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626d" w14:paraId="d73626d" w:rsidRDefault="0093750A" w:rsidP="0093750A" w:rsidR="0093750A">
      <w:pPr>
        <w15:collapsed w:val="false"/>
      </w:pPr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393241">
        <w:t>53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393241">
        <w:t>PROIZVODNO USLUŽNA ZADRUGA ZA POLJOPRIVREDU, PRIJEVOZE I USLUGE AMBROZIJA ZDENČEC 46, OIB: 04687458747</w:t>
      </w:r>
      <w:r w:rsidR="00A9703E">
        <w:t>,</w:t>
      </w:r>
      <w:r w:rsidR="00C11D81">
        <w:t xml:space="preserve"> </w:t>
      </w:r>
      <w:r>
        <w:t>koji se vodi kod ovoga suda pod brojem St-</w:t>
      </w:r>
      <w:r w:rsidR="00A9703E">
        <w:t>55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092BD7" w:rsidP="00913FF5" w:rsidR="0093750A">
      <w:r>
        <w:t>I. Na dan 1</w:t>
      </w:r>
      <w:r w:rsidR="000547CF">
        <w:t>5</w:t>
      </w:r>
      <w:r>
        <w:t xml:space="preserve">. rujna 2015. </w:t>
      </w:r>
      <w:r w:rsidR="00055253">
        <w:t>dužnik u Očevidniku redoslijeda osnova za plaćanje ime evidentirane neizvršene osnove za plaćanj</w:t>
      </w:r>
      <w:r w:rsidR="00393241">
        <w:t>e u ukupnom iznosu od 35.575,84</w:t>
      </w:r>
      <w:r w:rsidR="00055253">
        <w:t xml:space="preserve"> 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r w:rsidR="00393241">
        <w:t xml:space="preserve">Dražen </w:t>
      </w:r>
      <w:proofErr w:type="spellStart"/>
      <w:r w:rsidR="00393241">
        <w:t>Dončević</w:t>
      </w:r>
      <w:proofErr w:type="spellEnd"/>
      <w:r w:rsidR="00393241">
        <w:t xml:space="preserve"> iz </w:t>
      </w:r>
      <w:proofErr w:type="spellStart"/>
      <w:r w:rsidR="00393241">
        <w:t>Zdenčeca</w:t>
      </w:r>
      <w:proofErr w:type="spellEnd"/>
      <w:r w:rsidR="00393241">
        <w:t xml:space="preserve"> 46,</w:t>
      </w:r>
      <w:bookmarkStart w:name="_GoBack" w:id="0"/>
      <w:bookmarkEnd w:id="0"/>
      <w:r>
        <w:t xml:space="preserve"> 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A9703E">
        <w:t xml:space="preserve">6.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1A3331" w:rsidP="001A3331" w:rsidR="001A3331">
      <w:pPr>
        <w:pStyle w:val="Bezproreda"/>
      </w:pPr>
      <w:r>
        <w:t>Bjelovar, 6. X 2015.</w:t>
      </w:r>
    </w:p>
    <w:p w:rsidRDefault="0093750A" w:rsidP="00913FF5" w:rsidR="0093750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43DBC"/>
    <w:rsid w:val="00393241"/>
    <w:rsid w:val="005E2A4E"/>
    <w:rsid w:val="00913FF5"/>
    <w:rsid w:val="0093750A"/>
    <w:rsid w:val="00A9703E"/>
    <w:rsid w:val="00C11D81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932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32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2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2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2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932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32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2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2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2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St-53/2015-2</izvorni_sadrzaj>
    <derivirana_varijabla naziv="DomainObject.Oznaka_1">St-53/2015-2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ZA POLJOPRIVREDU, PRIJEVOZE I USLUGE AMBROZIJA, Zdenčec</izvorni_sadrzaj>
    <derivirana_varijabla naziv="DomainObject.Predmet.ProtustrankaFormated_1">  PROIZVODNO USLUŽNA ZADRUGA ZA POLJOPRIVREDU, PRIJEVOZE I USLUGE AMBROZIJA, Zdenčec</derivirana_varijabla>
  </DomainObject.Predmet.ProtustrankaFormated>
  <DomainObject.Predmet.ProtustrankaFormatedOIB>
    <izvorni_sadrzaj>  PROIZVODNO USLUŽNA ZADRUGA ZA POLJOPRIVREDU, PRIJEVOZE I USLUGE AMBROZIJA, Zdenčec, OIB 04687458747</izvorni_sadrzaj>
    <derivirana_varijabla naziv="DomainObject.Predmet.ProtustrankaFormatedOIB_1">  PROIZVODNO USLUŽNA ZADRUGA ZA POLJOPRIVREDU, PRIJEVOZE I USLUGE AMBROZIJA, Zdenčec, OIB 04687458747</derivirana_varijabla>
  </DomainObject.Predmet.ProtustrankaFormatedOIB>
  <DomainObject.Predmet.ProtustrankaFormatedWithAdress>
    <izvorni_sadrzaj> PROIZVODNO USLUŽNA ZADRUGA ZA POLJOPRIVREDU, PRIJEVOZE I USLUGE AMBROZIJA, Zdenčec, Zdenčec 46, 43240 Zdenčec</izvorni_sadrzaj>
    <derivirana_varijabla naziv="DomainObject.Predmet.ProtustrankaFormatedWithAdress_1"> PROIZVODNO USLUŽNA ZADRUGA ZA POLJOPRIVREDU, PRIJEVOZE I USLUGE AMBROZIJA, Zdenčec, Zdenčec 46, 43240 Zdenčec</derivirana_varijabla>
  </DomainObject.Predmet.ProtustrankaFormatedWithAdress>
  <DomainObject.Predmet.ProtustrankaFormatedWithAdressOIB>
    <izvorni_sadrzaj> PROIZVODNO USLUŽNA ZADRUGA ZA POLJOPRIVREDU, PRIJEVOZE I USLUGE AMBROZIJA, Zdenčec, OIB 04687458747, Zdenčec 46, 43240 Zdenčec</izvorni_sadrzaj>
    <derivirana_varijabla naziv="DomainObject.Predmet.ProtustrankaFormatedWithAdressOIB_1"> PROIZVODNO USLUŽNA ZADRUGA ZA POLJOPRIVREDU, PRIJEVOZE I USLUGE AMBROZIJA, Zdenčec, OIB 04687458747, Zdenčec 46, 43240 Zdenčec</derivirana_varijabla>
  </DomainObject.Predmet.ProtustrankaFormatedWithAdressOIB>
  <DomainObject.Predmet.ProtustrankaWithAdress>
    <izvorni_sadrzaj>PROIZVODNO USLUŽNA ZADRUGA ZA POLJOPRIVREDU, PRIJEVOZE I USLUGE AMBROZIJA, Zdenčec Zdenčec 46, 43240 Zdenčec</izvorni_sadrzaj>
    <derivirana_varijabla naziv="DomainObject.Predmet.ProtustrankaWithAdress_1">PROIZVODNO USLUŽNA ZADRUGA ZA POLJOPRIVREDU, PRIJEVOZE I USLUGE AMBROZIJA, Zdenčec Zdenčec 46, 43240 Zdenčec</derivirana_varijabla>
  </DomainObject.Predmet.ProtustrankaWithAdress>
  <DomainObject.Predmet.ProtustrankaWithAdressOIB>
    <izvorni_sadrzaj>PROIZVODNO USLUŽNA ZADRUGA ZA POLJOPRIVREDU, PRIJEVOZE I USLUGE AMBROZIJA, Zdenčec, OIB 04687458747, Zdenčec 46, 43240 Zdenčec</izvorni_sadrzaj>
    <derivirana_varijabla naziv="DomainObject.Predmet.ProtustrankaWithAdressOIB_1">PROIZVODNO USLUŽNA ZADRUGA ZA POLJOPRIVREDU, PRIJEVOZE I USLUGE AMBROZIJA, Zdenčec, OIB 04687458747, Zdenčec 46, 43240 Zdenčec</derivirana_varijabla>
  </DomainObject.Predmet.ProtustrankaWithAdressOIB>
  <DomainObject.Predmet.ProtustrankaNazivFormated>
    <izvorni_sadrzaj>PROIZVODNO USLUŽNA ZADRUGA ZA POLJOPRIVREDU, PRIJEVOZE I USLUGE AMBROZIJA, Zdenčec</izvorni_sadrzaj>
    <derivirana_varijabla naziv="DomainObject.Predmet.ProtustrankaNazivFormated_1">PROIZVODNO USLUŽNA ZADRUGA ZA POLJOPRIVREDU, PRIJEVOZE I USLUGE AMBROZIJA, Zdenčec</derivirana_varijabla>
  </DomainObject.Predmet.ProtustrankaNazivFormated>
  <DomainObject.Predmet.ProtustrankaNazivFormatedOIB>
    <izvorni_sadrzaj>PROIZVODNO USLUŽNA ZADRUGA ZA POLJOPRIVREDU, PRIJEVOZE I USLUGE AMBROZIJA, Zdenčec, OIB 04687458747</izvorni_sadrzaj>
    <derivirana_varijabla naziv="DomainObject.Predmet.ProtustrankaNazivFormatedOIB_1">PROIZVODNO USLUŽNA ZADRUGA ZA POLJOPRIVREDU, PRIJEVOZE I USLUGE AMBROZIJA, Zdenčec, OIB 04687458747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</izvorni_sadrzaj>
    <derivirana_varijabla naziv="DomainObject.Predmet.StrankaFormatedOIB_1">  FINA, RC ZAGREB, Podružnica Bjelovar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</izvorni_sadrzaj>
    <derivirana_varijabla naziv="DomainObject.Predmet.StrankaFormatedWithAdressOIB_1"> FINA, RC ZAGREB, Podružnica Bjelovar,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F. Supila 4,43000 Bjelovar</izvorni_sadrzaj>
    <derivirana_varijabla naziv="DomainObject.Predmet.StrankaWithAdressOIB_1">FINA, RC ZAGREB, Podružnica Bjelovar,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</izvorni_sadrzaj>
    <derivirana_varijabla naziv="DomainObject.Predmet.StrankaNazivFormatedOIB_1">FINA,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</item>
    </izvorni_sadrzaj>
    <derivirana_varijabla naziv="DomainObject.Predmet.StrankaListFormatedOIB_1">
      <item>FINA, RC ZAGREB, Podružnica Bjelovar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</izvorni_sadrzaj>
    <derivirana_varijabla naziv="DomainObject.Predmet.StrankaListFormatedWithAdressOIB_1">
      <item>FINA, RC ZAGREB, Podružnica Bjelovar,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</item>
    </izvorni_sadrzaj>
    <derivirana_varijabla naziv="DomainObject.Predmet.StrankaListNazivFormatedOIB_1">
      <item>FINA, RC ZAGREB, Podružnica Bjelovar</item>
    </derivirana_varijabla>
  </DomainObject.Predmet.StrankaListNazivFormatedOIB>
  <DomainObject.Predmet.ProtuStrankaListFormated>
    <izvorni_sadrzaj>
      <item>PROIZVODNO USLUŽNA ZADRUGA ZA POLJOPRIVREDU, PRIJEVOZE I USLUGE AMBROZIJA, Zdenčec</item>
    </izvorni_sadrzaj>
    <derivirana_varijabla naziv="DomainObject.Predmet.ProtuStrankaListFormated_1">
      <item>PROIZVODNO USLUŽNA ZADRUGA ZA POLJOPRIVREDU, PRIJEVOZE I USLUGE AMBROZIJA, Zdenčec</item>
    </derivirana_varijabla>
  </DomainObject.Predmet.ProtuStrankaListFormated>
  <DomainObject.Predmet.ProtuStrankaListFormatedOIB>
    <izvorni_sadrzaj>
      <item>PROIZVODNO USLUŽNA ZADRUGA ZA POLJOPRIVREDU, PRIJEVOZE I USLUGE AMBROZIJA, Zdenčec, OIB 04687458747</item>
    </izvorni_sadrzaj>
    <derivirana_varijabla naziv="DomainObject.Predmet.ProtuStrankaListFormatedOIB_1">
      <item>PROIZVODNO USLUŽNA ZADRUGA ZA POLJOPRIVREDU, PRIJEVOZE I USLUGE AMBROZIJA, Zdenčec, OIB 04687458747</item>
    </derivirana_varijabla>
  </DomainObject.Predmet.ProtuStrankaListFormatedOIB>
  <DomainObject.Predmet.ProtuStrankaListFormatedWithAdress>
    <izvorni_sadrzaj>
      <item>PROIZVODNO USLUŽNA ZADRUGA ZA POLJOPRIVREDU, PRIJEVOZE I USLUGE AMBROZIJA, Zdenčec, Zdenčec 46, 43240 Zdenčec</item>
    </izvorni_sadrzaj>
    <derivirana_varijabla naziv="DomainObject.Predmet.ProtuStrankaListFormatedWithAdress_1">
      <item>PROIZVODNO USLUŽNA ZADRUGA ZA POLJOPRIVREDU, PRIJEVOZE I USLUGE AMBROZIJA, Zdenčec, Zdenčec 46, 43240 Zdenčec</item>
    </derivirana_varijabla>
  </DomainObject.Predmet.ProtuStrankaListFormatedWithAdress>
  <DomainObject.Predmet.ProtuStrankaListFormatedWithAdressOIB>
    <izvorni_sadrzaj>
      <item>PROIZVODNO USLUŽNA ZADRUGA ZA POLJOPRIVREDU, PRIJEVOZE I USLUGE AMBROZIJA, Zdenčec, OIB 04687458747, Zdenčec 46, 43240 Zdenčec</item>
    </izvorni_sadrzaj>
    <derivirana_varijabla naziv="DomainObject.Predmet.ProtuStrankaListFormatedWithAdressOIB_1">
      <item>PROIZVODNO USLUŽNA ZADRUGA ZA POLJOPRIVREDU, PRIJEVOZE I USLUGE AMBROZIJA, Zdenčec, OIB 04687458747, Zdenčec 46, 43240 Zdenčec</item>
    </derivirana_varijabla>
  </DomainObject.Predmet.ProtuStrankaListFormatedWithAdressOIB>
  <DomainObject.Predmet.ProtuStrankaListNazivFormated>
    <izvorni_sadrzaj>
      <item>PROIZVODNO USLUŽNA ZADRUGA ZA POLJOPRIVREDU, PRIJEVOZE I USLUGE AMBROZIJA, Zdenčec</item>
    </izvorni_sadrzaj>
    <derivirana_varijabla naziv="DomainObject.Predmet.ProtuStrankaListNazivFormated_1">
      <item>PROIZVODNO USLUŽNA ZADRUGA ZA POLJOPRIVREDU, PRIJEVOZE I USLUGE AMBROZIJA, Zdenčec</item>
    </derivirana_varijabla>
  </DomainObject.Predmet.ProtuStrankaListNazivFormated>
  <DomainObject.Predmet.ProtuStrankaListNazivFormatedOIB>
    <izvorni_sadrzaj>
      <item>PROIZVODNO USLUŽNA ZADRUGA ZA POLJOPRIVREDU, PRIJEVOZE I USLUGE AMBROZIJA, Zdenčec, OIB 04687458747</item>
    </izvorni_sadrzaj>
    <derivirana_varijabla naziv="DomainObject.Predmet.ProtuStrankaListNazivFormatedOIB_1">
      <item>PROIZVODNO USLUŽNA ZADRUGA ZA POLJOPRIVREDU, PRIJEVOZE I USLUGE AMBROZIJA, Zdenčec, OIB 04687458747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St-53/2015-2</izvorni_sadrzaj>
    <derivirana_varijabla naziv="DomainObject.PoslovniBrojDokumenta_1">St-53/2015-2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PROIZVODNO USLUŽNA ZADRUGA ZA POLJOPRIVREDU, PRIJEVOZE I USLUGE AMBROZIJA, Zdenčec</izvorni_sadrzaj>
    <derivirana_varijabla naziv="DomainObject.Predmet.ProtustrankaIDrugi_1">PROIZVODNO USLUŽNA ZADRUGA ZA POLJOPRIVREDU, PRIJEVOZE I USLUGE AMBROZIJA, Zdenčec</derivirana_varijabla>
  </DomainObject.Predmet.ProtustrankaIDrugi>
  <DomainObject.Predmet.StrankaIDrugiAdressOIB>
    <izvorni_sadrzaj>FINA, RC ZAGREB, Podružnica Bjelovar, F. Supila 4, 43000 Bjelovar</izvorni_sadrzaj>
    <derivirana_varijabla naziv="DomainObject.Predmet.StrankaIDrugiAdressOIB_1">FINA, RC ZAGREB, Podružnica Bjelovar, F. Supila 4, 43000 Bjelovar</derivirana_varijabla>
  </DomainObject.Predmet.StrankaIDrugiAdressOIB>
  <DomainObject.Predmet.ProtustrankaIDrugiAdressOIB>
    <izvorni_sadrzaj>PROIZVODNO USLUŽNA ZADRUGA ZA POLJOPRIVREDU, PRIJEVOZE I USLUGE AMBROZIJA, Zdenčec, OIB 04687458747, Zdenčec 46, 43240 Zdenčec</izvorni_sadrzaj>
    <derivirana_varijabla naziv="DomainObject.Predmet.ProtustrankaIDrugiAdressOIB_1">PROIZVODNO USLUŽNA ZADRUGA ZA POLJOPRIVREDU, PRIJEVOZE I USLUGE AMBROZIJA, Zdenčec, OIB 04687458747, Zdenčec 46, 43240 Zdenčec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PROIZVODNO USLUŽNA ZADRUGA ZA POLJOPRIVREDU, PRIJEVOZE I USLUGE AMBROZIJA, Zdenčec</item>
    </izvorni_sadrzaj>
    <derivirana_varijabla naziv="DomainObject.Predmet.SudioniciListNaziv_1">
      <item>FINA, RC ZAGREB, Podružnica Bjelovar</item>
      <item>PROIZVODNO USLUŽNA ZADRUGA ZA POLJOPRIVREDU, PRIJEVOZE I USLUGE AMBROZIJA, Zdenčec</item>
    </derivirana_varijabla>
  </DomainObject.Predmet.SudioniciListNaziv>
  <DomainObject.Predmet.SudioniciListAdressOIB>
    <izvorni_sadrzaj>
      <item>FINA, RC ZAGREB, Podružnica Bjelovar, F. Supila 4,43000 Bjelovar</item>
      <item>PROIZVODNO USLUŽNA ZADRUGA ZA POLJOPRIVREDU, PRIJEVOZE I USLUGE AMBROZIJA, Zdenčec, OIB 04687458747, Zdenčec 46,43240 Zdenčec</item>
    </izvorni_sadrzaj>
    <derivirana_varijabla naziv="DomainObject.Predmet.SudioniciListAdressOIB_1">
      <item>FINA, RC ZAGREB, Podružnica Bjelovar, F. Supila 4,43000 Bjelovar</item>
      <item>PROIZVODNO USLUŽNA ZADRUGA ZA POLJOPRIVREDU, PRIJEVOZE I USLUGE AMBROZIJA, Zdenčec, OIB 04687458747, Zdenčec 46,43240 Zdenčec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04687458747</item>
    </izvorni_sadrzaj>
    <derivirana_varijabla naziv="DomainObject.Predmet.SudioniciListNazivOIB_1">
      <item>, OIB null</item>
      <item>, OIB 04687458747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824B3-0ADA-4449-96CD-2C135C6E302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1620</properties:Characters>
  <properties:Lines>35</properties:Lines>
  <properties:Paragraphs>14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2015-10-06T12:04:00Z</cp:lastPrinted>
  <dcterms:modified xmlns:xsi="http://www.w3.org/2001/XMLSchema-instance" xsi:type="dcterms:W3CDTF">2015-10-06T12:04:00Z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St-53/2015-2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