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53c8" w14:paraId="08b53c8" w:rsidRDefault="00177678" w:rsidR="00177678">
      <w:pPr>
        <w15:collapsed w:val="false"/>
      </w:pPr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4D32" w:rsidP="001D4D32" w:rsidR="001D4D32">
      <w:pPr>
        <w:pStyle w:val="Zaglavlje"/>
        <w:jc w:val="right"/>
      </w:pPr>
      <w:r>
        <w:t xml:space="preserve">Poslovni broj: 55 </w:t>
      </w:r>
      <w:proofErr w:type="spellStart"/>
      <w:r>
        <w:t>Sp</w:t>
      </w:r>
      <w:proofErr w:type="spellEnd"/>
      <w:r>
        <w:t>-</w:t>
      </w:r>
      <w:r w:rsidR="00FD05C0">
        <w:t>127</w:t>
      </w:r>
      <w:r w:rsidR="00135865">
        <w:t>/2017</w:t>
      </w:r>
      <w:r w:rsidR="00FD5DDF">
        <w:t>-2</w:t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FD05C0">
        <w:t>Zorana Bogovića, Ulica Franje Malnara II. odvojak 7, Zagreb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FD05C0">
        <w:t>13316845791</w:t>
      </w:r>
      <w:r w:rsidR="00D608C6">
        <w:t xml:space="preserve">, dana </w:t>
      </w:r>
      <w:r w:rsidR="00361D35">
        <w:t>1</w:t>
      </w:r>
      <w:r w:rsidR="00FD05C0">
        <w:t>3</w:t>
      </w:r>
      <w:r w:rsidR="00D608C6">
        <w:t xml:space="preserve">. </w:t>
      </w:r>
      <w:r w:rsidR="00361D35">
        <w:t>rujna</w:t>
      </w:r>
      <w:r w:rsidR="00D608C6">
        <w:t xml:space="preserve">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FD05C0">
        <w:t>Zorana Bogovića, Ulica Franje Malnara II. odvojak 7, Zagreb</w:t>
      </w:r>
      <w:r w:rsidR="00FD05C0" w:rsidRPr="00B948CA">
        <w:t xml:space="preserve">, </w:t>
      </w:r>
      <w:proofErr w:type="spellStart"/>
      <w:r w:rsidR="00FD05C0" w:rsidRPr="00B948CA">
        <w:t>OIB</w:t>
      </w:r>
      <w:proofErr w:type="spellEnd"/>
      <w:r w:rsidR="00FD05C0" w:rsidRPr="00B948CA">
        <w:t xml:space="preserve">: </w:t>
      </w:r>
      <w:r w:rsidR="00FD05C0">
        <w:t>13316845791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135865">
        <w:t>Novom Zagrebu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FD05C0">
        <w:t xml:space="preserve">Zoran Bogović, </w:t>
      </w:r>
      <w:proofErr w:type="spellStart"/>
      <w:r w:rsidR="00FD05C0">
        <w:t>OIB</w:t>
      </w:r>
      <w:proofErr w:type="spellEnd"/>
      <w:r w:rsidR="00FD05C0">
        <w:t xml:space="preserve"> 13316845791</w:t>
      </w:r>
      <w:r w:rsidR="00D608C6">
        <w:t xml:space="preserve">, podnio je </w:t>
      </w:r>
      <w:r w:rsidR="00FD05C0">
        <w:t>8</w:t>
      </w:r>
      <w:r w:rsidR="00D608C6">
        <w:t xml:space="preserve">. </w:t>
      </w:r>
      <w:r w:rsidR="00FD05C0">
        <w:t>rujna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 xml:space="preserve">Uvidom u priloženu dokumentaciju, kao i uvidom u Jedinstveni registar osoba Ministarstva unutarnjih poslova Republike Hrvatske (list </w:t>
      </w:r>
      <w:r w:rsidR="00FD05C0">
        <w:t>6</w:t>
      </w:r>
      <w:r>
        <w:t xml:space="preserve"> spisa) utvrđeno je kako </w:t>
      </w:r>
      <w:r w:rsidR="00135865">
        <w:t xml:space="preserve">predlagatelj ima prebivalište u Novom Zagrebu, </w:t>
      </w:r>
      <w:r w:rsidR="00FD05C0">
        <w:t>Ulica Franje Malnara II. odvojak 7</w:t>
      </w:r>
      <w:r>
        <w:t>.</w:t>
      </w:r>
    </w:p>
    <w:p w:rsidRDefault="00D608C6" w:rsidP="001D4D32" w:rsidR="00D608C6">
      <w:pPr>
        <w:pStyle w:val="Tijeloteksta"/>
        <w:jc w:val="both"/>
      </w:pPr>
      <w:r>
        <w:tab/>
        <w:t xml:space="preserve">Odredbom čl. 21. st. 1. Zakona o stečaju potrošača ("Narodne novine" br. 100/15, u daljnjem tekstu: </w:t>
      </w:r>
      <w:proofErr w:type="spellStart"/>
      <w:r>
        <w:t>ZSP</w:t>
      </w:r>
      <w:proofErr w:type="spellEnd"/>
      <w:r>
        <w:t>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</w:t>
      </w:r>
      <w:r w:rsidR="00FD05C0">
        <w:t xml:space="preserve">Zoran Bogović, </w:t>
      </w:r>
      <w:proofErr w:type="spellStart"/>
      <w:r w:rsidR="00FD05C0">
        <w:t>OIB</w:t>
      </w:r>
      <w:proofErr w:type="spellEnd"/>
      <w:r w:rsidR="00FD05C0">
        <w:t xml:space="preserve"> 13316845791</w:t>
      </w:r>
      <w:r>
        <w:t>, ima prebivalište</w:t>
      </w:r>
      <w:r w:rsidR="00D36C4A">
        <w:t xml:space="preserve"> u </w:t>
      </w:r>
      <w:r w:rsidR="00E94528">
        <w:t>gradskoj četvrti Grada Zagreba – Novi Zagreb</w:t>
      </w:r>
      <w:r w:rsidR="00FD05C0">
        <w:t xml:space="preserve"> - zapad</w:t>
      </w:r>
      <w:r w:rsidR="00D36C4A">
        <w:t xml:space="preserve">, a odredbom čl. 2. st. 1. </w:t>
      </w:r>
      <w:proofErr w:type="spellStart"/>
      <w:r w:rsidR="00D36C4A">
        <w:t>toč</w:t>
      </w:r>
      <w:proofErr w:type="spellEnd"/>
      <w:r w:rsidR="00D36C4A">
        <w:t xml:space="preserve">. </w:t>
      </w:r>
      <w:proofErr w:type="spellStart"/>
      <w:r w:rsidR="00135865">
        <w:t>XII</w:t>
      </w:r>
      <w:proofErr w:type="spellEnd"/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135865">
        <w:t>Novom Zagrebu</w:t>
      </w:r>
      <w:r w:rsidR="00D36C4A">
        <w:t xml:space="preserve"> za područje </w:t>
      </w:r>
      <w:r w:rsidR="00135865">
        <w:t xml:space="preserve">gradske četvrti Grada Zagreba - Novi Zagreb - </w:t>
      </w:r>
      <w:r w:rsidR="00361D35">
        <w:t>zapad</w:t>
      </w:r>
      <w:r w:rsidR="00D36C4A">
        <w:t xml:space="preserve">, to je, na temelju odredbe čl. 20. st. 2. Zakona o parničnom postupku ("Narodne novine" 53/91, 91/92, 112/99, 88/01, 117/03, 88/05, 2/07, 84/08, 96/08, 123/08, 57/11, 148/11, 125/13 i 89/14 - u nastavku: </w:t>
      </w:r>
      <w:proofErr w:type="spellStart"/>
      <w:r w:rsidR="00D36C4A">
        <w:t>ZPP</w:t>
      </w:r>
      <w:proofErr w:type="spellEnd"/>
      <w:r w:rsidR="00D36C4A">
        <w:t xml:space="preserve">) u vezi čl. 10. Stečajnog zakona (NN 71/15, u nastavku: </w:t>
      </w:r>
      <w:proofErr w:type="spellStart"/>
      <w:r w:rsidR="00D36C4A">
        <w:t>SZ</w:t>
      </w:r>
      <w:proofErr w:type="spellEnd"/>
      <w:r w:rsidR="00D36C4A">
        <w:t xml:space="preserve">) i čl. 23. </w:t>
      </w:r>
      <w:proofErr w:type="spellStart"/>
      <w:r w:rsidR="00D36C4A">
        <w:t>ZSP</w:t>
      </w:r>
      <w:proofErr w:type="spellEnd"/>
      <w:r w:rsidR="00D36C4A">
        <w:t>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361D35">
        <w:t>1</w:t>
      </w:r>
      <w:r w:rsidR="00FD05C0">
        <w:t>3</w:t>
      </w:r>
      <w:r>
        <w:t xml:space="preserve">. </w:t>
      </w:r>
      <w:r w:rsidR="00361D35">
        <w:t>rujna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1D4D32" w:rsidP="007B0CCD" w:rsidR="001D4D32"/>
    <w:p w:rsidRDefault="007B0CCD" w:rsidP="007B0CCD" w:rsidR="007B0CCD">
      <w:r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 xml:space="preserve">Za točnost </w:t>
      </w:r>
      <w:proofErr w:type="spellStart"/>
      <w:r w:rsidRPr="00813B75">
        <w:t>otpravka</w:t>
      </w:r>
      <w:proofErr w:type="spellEnd"/>
      <w:r w:rsidRPr="00813B75">
        <w:t xml:space="preserve">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08A" w:rsidP="00177678" w:rsidR="0092008A">
      <w:r>
        <w:separator/>
      </w:r>
    </w:p>
  </w:endnote>
  <w:endnote w:id="0" w:type="continuationSeparator">
    <w:p w:rsidRDefault="0092008A" w:rsidP="00177678" w:rsidR="00920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39B" w:rsidR="00806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3840996"/>
      <w:docPartObj>
        <w:docPartGallery w:val="Page Numbers (Bottom of Page)"/>
        <w:docPartUnique/>
      </w:docPartObj>
    </w:sdtPr>
    <w:sdtEndPr/>
    <w:sdtContent>
      <w:p w:rsidRDefault="00220F79" w:rsidR="00220F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39B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39B" w:rsidR="00806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08A" w:rsidP="00177678" w:rsidR="0092008A">
      <w:r>
        <w:separator/>
      </w:r>
    </w:p>
  </w:footnote>
  <w:footnote w:id="0" w:type="continuationSeparator">
    <w:p w:rsidRDefault="0092008A" w:rsidP="00177678" w:rsidR="00920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39B" w:rsidR="00806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39B" w:rsidP="0080639B" w:rsidR="0080639B">
    <w:pPr>
      <w:pStyle w:val="Zaglavlje"/>
      <w:jc w:val="right"/>
    </w:pPr>
    <w:r>
      <w:t xml:space="preserve">Poslovni broj: 55 </w:t>
    </w:r>
    <w:proofErr w:type="spellStart"/>
    <w:r>
      <w:t>Sp</w:t>
    </w:r>
    <w:proofErr w:type="spellEnd"/>
    <w:r>
      <w:t>-127/2017-2</w:t>
    </w:r>
  </w:p>
  <w:p w:rsidRDefault="00D51A46" w:rsidP="00177678" w:rsidR="00D51A46">
    <w:pPr>
      <w:pStyle w:val="Zaglavlje"/>
      <w:jc w:val="right"/>
    </w:pPr>
    <w:bookmarkStart w:name="_GoBack" w:id="0"/>
    <w:bookmarkEnd w:id="0"/>
  </w:p>
  <w:p w:rsidRDefault="00AD2DDA" w:rsidP="00177678" w:rsidR="00AD2DD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39B" w:rsidR="00806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26731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35865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20F79"/>
    <w:rsid w:val="00267E7C"/>
    <w:rsid w:val="002A3520"/>
    <w:rsid w:val="003040C3"/>
    <w:rsid w:val="00354256"/>
    <w:rsid w:val="00361D35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74BC"/>
    <w:rsid w:val="004B6CB6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C15F2"/>
    <w:rsid w:val="006D65A3"/>
    <w:rsid w:val="00717ADE"/>
    <w:rsid w:val="007254C7"/>
    <w:rsid w:val="00731396"/>
    <w:rsid w:val="0075182B"/>
    <w:rsid w:val="00776221"/>
    <w:rsid w:val="00784484"/>
    <w:rsid w:val="007A54F9"/>
    <w:rsid w:val="007A6F9D"/>
    <w:rsid w:val="007A74FE"/>
    <w:rsid w:val="007B0CCD"/>
    <w:rsid w:val="007C774A"/>
    <w:rsid w:val="007D1D67"/>
    <w:rsid w:val="007D7DBC"/>
    <w:rsid w:val="0080639B"/>
    <w:rsid w:val="00812492"/>
    <w:rsid w:val="00812954"/>
    <w:rsid w:val="00847CA8"/>
    <w:rsid w:val="0087498C"/>
    <w:rsid w:val="00891AA2"/>
    <w:rsid w:val="00894271"/>
    <w:rsid w:val="00894A48"/>
    <w:rsid w:val="0089690F"/>
    <w:rsid w:val="008B00EC"/>
    <w:rsid w:val="008C3BAD"/>
    <w:rsid w:val="008F0A46"/>
    <w:rsid w:val="0090764B"/>
    <w:rsid w:val="0092008A"/>
    <w:rsid w:val="0093250A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441D"/>
    <w:rsid w:val="00AA6FA4"/>
    <w:rsid w:val="00AC275C"/>
    <w:rsid w:val="00AC3CA4"/>
    <w:rsid w:val="00AD2DDA"/>
    <w:rsid w:val="00AE2B43"/>
    <w:rsid w:val="00AE4B20"/>
    <w:rsid w:val="00AF510C"/>
    <w:rsid w:val="00B24816"/>
    <w:rsid w:val="00B25494"/>
    <w:rsid w:val="00B467E9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9273B"/>
    <w:rsid w:val="00D92BF3"/>
    <w:rsid w:val="00DA5666"/>
    <w:rsid w:val="00DD3F89"/>
    <w:rsid w:val="00DD5333"/>
    <w:rsid w:val="00E103B0"/>
    <w:rsid w:val="00E6595F"/>
    <w:rsid w:val="00E94528"/>
    <w:rsid w:val="00EA3157"/>
    <w:rsid w:val="00EB357F"/>
    <w:rsid w:val="00ED32EE"/>
    <w:rsid w:val="00EF5C2C"/>
    <w:rsid w:val="00F06E29"/>
    <w:rsid w:val="00F13BD4"/>
    <w:rsid w:val="00F47703"/>
    <w:rsid w:val="00F50023"/>
    <w:rsid w:val="00F51CD4"/>
    <w:rsid w:val="00F96207"/>
    <w:rsid w:val="00FB7B71"/>
    <w:rsid w:val="00FC5E31"/>
    <w:rsid w:val="00FD05C0"/>
    <w:rsid w:val="00FD073A"/>
    <w:rsid w:val="00FD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C15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1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C15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1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Sp-127/2017-2</izvorni_sadrzaj>
    <derivirana_varijabla naziv="DomainObject.Oznaka_1">Sp-127/2017-2</derivirana_varijabla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Sp-127/2017</izvorni_sadrzaj>
    <derivirana_varijabla naziv="DomainObject.Predmet.OznakaBroj_1">Sp-127/2017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Bogović</izvorni_sadrzaj>
    <derivirana_varijabla naziv="DomainObject.Predmet.StrankaFormated_1">  Zoran Bogović</derivirana_varijabla>
  </DomainObject.Predmet.StrankaFormated>
  <DomainObject.Predmet.StrankaFormatedOIB>
    <izvorni_sadrzaj>  Zoran Bogović, OIB 13316845791</izvorni_sadrzaj>
    <derivirana_varijabla naziv="DomainObject.Predmet.StrankaFormatedOIB_1">  Zoran Bogović, OIB 13316845791</derivirana_varijabla>
  </DomainObject.Predmet.StrankaFormatedOIB>
  <DomainObject.Predmet.StrankaFormatedWithAdress>
    <izvorni_sadrzaj> Zoran Bogović, Ul.franje Malnara II.odvojak 7, 10000 Zagreb</izvorni_sadrzaj>
    <derivirana_varijabla naziv="DomainObject.Predmet.StrankaFormatedWithAdress_1"> Zoran Bogović, Ul.franje Malnara II.odvojak 7, 10000 Zagreb</derivirana_varijabla>
  </DomainObject.Predmet.StrankaFormatedWithAdress>
  <DomainObject.Predmet.StrankaFormatedWithAdressOIB>
    <izvorni_sadrzaj> Zoran Bogović, OIB 13316845791, Ul.franje Malnara II.odvojak 7, 10000 Zagreb</izvorni_sadrzaj>
    <derivirana_varijabla naziv="DomainObject.Predmet.StrankaFormatedWithAdressOIB_1"> Zoran Bogović, OIB 13316845791, Ul.franje Malnara II.odvojak 7, 10000 Zagreb</derivirana_varijabla>
  </DomainObject.Predmet.StrankaFormatedWithAdressOIB>
  <DomainObject.Predmet.StrankaWithAdress>
    <izvorni_sadrzaj>Zoran Bogović Ul.franje Malnara II.odvojak 7,10000 Zagreb</izvorni_sadrzaj>
    <derivirana_varijabla naziv="DomainObject.Predmet.StrankaWithAdress_1">Zoran Bogović Ul.franje Malnara II.odvojak 7,10000 Zagreb</derivirana_varijabla>
  </DomainObject.Predmet.StrankaWithAdress>
  <DomainObject.Predmet.StrankaWithAdressOIB>
    <izvorni_sadrzaj>Zoran Bogović, OIB 13316845791, Ul.franje Malnara II.odvojak 7,10000 Zagreb</izvorni_sadrzaj>
    <derivirana_varijabla naziv="DomainObject.Predmet.StrankaWithAdressOIB_1">Zoran Bogović, OIB 13316845791, Ul.franje Malnara II.odvojak 7,10000 Zagreb</derivirana_varijabla>
  </DomainObject.Predmet.StrankaWithAdressOIB>
  <DomainObject.Predmet.StrankaNazivFormated>
    <izvorni_sadrzaj>Zoran Bogović</izvorni_sadrzaj>
    <derivirana_varijabla naziv="DomainObject.Predmet.StrankaNazivFormated_1">Zoran Bogović</derivirana_varijabla>
  </DomainObject.Predmet.StrankaNazivFormated>
  <DomainObject.Predmet.StrankaNazivFormatedOIB>
    <izvorni_sadrzaj>Zoran Bogović, OIB 13316845791</izvorni_sadrzaj>
    <derivirana_varijabla naziv="DomainObject.Predmet.StrankaNazivFormatedOIB_1">Zoran Bogović, OIB 13316845791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Zoran Bogović</item>
    </izvorni_sadrzaj>
    <derivirana_varijabla naziv="DomainObject.Predmet.StrankaListFormated_1">
      <item>Zoran Bogović</item>
    </derivirana_varijabla>
  </DomainObject.Predmet.StrankaListFormated>
  <DomainObject.Predmet.StrankaListFormatedOIB>
    <izvorni_sadrzaj>
      <item>Zoran Bogović, OIB 13316845791</item>
    </izvorni_sadrzaj>
    <derivirana_varijabla naziv="DomainObject.Predmet.StrankaListFormatedOIB_1">
      <item>Zoran Bogović, OIB 13316845791</item>
    </derivirana_varijabla>
  </DomainObject.Predmet.StrankaListFormatedOIB>
  <DomainObject.Predmet.StrankaListFormatedWithAdress>
    <izvorni_sadrzaj>
      <item>Zoran Bogović, Ul.franje Malnara II.odvojak 7, 10000 Zagreb</item>
    </izvorni_sadrzaj>
    <derivirana_varijabla naziv="DomainObject.Predmet.StrankaListFormatedWithAdress_1">
      <item>Zoran Bogović, Ul.franje Malnara II.odvojak 7, 10000 Zagreb</item>
    </derivirana_varijabla>
  </DomainObject.Predmet.StrankaListFormatedWithAdress>
  <DomainObject.Predmet.StrankaListFormatedWithAdressOIB>
    <izvorni_sadrzaj>
      <item>Zoran Bogović, OIB 13316845791, Ul.franje Malnara II.odvojak 7, 10000 Zagreb</item>
    </izvorni_sadrzaj>
    <derivirana_varijabla naziv="DomainObject.Predmet.StrankaListFormatedWithAdressOIB_1">
      <item>Zoran Bogović, OIB 13316845791, Ul.franje Malnara II.odvojak 7, 10000 Zagreb</item>
    </derivirana_varijabla>
  </DomainObject.Predmet.StrankaListFormatedWithAdressOIB>
  <DomainObject.Predmet.StrankaListNazivFormated>
    <izvorni_sadrzaj>
      <item>Zoran Bogović</item>
    </izvorni_sadrzaj>
    <derivirana_varijabla naziv="DomainObject.Predmet.StrankaListNazivFormated_1">
      <item>Zoran Bogović</item>
    </derivirana_varijabla>
  </DomainObject.Predmet.StrankaListNazivFormated>
  <DomainObject.Predmet.StrankaListNazivFormatedOIB>
    <izvorni_sadrzaj>
      <item>Zoran Bogović, OIB 13316845791</item>
    </izvorni_sadrzaj>
    <derivirana_varijabla naziv="DomainObject.Predmet.StrankaListNazivFormatedOIB_1">
      <item>Zoran Bogović, OIB 13316845791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Sp-127/2017-2</izvorni_sadrzaj>
    <derivirana_varijabla naziv="DomainObject.PoslovniBrojDokumenta_1">Sp-127/2017-2</derivirana_varijabla>
  </DomainObject.PoslovniBrojDokumenta>
  <DomainObject.Predmet.StrankaIDrugi>
    <izvorni_sadrzaj>Zoran Bogović</izvorni_sadrzaj>
    <derivirana_varijabla naziv="DomainObject.Predmet.StrankaIDrugi_1">Zoran Bogović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Bogović, OIB 13316845791, Ul.franje Malnara II.odvojak 7, 10000 Zagreb</izvorni_sadrzaj>
    <derivirana_varijabla naziv="DomainObject.Predmet.StrankaIDrugiAdressOIB_1">Zoran Bogović, OIB 13316845791, Ul.franje Malnara II.odvojak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Bogović</item>
    </izvorni_sadrzaj>
    <derivirana_varijabla naziv="DomainObject.Predmet.SudioniciListNaziv_1">
      <item>Zoran Bogović</item>
    </derivirana_varijabla>
  </DomainObject.Predmet.SudioniciListNaziv>
  <DomainObject.Predmet.SudioniciListAdressOIB>
    <izvorni_sadrzaj>
      <item>Zoran Bogović, OIB 13316845791, Ul.franje Malnara II.odvojak 7,10000 Zagreb</item>
    </izvorni_sadrzaj>
    <derivirana_varijabla naziv="DomainObject.Predmet.SudioniciListAdressOIB_1">
      <item>Zoran Bogović, OIB 13316845791, Ul.franje Malnara II.odvojak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13316845791</item>
    </izvorni_sadrzaj>
    <derivirana_varijabla naziv="DomainObject.Predmet.SudioniciListNazivOIB_1">
      <item>, OIB 13316845791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E05E4-8712-45AF-A607-36E5906AE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403</properties:Words>
  <properties:Characters>2073</properties:Characters>
  <properties:Lines>66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2017-09-13T07:13:00Z</dcterms:created>
  <dc:creator>user</dc:creator>
  <cp:lastModifiedBy>Snježana Zoretić</cp:lastModifiedBy>
  <cp:lastPrinted>2017-09-13T08:27:00Z</cp:lastPrinted>
  <dcterms:modified xmlns:xsi="http://www.w3.org/2001/XMLSchema-instance" xsi:type="dcterms:W3CDTF">2017-09-13T08:30:00Z</dcterms:modified>
  <cp:revision>6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Sp-127/2017-2 / Odluka - Rješenje - mjesna nenadležnost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