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c733" w14:paraId="119c733" w:rsidRDefault="00AE649C" w:rsidP="00FA5B5E" w:rsidR="00AE649C" w:rsidRPr="00B76F3C">
      <w:pPr>
        <w:pStyle w:val="Naslov3"/>
        <w15:collapsed w:val="false"/>
      </w:pPr>
    </w:p>
    <w:p w:rsidRDefault="00FD44A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4678"/>
        <w:outlineLvl w:val="0"/>
        <w:rPr>
          <w:rFonts w:cs="Times New Roman" w:eastAsia="Times New Roman"/>
          <w:noProof/>
          <w:szCs w:val="20"/>
          <w:lang w:eastAsia="hr-HR"/>
        </w:rPr>
      </w:pPr>
      <w:r w:rsidRPr="00FD44A3">
        <w:rPr>
          <w:rFonts w:cs="Times New Roman" w:eastAsia="Times New Roman"/>
          <w:noProof/>
          <w:szCs w:val="20"/>
          <w:lang w:eastAsia="hr-HR"/>
        </w:rPr>
        <w:t xml:space="preserve">     Poslovni broj: 5. St-298/2016-6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D44A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D44A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D44A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prethodnom postupku radi utvrđivanja uvjeta za otvaranje stečajnog postupka nad dužnikom </w:t>
      </w:r>
      <w:r w:rsidRPr="00FD44A3">
        <w:rPr>
          <w:rFonts w:cs="Times New Roman" w:eastAsia="Times New Roman"/>
          <w:szCs w:val="20"/>
          <w:lang w:eastAsia="hr-HR" w:val="en-GB"/>
        </w:rPr>
        <w:t xml:space="preserve">IGNIS IT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računalne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djelatnosti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Ždralovi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Crkvena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13, MBS: 010085260, OIB: 76486352077, 2</w:t>
      </w:r>
      <w:r w:rsidRPr="00FD44A3">
        <w:rPr>
          <w:rFonts w:cs="Times New Roman" w:eastAsia="Times New Roman"/>
          <w:noProof/>
          <w:szCs w:val="20"/>
          <w:lang w:eastAsia="hr-HR"/>
        </w:rPr>
        <w:t xml:space="preserve">1. srpnja 2016. 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>r i j e š i o   j e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 xml:space="preserve">I. Pozivaju se osobe koje imaju interes za provedbom stečajnog postupka nad dužnikom </w:t>
      </w:r>
      <w:r w:rsidRPr="00FD44A3">
        <w:rPr>
          <w:rFonts w:cs="Times New Roman" w:eastAsia="Times New Roman"/>
          <w:szCs w:val="20"/>
          <w:lang w:eastAsia="hr-HR" w:val="en-GB"/>
        </w:rPr>
        <w:t xml:space="preserve">IGNIS IT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računalne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djelatnosti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Ždralovi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, </w:t>
      </w:r>
      <w:r w:rsidRPr="00FD44A3">
        <w:rPr>
          <w:rFonts w:cs="Times New Roman" w:eastAsia="Times New Roman"/>
          <w:szCs w:val="20"/>
          <w:lang w:eastAsia="hr-HR"/>
        </w:rPr>
        <w:t>da u roku od 15 dana, računajući od isteka osmog dana objave ovog poziva na e-oglasnoj ploči suda, uplate predujam u iznosu od 15.000,00 kn, za namirenje pokrića troškova prethodnog i otvorenog stečajnog postupka, na račun Trgovačkog suda u Bjelovaru IBAN: HR6123900011300000630</w:t>
      </w:r>
      <w:r w:rsidRPr="00FD44A3">
        <w:rPr>
          <w:rFonts w:cs="Times New Roman" w:eastAsia="Times New Roman"/>
          <w:noProof/>
          <w:szCs w:val="20"/>
          <w:lang w:eastAsia="hr-HR"/>
        </w:rPr>
        <w:t xml:space="preserve"> model HR05 540-298-16.              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FD44A3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FD44A3">
        <w:rPr>
          <w:rFonts w:cs="Times New Roman" w:eastAsia="Times New Roman"/>
          <w:szCs w:val="20"/>
          <w:lang w:eastAsia="hr-HR"/>
        </w:rPr>
        <w:t>. ne predujme traženi iznos u roku od 15 dana, sud će donijeti rješenje o otvaranju i zaključenju stečajnog postupka nad dužnikom.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>Obrazloženje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D44A3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71/15, dalje: SZ), 12. travnja 2016. podnijela prijedlog za otvaranje stečajnog postupka nad dužnikom </w:t>
      </w:r>
      <w:r w:rsidRPr="00FD44A3">
        <w:rPr>
          <w:rFonts w:cs="Times New Roman" w:eastAsia="Times New Roman"/>
          <w:szCs w:val="20"/>
          <w:lang w:eastAsia="hr-HR" w:val="en-GB"/>
        </w:rPr>
        <w:t xml:space="preserve">IGNIS IT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računalne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djelatnosti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FD44A3">
        <w:rPr>
          <w:rFonts w:cs="Times New Roman" w:eastAsia="Times New Roman"/>
          <w:szCs w:val="20"/>
          <w:lang w:eastAsia="hr-HR" w:val="en-GB"/>
        </w:rPr>
        <w:t>Ždralovi</w:t>
      </w:r>
      <w:proofErr w:type="spellEnd"/>
      <w:r w:rsidRPr="00FD44A3">
        <w:rPr>
          <w:rFonts w:cs="Times New Roman" w:eastAsia="Times New Roman"/>
          <w:szCs w:val="20"/>
          <w:lang w:eastAsia="hr-HR" w:val="en-GB"/>
        </w:rPr>
        <w:t xml:space="preserve">. </w:t>
      </w:r>
      <w:r w:rsidRPr="00FD44A3">
        <w:rPr>
          <w:rFonts w:cs="Times New Roman" w:eastAsia="Times New Roman"/>
          <w:szCs w:val="20"/>
          <w:lang w:eastAsia="hr-HR"/>
        </w:rPr>
        <w:t xml:space="preserve">U prijedlogu je navela da na dan 1. rujna 2015. dužnik u Očevidniku redoslijeda osnova za plaćanje ima evidentirane neizvršene osnove za plaćanje u neprekinutom razdoblju od 681 dan, u ukupnom iznosu od 35.568,74 kn, u koji iznos je uračunata kamata i naknada Financijske agencije za provedbu ovrhe na novčanim sredstvima. Prema podacima koje je FINI dostavio Hrvatski zavod za mirovinsko osiguranje </w:t>
      </w:r>
      <w:r w:rsidRPr="00FD44A3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11. svibnja 2016., kojim je pokrenut prethodni postupak radi utvrđivanja pretpostavki za otvaranje stečajnog postupka i sazvano je ročište radi izjašnjenja o prijedlogu i rasprave o uvjetima za otvaranje stečajnog postupka. Ujedno je naloženo zakonskom zastupniku dužnika Anti </w:t>
      </w:r>
      <w:proofErr w:type="spellStart"/>
      <w:r w:rsidRPr="00FD44A3">
        <w:rPr>
          <w:rFonts w:cs="Times New Roman" w:eastAsia="Times New Roman"/>
          <w:szCs w:val="20"/>
          <w:lang w:eastAsia="hr-HR"/>
        </w:rPr>
        <w:t>Ćuriću</w:t>
      </w:r>
      <w:proofErr w:type="spellEnd"/>
      <w:r w:rsidRPr="00FD44A3">
        <w:rPr>
          <w:rFonts w:cs="Times New Roman" w:eastAsia="Times New Roman"/>
          <w:szCs w:val="20"/>
          <w:lang w:eastAsia="hr-HR"/>
        </w:rPr>
        <w:t xml:space="preserve"> da u roku od 15 dana od objave tog rješenja na e-oglasnoj ploči suda sastavi i podnese sudu pisano izvješće o financijsko-gospodarskom stanju dužnika, u kom će navesti </w:t>
      </w:r>
      <w:r w:rsidRPr="00FD44A3">
        <w:rPr>
          <w:rFonts w:cs="Times New Roman" w:eastAsia="Times New Roman"/>
          <w:szCs w:val="20"/>
          <w:lang w:eastAsia="hr-HR"/>
        </w:rPr>
        <w:lastRenderedPageBreak/>
        <w:t xml:space="preserve">koju imovinu (pokretnu i nepokretnu) ima dužnik, gdje se ta imovina nalazi, ima li dužnik kakvu imovinsku ili drugu tražbinu odnosno prava koja čine njegovu imovinu te ima li dužnik na računima i kod koga novčana sredstva te dostavi obrazac godišnjeg financijskog izvješća (GFI-POD) za 2015. sa bilješkama i bruto bilancom za 2015. 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 xml:space="preserve">Zakonski zastupnik dužnika nije dostavio traženu dokumentaciju i nije pristupio na ročište 8. lipnja 2016. 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>Na temelju navoda Financijske agencije o evidentiranim neizvršenim osnovama za plaćanje u neprekinutom razdoblju od 681 dan, u ukupnom iznosu od 35.568,74 kn, koji podatak zakonski zastupnik dužnika nije osporio, sud utvrđuje da je ispunjen razlog nesposobnosti za plaćanje, propisan čl.6. st.2. SZ.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 sud je, sukladno odredbi čl.132 st.1. SZ</w:t>
      </w:r>
      <w:r w:rsidRPr="00FD44A3">
        <w:rPr>
          <w:rFonts w:cs="Times New Roman" w:eastAsia="Times New Roman"/>
          <w:noProof/>
          <w:szCs w:val="20"/>
          <w:lang w:eastAsia="hr-HR"/>
        </w:rPr>
        <w:t xml:space="preserve"> pozvao </w:t>
      </w:r>
      <w:r w:rsidRPr="00FD44A3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prethodnog i  stečajnog postupka, koje sud procjenjuje u visini od 15.000,00 kn. Zasigurno bi nastali troškovi izrade žiga, otvaranja i zatvaranja  računa, knjigovodstvenih poslova,  zbrinjavanja arhive, korištenja telefona, uredskog materijala i poštarine, putovanja stečajnog upravitelja te nagrade i osiguranja stečajnog upravitelja.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>Osobe pozvane na uplatu predujma upozorene su da će sud, ukoliko predujam ne bude plaćen u roku od 15 dana, donijeti rješenje o otvaranju i zaključenju stečajnog postupka nad dužnikom.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 xml:space="preserve">Slijedom navedenog riješeno je kao u izreci. 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>U Bjelovaru, 21. srpnja 2016.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 xml:space="preserve">MARIJA PETRINA KUBICA 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FD44A3">
        <w:rPr>
          <w:rFonts w:cs="Times New Roman" w:eastAsia="Times New Roman"/>
          <w:szCs w:val="20"/>
          <w:lang w:eastAsia="hr-HR"/>
        </w:rPr>
        <w:t>Rj</w:t>
      </w:r>
      <w:proofErr w:type="spellEnd"/>
      <w:r w:rsidRPr="00FD44A3">
        <w:rPr>
          <w:rFonts w:cs="Times New Roman" w:eastAsia="Times New Roman"/>
          <w:szCs w:val="20"/>
          <w:lang w:eastAsia="hr-HR"/>
        </w:rPr>
        <w:t>.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>1. DNA:Fini – putem e-oglasne ploče i putem sudskog dostavljača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 xml:space="preserve">             zakonskom zastupniku dužnika – putem e-oglasne ploče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 xml:space="preserve">            e-oglasna ploča suda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FD44A3">
        <w:rPr>
          <w:rFonts w:cs="Times New Roman" w:eastAsia="Times New Roman"/>
          <w:szCs w:val="20"/>
          <w:lang w:eastAsia="hr-HR"/>
        </w:rPr>
        <w:t>Sc</w:t>
      </w:r>
      <w:proofErr w:type="spellEnd"/>
      <w:r w:rsidRPr="00FD44A3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FD44A3">
        <w:rPr>
          <w:rFonts w:cs="Times New Roman" w:eastAsia="Times New Roman"/>
          <w:szCs w:val="20"/>
          <w:lang w:eastAsia="hr-HR"/>
        </w:rPr>
        <w:t>Bj.21.7.2016.</w:t>
      </w: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D44A3" w:rsidP="00FD44A3" w:rsidR="00FD44A3" w:rsidRPr="00FD44A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4A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13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St-298/2016-6</izvorni_sadrzaj>
    <derivirana_varijabla naziv="DomainObject.Oznaka_1">St-298/2016-6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IGNIS IT jednostavno društvo s ograničenom odgovornošću za računalne djelatnosti u usluge, Ždralovi zastupanog po punomoćniku Ante Ćurić</izvorni_sadrzaj>
    <derivirana_varijabla naziv="DomainObject.Predmet.ProtustrankaFormated_1">  IGNIS IT jednostavno društvo s ograničenom odgovornošću za računalne djelatnosti u usluge, Ždralovi zastupanog po punomoćniku Ante Ćurić</derivirana_varijabla>
  </DomainObject.Predmet.ProtustrankaFormated>
  <DomainObject.Predmet.ProtustrankaFormatedOIB>
    <izvorni_sadrzaj>  IGNIS IT jednostavno društvo s ograničenom odgovornošću za računalne djelatnosti u usluge, Ždralovi, OIB 76486352077 zastupanog po punomoćniku Ante Ćurić</izvorni_sadrzaj>
    <derivirana_varijabla naziv="DomainObject.Predmet.ProtustrankaFormatedOIB_1">  IGNIS IT jednostavno društvo s ograničenom odgovornošću za računalne djelatnosti u usluge, Ždralovi, OIB 76486352077 zastupanog po punomoćniku Ante Ćurić</derivirana_varijabla>
  </DomainObject.Predmet.ProtustrankaFormatedOIB>
  <DomainObject.Predmet.ProtustrankaFormatedWithAdress>
    <izvorni_sadrzaj> IGNIS IT jednostavno društvo s ograničenom odgovornošću za računalne djelatnosti u usluge, Ždralovi, Crkvena 13, 43000 Ždralovi zastupanog po punomoćniku Ante Ćurić</izvorni_sadrzaj>
    <derivirana_varijabla naziv="DomainObject.Predmet.ProtustrankaFormatedWithAdress_1"> IGNIS IT jednostavno društvo s ograničenom odgovornošću za računalne djelatnosti u usluge, Ždralovi, Crkvena 13, 43000 Ždralovi zastupanog po punomoćniku Ante Ćurić</derivirana_varijabla>
  </DomainObject.Predmet.ProtustrankaFormatedWithAdress>
  <DomainObject.Predmet.ProtustrankaFormatedWithAdressOIB>
    <izvorni_sadrzaj> IGNIS IT jednostavno društvo s ograničenom odgovornošću za računalne djelatnosti u usluge, Ždralovi, OIB 76486352077, Crkvena 13, 43000 Ždralovi zastupanog po punomoćniku Ante Ćurić</izvorni_sadrzaj>
    <derivirana_varijabla naziv="DomainObject.Predmet.ProtustrankaFormatedWithAdressOIB_1"> IGNIS IT jednostavno društvo s ograničenom odgovornošću za računalne djelatnosti u usluge, Ždralovi, OIB 76486352077, Crkvena 13, 43000 Ždralovi zastupanog po punomoćniku Ante Ćurić</derivirana_varijabla>
  </DomainObject.Predmet.ProtustrankaFormatedWithAdressOIB>
  <DomainObject.Predmet.ProtustrankaWithAdress>
    <izvorni_sadrzaj>IGNIS IT jednostavno društvo s ograničenom odgovornošću za računalne djelatnosti u usluge, Ždralovi Crkvena 13, 43000 Ždralovi</izvorni_sadrzaj>
    <derivirana_varijabla naziv="DomainObject.Predmet.ProtustrankaWithAdress_1">IGNIS IT jednostavno društvo s ograničenom odgovornošću za računalne djelatnosti u usluge, Ždralovi Crkvena 13, 43000 Ždralovi</derivirana_varijabla>
  </DomainObject.Predmet.ProtustrankaWithAdress>
  <DomainObject.Predmet.ProtustrankaWithAdressOIB>
    <izvorni_sadrzaj>IGNIS IT jednostavno društvo s ograničenom odgovornošću za računalne djelatnosti u usluge, Ždralovi, OIB 76486352077, Crkvena 13, 43000 Ždralovi</izvorni_sadrzaj>
    <derivirana_varijabla naziv="DomainObject.Predmet.ProtustrankaWithAdressOIB_1">IGNIS IT jednostavno društvo s ograničenom odgovornošću za računalne djelatnosti u usluge, Ždralovi, OIB 76486352077, Crkvena 13, 43000 Ždralovi</derivirana_varijabla>
  </DomainObject.Predmet.ProtustrankaWithAdressOIB>
  <DomainObject.Predmet.ProtustrankaNazivFormated>
    <izvorni_sadrzaj>IGNIS IT jednostavno društvo s ograničenom odgovornošću za računalne djelatnosti u usluge, Ždralovi</izvorni_sadrzaj>
    <derivirana_varijabla naziv="DomainObject.Predmet.ProtustrankaNazivFormated_1">IGNIS IT jednostavno društvo s ograničenom odgovornošću za računalne djelatnosti u usluge, Ždralovi</derivirana_varijabla>
  </DomainObject.Predmet.ProtustrankaNazivFormated>
  <DomainObject.Predmet.ProtustrankaNazivFormatedOIB>
    <izvorni_sadrzaj>IGNIS IT jednostavno društvo s ograničenom odgovornošću za računalne djelatnosti u usluge, Ždralovi, OIB 76486352077</izvorni_sadrzaj>
    <derivirana_varijabla naziv="DomainObject.Predmet.ProtustrankaNazivFormatedOIB_1">IGNIS IT jednostavno društvo s ograničenom odgovornošću za računalne djelatnosti u usluge, Ždralovi, OIB 76486352077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IGNIS IT jednostavno društvo s ograničenom odgovornošću za računalne djelatnosti u usluge, Ždralovi zastupanog po punomoćniku Ante Ćurić</item>
    </izvorni_sadrzaj>
    <derivirana_varijabla naziv="DomainObject.Predmet.ProtuStrankaListFormated_1">
      <item>IGNIS IT jednostavno društvo s ograničenom odgovornošću za računalne djelatnosti u usluge, Ždralovi zastupanog po punomoćniku Ante Ćurić</item>
    </derivirana_varijabla>
  </DomainObject.Predmet.ProtuStrankaListFormated>
  <DomainObject.Predmet.ProtuStrankaListFormatedOIB>
    <izvorni_sadrzaj>
      <item>IGNIS IT jednostavno društvo s ograničenom odgovornošću za računalne djelatnosti u usluge, Ždralovi, OIB 76486352077 zastupanog po punomoćniku Ante Ćurić</item>
    </izvorni_sadrzaj>
    <derivirana_varijabla naziv="DomainObject.Predmet.ProtuStrankaListFormatedOIB_1">
      <item>IGNIS IT jednostavno društvo s ograničenom odgovornošću za računalne djelatnosti u usluge, Ždralovi, OIB 76486352077 zastupanog po punomoćniku Ante Ćurić</item>
    </derivirana_varijabla>
  </DomainObject.Predmet.ProtuStrankaListFormatedOIB>
  <DomainObject.Predmet.ProtuStrankaListFormatedWithAdress>
    <izvorni_sadrzaj>
      <item>IGNIS IT jednostavno društvo s ograničenom odgovornošću za računalne djelatnosti u usluge, Ždralovi, Crkvena 13, 43000 Ždralovi zastupanog po punomoćniku Ante Ćurić</item>
    </izvorni_sadrzaj>
    <derivirana_varijabla naziv="DomainObject.Predmet.ProtuStrankaListFormatedWithAdress_1">
      <item>IGNIS IT jednostavno društvo s ograničenom odgovornošću za računalne djelatnosti u usluge, Ždralovi, Crkvena 13, 43000 Ždralovi zastupanog po punomoćniku Ante Ćurić</item>
    </derivirana_varijabla>
  </DomainObject.Predmet.ProtuStrankaListFormatedWithAdress>
  <DomainObject.Predmet.ProtuStrankaListFormatedWithAdressOIB>
    <izvorni_sadrzaj>
      <item>IGNIS IT jednostavno društvo s ograničenom odgovornošću za računalne djelatnosti u usluge, Ždralovi, OIB 76486352077, Crkvena 13, 43000 Ždralovi zastupanog po punomoćniku Ante Ćurić</item>
    </izvorni_sadrzaj>
    <derivirana_varijabla naziv="DomainObject.Predmet.ProtuStrankaListFormatedWithAdressOIB_1">
      <item>IGNIS IT jednostavno društvo s ograničenom odgovornošću za računalne djelatnosti u usluge, Ždralovi, OIB 76486352077, Crkvena 13, 43000 Ždralovi zastupanog po punomoćniku Ante Ćurić</item>
    </derivirana_varijabla>
  </DomainObject.Predmet.ProtuStrankaListFormatedWithAdressOIB>
  <DomainObject.Predmet.ProtuStrankaListNazivFormated>
    <izvorni_sadrzaj>
      <item>IGNIS IT jednostavno društvo s ograničenom odgovornošću za računalne djelatnosti u usluge, Ždralovi</item>
    </izvorni_sadrzaj>
    <derivirana_varijabla naziv="DomainObject.Predmet.ProtuStrankaListNazivFormated_1">
      <item>IGNIS IT jednostavno društvo s ograničenom odgovornošću za računalne djelatnosti u usluge, Ždralovi</item>
    </derivirana_varijabla>
  </DomainObject.Predmet.ProtuStrankaListNazivFormated>
  <DomainObject.Predmet.ProtuStrankaListNazivFormatedOIB>
    <izvorni_sadrzaj>
      <item>IGNIS IT jednostavno društvo s ograničenom odgovornošću za računalne djelatnosti u usluge, Ždralovi, OIB 76486352077</item>
    </izvorni_sadrzaj>
    <derivirana_varijabla naziv="DomainObject.Predmet.ProtuStrankaListNazivFormatedOIB_1">
      <item>IGNIS IT jednostavno društvo s ograničenom odgovornošću za računalne djelatnosti u usluge, Ždralovi, OIB 76486352077</item>
    </derivirana_varijabla>
  </DomainObject.Predmet.ProtuStrankaListNazivFormatedOIB>
  <DomainObject.Predmet.OstaliListFormated>
    <izvorni_sadrzaj>
      <item>Ante Ćurić punomoćnik sudionika u postupku IGNIS IT jednostavno društvo s ograničenom odgovornošću za računalne djelatnosti u usluge, Ždralovi</item>
    </izvorni_sadrzaj>
    <derivirana_varijabla naziv="DomainObject.Predmet.OstaliListFormated_1">
      <item>Ante Ćurić punomoćnik sudionika u postupku IGNIS IT jednostavno društvo s ograničenom odgovornošću za računalne djelatnosti u usluge, Ždralovi</item>
    </derivirana_varijabla>
  </DomainObject.Predmet.OstaliListFormated>
  <DomainObject.Predmet.OstaliListFormatedOIB>
    <izvorni_sadrzaj>
      <item>Ante Ćurić, OIB 36264988707 punomoćnik sudionika u postupku IGNIS IT jednostavno društvo s ograničenom odgovornošću za računalne djelatnosti u usluge, Ždralovi</item>
    </izvorni_sadrzaj>
    <derivirana_varijabla naziv="DomainObject.Predmet.OstaliListFormatedOIB_1">
      <item>Ante Ćurić, OIB 36264988707 punomoćnik sudionika u postupku IGNIS IT jednostavno društvo s ograničenom odgovornošću za računalne djelatnosti u usluge, Ždralovi</item>
    </derivirana_varijabla>
  </DomainObject.Predmet.OstaliListFormatedOIB>
  <DomainObject.Predmet.OstaliListFormatedWithAdress>
    <izvorni_sadrzaj>
      <item>Ante Ćurić, Crkvena 13, 43000 Ždralovi punomoćnik sudionika u postupku IGNIS IT jednostavno društvo s ograničenom odgovornošću za računalne djelatnosti u usluge, Ždralovi</item>
    </izvorni_sadrzaj>
    <derivirana_varijabla naziv="DomainObject.Predmet.OstaliListFormatedWithAdress_1">
      <item>Ante Ćurić, Crkvena 13, 43000 Ždralovi punomoćnik sudionika u postupku IGNIS IT jednostavno društvo s ograničenom odgovornošću za računalne djelatnosti u usluge, Ždralovi</item>
    </derivirana_varijabla>
  </DomainObject.Predmet.OstaliListFormatedWithAdress>
  <DomainObject.Predmet.OstaliListFormatedWithAdressOIB>
    <izvorni_sadrzaj>
      <item>Ante Ćurić, OIB 36264988707, Crkvena 13, 43000 Ždralovi punomoćnik sudionika u postupku IGNIS IT jednostavno društvo s ograničenom odgovornošću za računalne djelatnosti u usluge, Ždralovi</item>
    </izvorni_sadrzaj>
    <derivirana_varijabla naziv="DomainObject.Predmet.OstaliListFormatedWithAdressOIB_1">
      <item>Ante Ćurić, OIB 36264988707, Crkvena 13, 43000 Ždralovi punomoćnik sudionika u postupku IGNIS IT jednostavno društvo s ograničenom odgovornošću za računalne djelatnosti u usluge, Ždralovi</item>
    </derivirana_varijabla>
  </DomainObject.Predmet.OstaliListFormatedWithAdressOIB>
  <DomainObject.Predmet.OstaliListNazivFormated>
    <izvorni_sadrzaj>
      <item>Ante Ćurić</item>
    </izvorni_sadrzaj>
    <derivirana_varijabla naziv="DomainObject.Predmet.OstaliListNazivFormated_1">
      <item>Ante Ćurić</item>
    </derivirana_varijabla>
  </DomainObject.Predmet.OstaliListNazivFormated>
  <DomainObject.Predmet.OstaliListNazivFormatedOIB>
    <izvorni_sadrzaj>
      <item>Ante Ćurić, OIB 36264988707</item>
    </izvorni_sadrzaj>
    <derivirana_varijabla naziv="DomainObject.Predmet.OstaliListNazivFormatedOIB_1">
      <item>Ante Ćurić, OIB 36264988707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St-298/2016-6</izvorni_sadrzaj>
    <derivirana_varijabla naziv="DomainObject.PoslovniBrojDokumenta_1">St-298/2016-6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IGNIS IT jednostavno društvo s ograničenom odgovornošću za računalne djelatnosti u usluge, Ždralovi</izvorni_sadrzaj>
    <derivirana_varijabla naziv="DomainObject.Predmet.ProtustrankaIDrugi_1">IGNIS IT jednostavno društvo s ograničenom odgovornošću za računalne djelatnosti u usluge, Ždralovi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IGNIS IT jednostavno društvo s ograničenom odgovornošću za računalne djelatnosti u usluge, Ždralovi, OIB 76486352077, Crkvena 13, 43000 Ždralovi</izvorni_sadrzaj>
    <derivirana_varijabla naziv="DomainObject.Predmet.ProtustrankaIDrugiAdressOIB_1">IGNIS IT jednostavno društvo s ograničenom odgovornošću za računalne djelatnosti u usluge, Ždralovi, OIB 76486352077, Crkvena 13,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IGNIS IT jednostavno društvo s ograničenom odgovornošću za računalne djelatnosti u usluge, Ždralovi</item>
      <item>Ante Ćurić</item>
    </izvorni_sadrzaj>
    <derivirana_varijabla naziv="DomainObject.Predmet.SudioniciListNaziv_1">
      <item>FINA, RC ZAGREB, Podružnica Bjelovar</item>
      <item>IGNIS IT jednostavno društvo s ograničenom odgovornošću za računalne djelatnosti u usluge, Ždralovi</item>
      <item>Ante Ćurić</item>
    </derivirana_varijabla>
  </DomainObject.Predmet.SudioniciListNaziv>
  <DomainObject.Predmet.SudioniciListAdressOIB>
    <izvorni_sadrzaj>
      <item>FINA, RC ZAGREB, Podružnica Bjelovar, OIB 85821130368, F. Supila 4,43000 Bjelovar</item>
      <item>IGNIS IT jednostavno društvo s ograničenom odgovornošću za računalne djelatnosti u usluge, Ždralovi, OIB 76486352077, Crkvena 13,43000 Ždralovi</item>
      <item>Ante Ćurić, OIB 36264988707, Crkvena 13,43000 Ždralovi</item>
    </izvorni_sadrzaj>
    <derivirana_varijabla naziv="DomainObject.Predmet.SudioniciListAdressOIB_1">
      <item>FINA, RC ZAGREB, Podružnica Bjelovar, OIB 85821130368, F. Supila 4,43000 Bjelovar</item>
      <item>IGNIS IT jednostavno društvo s ograničenom odgovornošću za računalne djelatnosti u usluge, Ždralovi, OIB 76486352077, Crkvena 13,43000 Ždralovi</item>
      <item>Ante Ćurić, OIB 36264988707, Crkvena 13,43000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3BF74-6DE6-4DDC-B475-9FBEEA1EE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4002</properties:Characters>
  <properties:Lines>100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2016-07-21T07:48:00Z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St-298/2016-6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