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7933" w14:paraId="cc6793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2099E">
        <w:t>1583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86675">
        <w:t xml:space="preserve">18.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099E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2099E">
        <w:t xml:space="preserve">RUJAN ŠESNAESTI  j.d.o.o., Zagreb, Unska ulica 2 B, OIB </w:t>
      </w:r>
      <w:r w:rsidR="0082099E" w:rsidRPr="0082099E">
        <w:t>62355886255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2099E">
        <w:t>35.953,01</w:t>
      </w:r>
      <w:r w:rsidR="00786675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2460C">
        <w:t>18.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885230">
        <w:t>,v.r.</w:t>
      </w:r>
      <w:r w:rsidR="00997C6E">
        <w:t xml:space="preserve"> </w:t>
      </w:r>
    </w:p>
    <w:p w:rsidRDefault="00885230" w:rsidP="007D25E4" w:rsidR="0088523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85230" w:rsidP="007D25E4" w:rsidR="0088523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D5A5D"/>
    <w:rsid w:val="007F12D4"/>
    <w:rsid w:val="008155EE"/>
    <w:rsid w:val="0082099E"/>
    <w:rsid w:val="00830DE3"/>
    <w:rsid w:val="008613BD"/>
    <w:rsid w:val="00863025"/>
    <w:rsid w:val="00871F01"/>
    <w:rsid w:val="00885230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St-1583/2018</izvorni_sadrzaj>
    <derivirana_varijabla naziv="DomainObject.Predmet.OznakaBroj_1">St-1583/2018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RUJAN ŠESNAESTI j.d.o.o. za usluge zastupanog po punomoćniku Marko Gečević</izvorni_sadrzaj>
    <derivirana_varijabla naziv="DomainObject.Predmet.ProtustrankaFormated_1">  RUJAN ŠESNAESTI j.d.o.o. za usluge zastupanog po punomoćniku Marko Gečević</derivirana_varijabla>
  </DomainObject.Predmet.ProtustrankaFormated>
  <DomainObject.Predmet.ProtustrankaFormatedOIB>
    <izvorni_sadrzaj>  RUJAN ŠESNAESTI j.d.o.o. za usluge, OIB 62355886255 zastupanog po punomoćniku Marko Gečević</izvorni_sadrzaj>
    <derivirana_varijabla naziv="DomainObject.Predmet.ProtustrankaFormatedOIB_1">  RUJAN ŠESNAESTI j.d.o.o. za usluge, OIB 62355886255 zastupanog po punomoćniku Marko Gečević</derivirana_varijabla>
  </DomainObject.Predmet.ProtustrankaFormatedOIB>
  <DomainObject.Predmet.ProtustrankaFormatedWithAdress>
    <izvorni_sadrzaj> RUJAN ŠESNAESTI j.d.o.o. za usluge, Unska ulica/2 B, 10000 Zagreb zastupanog po punomoćniku Marko Gečević</izvorni_sadrzaj>
    <derivirana_varijabla naziv="DomainObject.Predmet.ProtustrankaFormatedWithAdress_1"> RUJAN ŠESNAESTI j.d.o.o. za usluge, Unska ulica/2 B, 10000 Zagreb zastupanog po punomoćniku Marko Gečević</derivirana_varijabla>
  </DomainObject.Predmet.ProtustrankaFormatedWithAdress>
  <DomainObject.Predmet.ProtustrankaFormatedWithAdressOIB>
    <izvorni_sadrzaj> RUJAN ŠESNAESTI j.d.o.o. za usluge, OIB 62355886255, Unska ulica/2 B, 10000 Zagreb zastupanog po punomoćniku Marko Gečević</izvorni_sadrzaj>
    <derivirana_varijabla naziv="DomainObject.Predmet.ProtustrankaFormatedWithAdressOIB_1"> RUJAN ŠESNAESTI j.d.o.o. za usluge, OIB 62355886255, Unska ulica/2 B, 10000 Zagreb zastupanog po punomoćniku Marko Gečević</derivirana_varijabla>
  </DomainObject.Predmet.ProtustrankaFormatedWithAdressOIB>
  <DomainObject.Predmet.ProtustrankaWithAdress>
    <izvorni_sadrzaj>RUJAN ŠESNAESTI j.d.o.o. za usluge Unska ulica/2 B, 10000 Zagreb</izvorni_sadrzaj>
    <derivirana_varijabla naziv="DomainObject.Predmet.ProtustrankaWithAdress_1">RUJAN ŠESNAESTI j.d.o.o. za usluge Unska ulica/2 B, 10000 Zagreb</derivirana_varijabla>
  </DomainObject.Predmet.ProtustrankaWithAdress>
  <DomainObject.Predmet.ProtustrankaWithAdressOIB>
    <izvorni_sadrzaj>RUJAN ŠESNAESTI j.d.o.o. za usluge, OIB 62355886255, Unska ulica/2 B, 10000 Zagreb</izvorni_sadrzaj>
    <derivirana_varijabla naziv="DomainObject.Predmet.ProtustrankaWithAdressOIB_1">RUJAN ŠESNAESTI j.d.o.o. za usluge, OIB 62355886255, Unska ulica/2 B, 10000 Zagreb</derivirana_varijabla>
  </DomainObject.Predmet.ProtustrankaWithAdressOIB>
  <DomainObject.Predmet.ProtustrankaNazivFormated>
    <izvorni_sadrzaj>RUJAN ŠESNAESTI j.d.o.o. za usluge</izvorni_sadrzaj>
    <derivirana_varijabla naziv="DomainObject.Predmet.ProtustrankaNazivFormated_1">RUJAN ŠESNAESTI j.d.o.o. za usluge</derivirana_varijabla>
  </DomainObject.Predmet.ProtustrankaNazivFormated>
  <DomainObject.Predmet.ProtustrankaNazivFormatedOIB>
    <izvorni_sadrzaj>RUJAN ŠESNAESTI j.d.o.o. za usluge, OIB 62355886255</izvorni_sadrzaj>
    <derivirana_varijabla naziv="DomainObject.Predmet.ProtustrankaNazivFormatedOIB_1">RUJAN ŠESNAESTI j.d.o.o. za usluge, OIB 62355886255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RUJAN ŠESNAESTI j.d.o.o. za usluge zastupanog po punomoćniku Marko Gečević</item>
    </izvorni_sadrzaj>
    <derivirana_varijabla naziv="DomainObject.Predmet.ProtuStrankaListFormated_1">
      <item>RUJAN ŠESNAESTI j.d.o.o. za usluge zastupanog po punomoćniku Marko Gečević</item>
    </derivirana_varijabla>
  </DomainObject.Predmet.ProtuStrankaListFormated>
  <DomainObject.Predmet.ProtuStrankaListFormatedOIB>
    <izvorni_sadrzaj>
      <item>RUJAN ŠESNAESTI j.d.o.o. za usluge, OIB 62355886255 zastupanog po punomoćniku Marko Gečević</item>
    </izvorni_sadrzaj>
    <derivirana_varijabla naziv="DomainObject.Predmet.ProtuStrankaListFormatedOIB_1">
      <item>RUJAN ŠESNAESTI j.d.o.o. za usluge, OIB 62355886255 zastupanog po punomoćniku Marko Gečević</item>
    </derivirana_varijabla>
  </DomainObject.Predmet.ProtuStrankaListFormatedOIB>
  <DomainObject.Predmet.ProtuStrankaListFormatedWithAdress>
    <izvorni_sadrzaj>
      <item>RUJAN ŠESNAESTI j.d.o.o. za usluge, Unska ulica/2 B, 10000 Zagreb zastupanog po punomoćniku Marko Gečević</item>
    </izvorni_sadrzaj>
    <derivirana_varijabla naziv="DomainObject.Predmet.ProtuStrankaListFormatedWithAdress_1">
      <item>RUJAN ŠESNAESTI j.d.o.o. za usluge, Unska ulica/2 B, 10000 Zagreb zastupanog po punomoćniku Marko Gečević</item>
    </derivirana_varijabla>
  </DomainObject.Predmet.ProtuStrankaListFormatedWithAdress>
  <DomainObject.Predmet.ProtuStrankaListFormatedWithAdressOIB>
    <izvorni_sadrzaj>
      <item>RUJAN ŠESNAESTI j.d.o.o. za usluge, OIB 62355886255, Unska ulica/2 B, 10000 Zagreb zastupanog po punomoćniku Marko Gečević</item>
    </izvorni_sadrzaj>
    <derivirana_varijabla naziv="DomainObject.Predmet.ProtuStrankaListFormatedWithAdressOIB_1">
      <item>RUJAN ŠESNAESTI j.d.o.o. za usluge, OIB 62355886255, Unska ulica/2 B, 10000 Zagreb zastupanog po punomoćniku Marko Gečević</item>
    </derivirana_varijabla>
  </DomainObject.Predmet.ProtuStrankaListFormatedWithAdressOIB>
  <DomainObject.Predmet.ProtuStrankaListNazivFormated>
    <izvorni_sadrzaj>
      <item>RUJAN ŠESNAESTI j.d.o.o. za usluge</item>
    </izvorni_sadrzaj>
    <derivirana_varijabla naziv="DomainObject.Predmet.ProtuStrankaListNazivFormated_1">
      <item>RUJAN ŠESNAESTI j.d.o.o. za usluge</item>
    </derivirana_varijabla>
  </DomainObject.Predmet.ProtuStrankaListNazivFormated>
  <DomainObject.Predmet.ProtuStrankaListNazivFormatedOIB>
    <izvorni_sadrzaj>
      <item>RUJAN ŠESNAESTI j.d.o.o. za usluge, OIB 62355886255</item>
    </izvorni_sadrzaj>
    <derivirana_varijabla naziv="DomainObject.Predmet.ProtuStrankaListNazivFormatedOIB_1">
      <item>RUJAN ŠESNAESTI j.d.o.o. za usluge, OIB 62355886255</item>
    </derivirana_varijabla>
  </DomainObject.Predmet.ProtuStrankaListNazivFormatedOIB>
  <DomainObject.Predmet.OstaliListFormated>
    <izvorni_sadrzaj>
      <item>Marko Gečević punomoćnik sudionika u postupku RUJAN ŠESNAESTI j.d.o.o. za usluge</item>
    </izvorni_sadrzaj>
    <derivirana_varijabla naziv="DomainObject.Predmet.OstaliListFormated_1">
      <item>Marko Gečević punomoćnik sudionika u postupku RUJAN ŠESNAESTI j.d.o.o. za usluge</item>
    </derivirana_varijabla>
  </DomainObject.Predmet.OstaliListFormated>
  <DomainObject.Predmet.OstaliListFormatedOIB>
    <izvorni_sadrzaj>
      <item>Marko Gečević, OIB 29376536210 punomoćnik sudionika u postupku RUJAN ŠESNAESTI j.d.o.o. za usluge</item>
    </izvorni_sadrzaj>
    <derivirana_varijabla naziv="DomainObject.Predmet.OstaliListFormatedOIB_1">
      <item>Marko Gečević, OIB 29376536210 punomoćnik sudionika u postupku RUJAN ŠESNAESTI j.d.o.o. za usluge</item>
    </derivirana_varijabla>
  </DomainObject.Predmet.OstaliListFormatedOIB>
  <DomainObject.Predmet.OstaliListFormatedWithAdress>
    <izvorni_sadrzaj>
      <item>Marko Gečević, Lazina 18, 10000 Zagreb punomoćnik sudionika u postupku RUJAN ŠESNAESTI j.d.o.o. za usluge</item>
    </izvorni_sadrzaj>
    <derivirana_varijabla naziv="DomainObject.Predmet.OstaliListFormatedWithAdress_1">
      <item>Marko Gečević, Lazina 18, 10000 Zagreb punomoćnik sudionika u postupku RUJAN ŠESNAESTI j.d.o.o. za usluge</item>
    </derivirana_varijabla>
  </DomainObject.Predmet.OstaliListFormatedWithAdress>
  <DomainObject.Predmet.OstaliListFormatedWithAdressOIB>
    <izvorni_sadrzaj>
      <item>Marko Gečević, OIB 29376536210, Lazina 18, 10000 Zagreb punomoćnik sudionika u postupku RUJAN ŠESNAESTI j.d.o.o. za usluge</item>
    </izvorni_sadrzaj>
    <derivirana_varijabla naziv="DomainObject.Predmet.OstaliListFormatedWithAdressOIB_1">
      <item>Marko Gečević, OIB 29376536210, Lazina 18, 10000 Zagreb punomoćnik sudionika u postupku RUJAN ŠESNAESTI j.d.o.o. za usluge</item>
    </derivirana_varijabla>
  </DomainObject.Predmet.OstaliListFormatedWithAdressOIB>
  <DomainObject.Predmet.OstaliListNazivFormated>
    <izvorni_sadrzaj>
      <item>Marko Gečević</item>
    </izvorni_sadrzaj>
    <derivirana_varijabla naziv="DomainObject.Predmet.OstaliListNazivFormated_1">
      <item>Marko Gečević</item>
    </derivirana_varijabla>
  </DomainObject.Predmet.OstaliListNazivFormated>
  <DomainObject.Predmet.OstaliListNazivFormatedOIB>
    <izvorni_sadrzaj>
      <item>Marko Gečević, OIB 29376536210</item>
    </izvorni_sadrzaj>
    <derivirana_varijabla naziv="DomainObject.Predmet.OstaliListNazivFormatedOIB_1">
      <item>Marko Gečević, OIB 29376536210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RUJAN ŠESNAESTI j.d.o.o. za usluge</izvorni_sadrzaj>
    <derivirana_varijabla naziv="DomainObject.Predmet.ProtustrankaIDrugi_1">RUJAN ŠESNAESTI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RUJAN ŠESNAESTI j.d.o.o. za usluge, OIB 62355886255, Unska ulica/2 B, 10000 Zagreb</izvorni_sadrzaj>
    <derivirana_varijabla naziv="DomainObject.Predmet.ProtustrankaIDrugiAdressOIB_1">RUJAN ŠESNAESTI j.d.o.o. za usluge, OIB 62355886255, Unska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RUJAN ŠESNAESTI j.d.o.o. za usluge</item>
      <item>FINA Regionalni centar Zagreb</item>
      <item>Marko Gečević</item>
    </izvorni_sadrzaj>
    <derivirana_varijabla naziv="DomainObject.Predmet.SudioniciListNaziv_1">
      <item>RUJAN ŠESNAESTI j.d.o.o. za usluge</item>
      <item>FINA Regionalni centar Zagreb</item>
      <item>Marko Gečević</item>
    </derivirana_varijabla>
  </DomainObject.Predmet.SudioniciListNaziv>
  <DomainObject.Predmet.SudioniciListAdressOIB>
    <izvorni_sadrzaj>
      <item>RUJAN ŠESNAESTI j.d.o.o. za usluge, OIB 62355886255, Unska ulica/2 B,10000 Zagreb</item>
      <item>FINA Regionalni centar Zagreb, OIB 85821130368, Trg svibanjskih žrtava 1995. 1,10000 Zagreb</item>
      <item>Marko Gečević, OIB 29376536210, Lazina 18,10000 Zagreb</item>
    </izvorni_sadrzaj>
    <derivirana_varijabla naziv="DomainObject.Predmet.SudioniciListAdressOIB_1">
      <item>RUJAN ŠESNAESTI j.d.o.o. za usluge, OIB 62355886255, Unska ulica/2 B,10000 Zagreb</item>
      <item>FINA Regionalni centar Zagreb, OIB 85821130368, Trg svibanjskih žrtava 1995. 1,10000 Zagreb</item>
      <item>Marko Gečević, OIB 29376536210, Lazina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62355886255</item>
      <item>, OIB 85821130368</item>
      <item>, OIB 29376536210</item>
    </izvorni_sadrzaj>
    <derivirana_varijabla naziv="DomainObject.Predmet.SudioniciListNazivOIB_1">
      <item>, OIB 62355886255</item>
      <item>, OIB 85821130368</item>
      <item>, OIB 29376536210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2018-07-18T11:55:00Z</dcterms:created>
  <dc:creator>ilukac</dc:creator>
  <cp:lastModifiedBy>Višnja Svečak</cp:lastModifiedBy>
  <cp:lastPrinted>2018-07-18T11:55:00Z</cp:lastPrinted>
  <dcterms:modified xmlns:xsi="http://www.w3.org/2001/XMLSchema-instance" xsi:type="dcterms:W3CDTF">2018-07-18T11:58:00Z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1583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