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31f46" w14:paraId="aa31f46" w:rsidRDefault="0089328B" w:rsidP="00226FD0" w:rsidR="00226FD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ED5" w:rsidR="00915ED5"/>
    <w:p w:rsidRDefault="00915ED5" w:rsidR="00915ED5">
      <w:r>
        <w:t>REPUBLIKA HRVATSKA</w:t>
      </w:r>
    </w:p>
    <w:p w:rsidRDefault="00915ED5" w:rsidR="00915ED5">
      <w:r>
        <w:t>TRGOVAČKI SUD U</w:t>
      </w:r>
      <w:r w:rsidR="00C92766">
        <w:t xml:space="preserve"> OSIJEKU</w:t>
      </w:r>
    </w:p>
    <w:p w:rsidRDefault="00915ED5" w:rsidR="00C92766">
      <w:r>
        <w:t>S</w:t>
      </w:r>
      <w:r w:rsidR="00C92766">
        <w:t xml:space="preserve">TALNA SLUŽBA </w:t>
      </w:r>
      <w:r w:rsidR="00B6149C">
        <w:t>U SLAVONSKOM BRODU</w:t>
      </w:r>
    </w:p>
    <w:p w:rsidRDefault="00C92766" w:rsidR="00C92766">
      <w:r>
        <w:t>Trg pobjede 13</w:t>
      </w:r>
    </w:p>
    <w:p w:rsidRDefault="00C92766" w:rsidR="00A23C9F">
      <w:r>
        <w:t xml:space="preserve">35000 Slavonski Brod                     </w:t>
      </w:r>
      <w:r w:rsidR="00915ED5">
        <w:t xml:space="preserve">                                         Broj: St-</w:t>
      </w:r>
      <w:r w:rsidR="009471E1">
        <w:t>60/2011-353</w:t>
      </w:r>
    </w:p>
    <w:p w:rsidRDefault="00915ED5" w:rsidR="00915ED5"/>
    <w:p w:rsidRDefault="00F04D3E" w:rsidR="00F04D3E"/>
    <w:p w:rsidRDefault="00C51DF9" w:rsidP="00C51DF9" w:rsidR="00915ED5" w:rsidRPr="00A23C9F">
      <w:pPr>
        <w:jc w:val="center"/>
      </w:pPr>
      <w:r w:rsidRPr="00A23C9F">
        <w:t>R E P U B L I K A     H R V A T S K A</w:t>
      </w:r>
    </w:p>
    <w:p w:rsidRDefault="00915ED5" w:rsidP="0005159F" w:rsidR="001A5887" w:rsidRPr="00A23C9F">
      <w:pPr>
        <w:jc w:val="center"/>
      </w:pPr>
      <w:r w:rsidRPr="00A23C9F">
        <w:t>R J E Š E N J E</w:t>
      </w:r>
    </w:p>
    <w:p w:rsidRDefault="00915ED5" w:rsidR="00915ED5"/>
    <w:p w:rsidRDefault="00915ED5" w:rsidP="007B6874" w:rsidR="009663CA">
      <w:pPr>
        <w:jc w:val="both"/>
      </w:pPr>
      <w:r>
        <w:tab/>
        <w:t xml:space="preserve">TRGOVAČKI SUD U </w:t>
      </w:r>
      <w:r w:rsidR="007C79B0">
        <w:t xml:space="preserve">OSIJEKU STALNA SLUŽBA </w:t>
      </w:r>
      <w:r w:rsidR="00B6149C">
        <w:t>U SLAVONSKOM BRODU</w:t>
      </w:r>
      <w:r>
        <w:t xml:space="preserve">, po stečajnom sucu Vesni Vukelić, u postupku stečaja nad dužnikom </w:t>
      </w:r>
      <w:r w:rsidR="009471E1">
        <w:t>KLAS</w:t>
      </w:r>
      <w:r w:rsidR="00306395">
        <w:t xml:space="preserve"> d.d.,u stečaju </w:t>
      </w:r>
      <w:r w:rsidR="009471E1">
        <w:t>Nova Gradiška</w:t>
      </w:r>
      <w:r w:rsidR="007F4D3F">
        <w:t>,</w:t>
      </w:r>
      <w:r>
        <w:t xml:space="preserve"> </w:t>
      </w:r>
      <w:r w:rsidR="009663CA">
        <w:t xml:space="preserve">nakon održanog ročišta za javnu dražbu radi unovčenja </w:t>
      </w:r>
      <w:r w:rsidR="00C331B4">
        <w:t>nekretnina</w:t>
      </w:r>
      <w:r w:rsidR="009663CA">
        <w:t xml:space="preserve"> stečajnog dužnika</w:t>
      </w:r>
      <w:r w:rsidR="00C331B4">
        <w:t>, odlučujući o dosudi</w:t>
      </w:r>
      <w:r w:rsidR="009663CA">
        <w:t xml:space="preserve">, dana </w:t>
      </w:r>
      <w:r w:rsidR="009471E1">
        <w:t>19.lipnja</w:t>
      </w:r>
      <w:r w:rsidR="008A5388">
        <w:t xml:space="preserve"> 2017</w:t>
      </w:r>
      <w:r w:rsidR="009663CA">
        <w:t>.g.</w:t>
      </w:r>
    </w:p>
    <w:p w:rsidRDefault="00A23C9F" w:rsidR="00A23C9F"/>
    <w:p w:rsidRDefault="009663CA" w:rsidP="004519BF" w:rsidR="00A23C9F">
      <w:pPr>
        <w:jc w:val="center"/>
      </w:pPr>
      <w:r w:rsidRPr="00A23C9F">
        <w:t>r i j e š i o    j e</w:t>
      </w:r>
    </w:p>
    <w:p w:rsidRDefault="0084730D" w:rsidP="0084730D" w:rsidR="0084730D">
      <w:pPr>
        <w:ind w:left="360"/>
      </w:pPr>
    </w:p>
    <w:p w:rsidRDefault="00913735" w:rsidP="00913735" w:rsidR="00913735">
      <w:pPr>
        <w:ind w:left="360"/>
      </w:pPr>
      <w:r>
        <w:rPr>
          <w:b/>
        </w:rPr>
        <w:tab/>
      </w:r>
      <w:r w:rsidR="009663CA" w:rsidRPr="003B5097">
        <w:rPr>
          <w:b/>
        </w:rPr>
        <w:t xml:space="preserve">I </w:t>
      </w:r>
      <w:r w:rsidR="0041286C" w:rsidRPr="003B5097">
        <w:rPr>
          <w:b/>
        </w:rPr>
        <w:t>–</w:t>
      </w:r>
      <w:r w:rsidR="0041286C">
        <w:t xml:space="preserve"> </w:t>
      </w:r>
      <w:proofErr w:type="spellStart"/>
      <w:r w:rsidR="009471E1">
        <w:t>Ponuditeljici</w:t>
      </w:r>
      <w:proofErr w:type="spellEnd"/>
      <w:r w:rsidR="00ED0668">
        <w:t xml:space="preserve"> </w:t>
      </w:r>
      <w:r w:rsidR="009471E1">
        <w:t>GAŠPAROVIĆ MARIJI iz Nove Gradiške, Mala 16a, OIB17766724272</w:t>
      </w:r>
      <w:r w:rsidR="00755CB3">
        <w:t xml:space="preserve">, </w:t>
      </w:r>
      <w:r w:rsidR="009A2A22">
        <w:t xml:space="preserve">dosuđuje se dio imovine </w:t>
      </w:r>
      <w:r w:rsidR="00DA6FBF">
        <w:t>vlasništva stečajnog dužnika</w:t>
      </w:r>
      <w:r w:rsidR="000D7DAB">
        <w:t xml:space="preserve"> </w:t>
      </w:r>
      <w:r w:rsidR="009471E1">
        <w:t>KLAS</w:t>
      </w:r>
      <w:r w:rsidR="00E15249">
        <w:t xml:space="preserve"> </w:t>
      </w:r>
      <w:proofErr w:type="spellStart"/>
      <w:r w:rsidR="00E15249">
        <w:t>d.d</w:t>
      </w:r>
      <w:proofErr w:type="spellEnd"/>
      <w:r w:rsidR="009471E1">
        <w:t xml:space="preserve"> </w:t>
      </w:r>
      <w:r w:rsidR="00E15249">
        <w:t xml:space="preserve">,u stečaju </w:t>
      </w:r>
      <w:r w:rsidR="009471E1">
        <w:t xml:space="preserve">Nova Gradiška, </w:t>
      </w:r>
      <w:proofErr w:type="spellStart"/>
      <w:r w:rsidR="009471E1">
        <w:t>Urije</w:t>
      </w:r>
      <w:proofErr w:type="spellEnd"/>
      <w:r w:rsidR="009471E1">
        <w:t xml:space="preserve"> </w:t>
      </w:r>
      <w:proofErr w:type="spellStart"/>
      <w:r w:rsidR="009471E1">
        <w:t>bb</w:t>
      </w:r>
      <w:proofErr w:type="spellEnd"/>
      <w:r w:rsidR="009471E1">
        <w:t xml:space="preserve">, </w:t>
      </w:r>
      <w:r w:rsidR="00E15249">
        <w:t xml:space="preserve"> </w:t>
      </w:r>
      <w:r w:rsidR="009471E1">
        <w:t>koju čini</w:t>
      </w:r>
      <w:r w:rsidR="00242692">
        <w:t xml:space="preserve"> </w:t>
      </w:r>
      <w:r w:rsidR="009471E1">
        <w:t>nekretnina označena</w:t>
      </w:r>
      <w:r w:rsidR="0084730D">
        <w:t xml:space="preserve"> sa</w:t>
      </w:r>
      <w:r w:rsidR="009471E1">
        <w:t xml:space="preserve"> kč.br.</w:t>
      </w:r>
      <w:r>
        <w:t xml:space="preserve">964/3 kuća za odmor i livada, ukupne površine 389 </w:t>
      </w:r>
      <w:proofErr w:type="spellStart"/>
      <w:r>
        <w:t>čhv</w:t>
      </w:r>
      <w:proofErr w:type="spellEnd"/>
      <w:r>
        <w:t xml:space="preserve"> upisana u zk.ul.331 k.o. Cernička </w:t>
      </w:r>
      <w:proofErr w:type="spellStart"/>
      <w:r>
        <w:t>Šagovina</w:t>
      </w:r>
      <w:proofErr w:type="spellEnd"/>
      <w:r>
        <w:t>.</w:t>
      </w:r>
    </w:p>
    <w:p w:rsidRDefault="009471E1" w:rsidP="00CD4033" w:rsidR="009471E1">
      <w:pPr>
        <w:jc w:val="both"/>
      </w:pPr>
    </w:p>
    <w:p w:rsidRDefault="0041286C" w:rsidP="0005159F" w:rsidR="007C79B0">
      <w:pPr>
        <w:jc w:val="both"/>
      </w:pPr>
      <w:r>
        <w:tab/>
      </w:r>
      <w:r w:rsidRPr="007C79B0">
        <w:rPr>
          <w:b/>
        </w:rPr>
        <w:t>II –</w:t>
      </w:r>
      <w:r>
        <w:t xml:space="preserve"> </w:t>
      </w:r>
      <w:proofErr w:type="spellStart"/>
      <w:r w:rsidR="00913735">
        <w:t>Ponuditeljica</w:t>
      </w:r>
      <w:proofErr w:type="spellEnd"/>
      <w:r w:rsidR="00913735">
        <w:t xml:space="preserve"> (k</w:t>
      </w:r>
      <w:r w:rsidR="005D67E3">
        <w:t>upac</w:t>
      </w:r>
      <w:r w:rsidR="00913735">
        <w:t>)</w:t>
      </w:r>
      <w:r w:rsidR="005D67E3">
        <w:t xml:space="preserve"> </w:t>
      </w:r>
      <w:r w:rsidR="00913735">
        <w:t xml:space="preserve">dužna je </w:t>
      </w:r>
      <w:r w:rsidR="007C79B0">
        <w:t xml:space="preserve">uplatiti </w:t>
      </w:r>
      <w:proofErr w:type="spellStart"/>
      <w:r w:rsidR="007C79B0">
        <w:t>kupovninu</w:t>
      </w:r>
      <w:proofErr w:type="spellEnd"/>
      <w:r w:rsidR="007C79B0">
        <w:t xml:space="preserve"> u iznosu od </w:t>
      </w:r>
      <w:r w:rsidR="00913735">
        <w:t>45.020,60</w:t>
      </w:r>
      <w:r w:rsidR="007C79B0">
        <w:t xml:space="preserve"> kn umanjenu za uplaćen</w:t>
      </w:r>
      <w:r w:rsidR="003B2E17">
        <w:t>u jamčevinu</w:t>
      </w:r>
      <w:r w:rsidR="007C79B0">
        <w:t xml:space="preserve"> </w:t>
      </w:r>
      <w:r w:rsidR="00913735">
        <w:t xml:space="preserve">i dio </w:t>
      </w:r>
      <w:proofErr w:type="spellStart"/>
      <w:r w:rsidR="00913735">
        <w:t>kupovnine</w:t>
      </w:r>
      <w:proofErr w:type="spellEnd"/>
      <w:r w:rsidR="00913735">
        <w:t xml:space="preserve"> u iznosu 43.020,60 kn </w:t>
      </w:r>
      <w:r w:rsidR="007C6F76">
        <w:t>u roku od 30</w:t>
      </w:r>
      <w:r w:rsidR="007C79B0">
        <w:t xml:space="preserve"> dana računajući od dana zaključenja javne dražbe</w:t>
      </w:r>
      <w:r w:rsidR="00000616">
        <w:t xml:space="preserve"> (</w:t>
      </w:r>
      <w:r w:rsidR="00913735">
        <w:t>19.06</w:t>
      </w:r>
      <w:r w:rsidR="0084730D">
        <w:t>.2017</w:t>
      </w:r>
      <w:r w:rsidR="00000616">
        <w:t>.)</w:t>
      </w:r>
    </w:p>
    <w:p w:rsidRDefault="00EA6556" w:rsidP="0005159F" w:rsidR="00EA6556">
      <w:pPr>
        <w:jc w:val="both"/>
      </w:pPr>
      <w:r>
        <w:tab/>
        <w:t xml:space="preserve">Uplata se ima izvršiti na depozitni račun </w:t>
      </w:r>
      <w:r w:rsidR="007C79B0">
        <w:t xml:space="preserve">Trgovačkog suda u Osijeku br. </w:t>
      </w:r>
      <w:r w:rsidR="00295E62">
        <w:t>IBAN HR31</w:t>
      </w:r>
      <w:r w:rsidR="00700F9E">
        <w:t xml:space="preserve"> </w:t>
      </w:r>
      <w:r w:rsidR="00295E62">
        <w:t>2390001</w:t>
      </w:r>
      <w:r w:rsidR="007C79B0">
        <w:t>13</w:t>
      </w:r>
      <w:r w:rsidR="005B2FD8">
        <w:t xml:space="preserve">00000200, poziv na br. </w:t>
      </w:r>
      <w:r w:rsidR="007756E1">
        <w:t>HR</w:t>
      </w:r>
      <w:r w:rsidR="005B2FD8">
        <w:t>05 221-</w:t>
      </w:r>
      <w:r w:rsidR="00700F9E">
        <w:rPr>
          <w:b/>
        </w:rPr>
        <w:t>60</w:t>
      </w:r>
      <w:r w:rsidR="007C79B0">
        <w:t>-2011.</w:t>
      </w:r>
    </w:p>
    <w:p w:rsidRDefault="00EA6556" w:rsidP="0005159F" w:rsidR="00EA6556">
      <w:pPr>
        <w:jc w:val="both"/>
      </w:pPr>
      <w:r>
        <w:tab/>
        <w:t xml:space="preserve">Ukoliko u tom roku kupac ne položi </w:t>
      </w:r>
      <w:r w:rsidR="0047351C">
        <w:t xml:space="preserve">razliku </w:t>
      </w:r>
      <w:proofErr w:type="spellStart"/>
      <w:r w:rsidR="0047351C">
        <w:t>kupovnine</w:t>
      </w:r>
      <w:proofErr w:type="spellEnd"/>
      <w:r w:rsidR="0047351C">
        <w:t>,</w:t>
      </w:r>
      <w:r>
        <w:t xml:space="preserve"> Sud će prodaju oglasiti nevažećom i odrediti novu dražbu, a kupa</w:t>
      </w:r>
      <w:r w:rsidR="006C57C1">
        <w:t>c gubi pravo na povrat jamčevine</w:t>
      </w:r>
      <w:r>
        <w:t>.</w:t>
      </w:r>
    </w:p>
    <w:p w:rsidRDefault="00EA6556" w:rsidP="0005159F" w:rsidR="00EA6556">
      <w:pPr>
        <w:jc w:val="both"/>
      </w:pPr>
    </w:p>
    <w:p w:rsidRDefault="00EA6556" w:rsidP="00FE2D66" w:rsidR="00ED0668">
      <w:pPr>
        <w:ind w:firstLine="708"/>
        <w:jc w:val="both"/>
      </w:pPr>
      <w:r w:rsidRPr="007C79B0">
        <w:rPr>
          <w:b/>
        </w:rPr>
        <w:t>III -</w:t>
      </w:r>
      <w:r>
        <w:t xml:space="preserve"> </w:t>
      </w:r>
      <w:r w:rsidR="00700F9E">
        <w:t>Nekretnina</w:t>
      </w:r>
      <w:r w:rsidR="009663CA">
        <w:t xml:space="preserve"> </w:t>
      </w:r>
      <w:r w:rsidR="00E87A7C">
        <w:t>na</w:t>
      </w:r>
      <w:r w:rsidR="00DA5B89">
        <w:t>veden</w:t>
      </w:r>
      <w:r w:rsidR="00700F9E">
        <w:t>a</w:t>
      </w:r>
      <w:r w:rsidR="006C57C1">
        <w:t xml:space="preserve"> u </w:t>
      </w:r>
      <w:r w:rsidR="00000616">
        <w:t xml:space="preserve"> </w:t>
      </w:r>
      <w:proofErr w:type="spellStart"/>
      <w:r w:rsidR="00000616">
        <w:t>toč</w:t>
      </w:r>
      <w:proofErr w:type="spellEnd"/>
      <w:r w:rsidR="00000616">
        <w:t xml:space="preserve">. I, </w:t>
      </w:r>
      <w:r w:rsidR="009663CA">
        <w:t xml:space="preserve">predat će se </w:t>
      </w:r>
      <w:r w:rsidR="00C97E1A">
        <w:t>kupcu</w:t>
      </w:r>
      <w:r w:rsidR="00700F9E">
        <w:t xml:space="preserve"> Mariji </w:t>
      </w:r>
      <w:proofErr w:type="spellStart"/>
      <w:r w:rsidR="00700F9E">
        <w:t>Gašparović</w:t>
      </w:r>
      <w:proofErr w:type="spellEnd"/>
      <w:r w:rsidR="00A25672">
        <w:t xml:space="preserve">, </w:t>
      </w:r>
      <w:r w:rsidR="008B204F">
        <w:t>n</w:t>
      </w:r>
      <w:r w:rsidR="0041286C">
        <w:t xml:space="preserve">akon </w:t>
      </w:r>
      <w:r w:rsidR="00DA6FBF">
        <w:t>što ovo rješenje postan</w:t>
      </w:r>
      <w:r w:rsidR="00C97E1A">
        <w:t>e pravomoćno</w:t>
      </w:r>
      <w:r>
        <w:t xml:space="preserve"> i </w:t>
      </w:r>
      <w:r w:rsidR="007C79B0">
        <w:t xml:space="preserve">nakon što kupac uplati </w:t>
      </w:r>
      <w:r w:rsidR="00700F9E">
        <w:t xml:space="preserve">razliku </w:t>
      </w:r>
      <w:proofErr w:type="spellStart"/>
      <w:r w:rsidR="00700F9E">
        <w:t>kupovnine</w:t>
      </w:r>
      <w:proofErr w:type="spellEnd"/>
      <w:r w:rsidR="00C97E1A">
        <w:t xml:space="preserve">, </w:t>
      </w:r>
      <w:r w:rsidR="00A074D5">
        <w:t>kada će se odrediti i prijenos prava vlasništva u</w:t>
      </w:r>
      <w:r w:rsidR="00C97E1A">
        <w:t xml:space="preserve"> zemljišnim knjigama na </w:t>
      </w:r>
      <w:r w:rsidR="00700F9E">
        <w:t>njezino ime</w:t>
      </w:r>
      <w:r w:rsidR="00ED0668">
        <w:t xml:space="preserve">. </w:t>
      </w:r>
    </w:p>
    <w:p w:rsidRDefault="00FE2D66" w:rsidP="00FE2D66" w:rsidR="007C6F76">
      <w:pPr>
        <w:ind w:firstLine="708"/>
        <w:jc w:val="both"/>
      </w:pPr>
      <w:r>
        <w:t>Po pravomoćnosti ovog rješenja i uplati kupovnine određuje se u zemljišnim knjigama  b</w:t>
      </w:r>
      <w:r w:rsidR="00F923D7">
        <w:t>risanje svih prava i tereta koji</w:t>
      </w:r>
      <w:r>
        <w:t xml:space="preserve"> prestaju prodajom</w:t>
      </w:r>
      <w:r w:rsidR="00BA5840">
        <w:t xml:space="preserve"> i to:</w:t>
      </w:r>
      <w:r w:rsidR="00A074D5">
        <w:t xml:space="preserve"> </w:t>
      </w:r>
    </w:p>
    <w:p w:rsidRDefault="00A743C2" w:rsidP="00A743C2" w:rsidR="00F04D3E">
      <w:pPr>
        <w:numPr>
          <w:ilvl w:val="0"/>
          <w:numId w:val="10"/>
        </w:numPr>
        <w:jc w:val="both"/>
      </w:pPr>
      <w:r>
        <w:t xml:space="preserve">ovršna hipoteka </w:t>
      </w:r>
      <w:r w:rsidR="00F04D3E">
        <w:t xml:space="preserve">radi osiguranja novčane tražbine u korist Ministarstva financija Porezne uprave, upisana pod </w:t>
      </w:r>
      <w:proofErr w:type="spellStart"/>
      <w:r w:rsidR="00F04D3E">
        <w:t>br.Z</w:t>
      </w:r>
      <w:proofErr w:type="spellEnd"/>
      <w:r w:rsidR="00F04D3E">
        <w:t>-1061/99 od 28.04.1999.</w:t>
      </w:r>
    </w:p>
    <w:p w:rsidRDefault="00F04D3E" w:rsidP="00A743C2" w:rsidR="00F04D3E">
      <w:pPr>
        <w:numPr>
          <w:ilvl w:val="0"/>
          <w:numId w:val="10"/>
        </w:numPr>
        <w:jc w:val="both"/>
      </w:pPr>
      <w:r>
        <w:t xml:space="preserve">zabilježba rješenja ovog suda o otvaranju </w:t>
      </w:r>
      <w:proofErr w:type="spellStart"/>
      <w:r>
        <w:t>steč.postupka</w:t>
      </w:r>
      <w:proofErr w:type="spellEnd"/>
      <w:r>
        <w:t xml:space="preserve"> </w:t>
      </w:r>
      <w:proofErr w:type="spellStart"/>
      <w:r w:rsidR="0047351C">
        <w:t>posl</w:t>
      </w:r>
      <w:proofErr w:type="spellEnd"/>
      <w:r w:rsidR="0047351C">
        <w:t xml:space="preserve">. </w:t>
      </w:r>
      <w:proofErr w:type="spellStart"/>
      <w:r w:rsidR="0047351C">
        <w:t>br.</w:t>
      </w:r>
      <w:r>
        <w:t>St</w:t>
      </w:r>
      <w:proofErr w:type="spellEnd"/>
      <w:r>
        <w:t xml:space="preserve">-8/08-38 od 21.rujna 2009. upisana pod </w:t>
      </w:r>
      <w:proofErr w:type="spellStart"/>
      <w:r>
        <w:t>br.Z</w:t>
      </w:r>
      <w:proofErr w:type="spellEnd"/>
      <w:r>
        <w:t>-4622/09.</w:t>
      </w:r>
    </w:p>
    <w:p w:rsidRDefault="00F04D3E" w:rsidP="00444CB3" w:rsidR="00444CB3">
      <w:pPr>
        <w:numPr>
          <w:ilvl w:val="0"/>
          <w:numId w:val="10"/>
        </w:numPr>
        <w:jc w:val="both"/>
      </w:pPr>
      <w:r>
        <w:t xml:space="preserve">zabilježba rješenja ovog suda o prodaji nekretnina stečajnog dužnika </w:t>
      </w:r>
      <w:proofErr w:type="spellStart"/>
      <w:r>
        <w:t>br.St</w:t>
      </w:r>
      <w:proofErr w:type="spellEnd"/>
      <w:r>
        <w:t>-60/2011-300 od 19.04.2016., upisana pod br. Z-4778/016.</w:t>
      </w:r>
    </w:p>
    <w:p w:rsidRDefault="00F04D3E" w:rsidP="00F04D3E" w:rsidR="00F04D3E">
      <w:pPr>
        <w:jc w:val="both"/>
      </w:pPr>
    </w:p>
    <w:p w:rsidRDefault="00F04D3E" w:rsidP="00F04D3E" w:rsidR="00F04D3E">
      <w:pPr>
        <w:jc w:val="both"/>
      </w:pPr>
    </w:p>
    <w:p w:rsidRDefault="00F04D3E" w:rsidP="00F04D3E" w:rsidR="00F04D3E">
      <w:pPr>
        <w:jc w:val="both"/>
      </w:pPr>
    </w:p>
    <w:p w:rsidRDefault="00F04D3E" w:rsidP="00F04D3E" w:rsidR="00F04D3E">
      <w:pPr>
        <w:jc w:val="both"/>
      </w:pPr>
    </w:p>
    <w:p w:rsidRDefault="009663CA" w:rsidP="009663CA" w:rsidR="00A06CA3" w:rsidRPr="009663CA">
      <w:pPr>
        <w:jc w:val="center"/>
        <w:rPr>
          <w:b/>
        </w:rPr>
      </w:pPr>
      <w:r w:rsidRPr="000308D0">
        <w:lastRenderedPageBreak/>
        <w:t>Obrazloženje</w:t>
      </w:r>
    </w:p>
    <w:p w:rsidRDefault="009663CA" w:rsidR="009663CA"/>
    <w:p w:rsidRDefault="009663CA" w:rsidP="007B6874" w:rsidR="007B6874">
      <w:pPr>
        <w:jc w:val="both"/>
      </w:pPr>
      <w:r>
        <w:tab/>
      </w:r>
      <w:r w:rsidR="007B6874">
        <w:t xml:space="preserve">Temeljem pravomoćnog rješenja stečajnog suca o prodaji nekretnina stečajnog dužnika uz odgovarajuću primjenu pravila o ovrsi, dana </w:t>
      </w:r>
      <w:r w:rsidR="00F04D3E">
        <w:t>19.lipnja</w:t>
      </w:r>
      <w:r w:rsidR="007B6874">
        <w:t xml:space="preserve"> 2017. održano je </w:t>
      </w:r>
      <w:r w:rsidR="00F04D3E">
        <w:t>deveto</w:t>
      </w:r>
      <w:r w:rsidR="007B6874">
        <w:t xml:space="preserve"> ročište za javnu</w:t>
      </w:r>
      <w:r w:rsidR="00F04D3E">
        <w:t xml:space="preserve"> dražbu radi prodaje nekretnine navedene</w:t>
      </w:r>
      <w:r w:rsidR="007B6874">
        <w:t xml:space="preserve"> u izreci ovog rješenja.</w:t>
      </w:r>
    </w:p>
    <w:p w:rsidRDefault="00465DA0" w:rsidP="007B6874" w:rsidR="00F04D3E">
      <w:pPr>
        <w:jc w:val="both"/>
      </w:pPr>
      <w:r>
        <w:tab/>
        <w:t xml:space="preserve">Na dražbi </w:t>
      </w:r>
      <w:r w:rsidR="007B6874">
        <w:t xml:space="preserve"> sudjelovala </w:t>
      </w:r>
      <w:r>
        <w:t xml:space="preserve">su </w:t>
      </w:r>
      <w:r w:rsidR="007B6874">
        <w:t xml:space="preserve">dva ponuditelja </w:t>
      </w:r>
      <w:r w:rsidR="00F04D3E">
        <w:t xml:space="preserve">Marija </w:t>
      </w:r>
      <w:proofErr w:type="spellStart"/>
      <w:r w:rsidR="00F04D3E">
        <w:t>Gašparović</w:t>
      </w:r>
      <w:proofErr w:type="spellEnd"/>
      <w:r w:rsidR="00F04D3E">
        <w:t xml:space="preserve"> i Branko Jarić, svi iz Nove Gradiške.</w:t>
      </w:r>
    </w:p>
    <w:p w:rsidRDefault="0047351C" w:rsidP="007B6874" w:rsidR="00F04D3E">
      <w:pPr>
        <w:jc w:val="both"/>
      </w:pPr>
      <w:r>
        <w:tab/>
      </w:r>
      <w:r w:rsidR="00F04D3E">
        <w:t xml:space="preserve">Prilikom nadmetanja na dražbi iza zadnje ponude </w:t>
      </w:r>
      <w:proofErr w:type="spellStart"/>
      <w:r w:rsidR="00F04D3E">
        <w:t>ponuditeljice</w:t>
      </w:r>
      <w:proofErr w:type="spellEnd"/>
      <w:r w:rsidR="00F04D3E">
        <w:t xml:space="preserve"> Marije </w:t>
      </w:r>
      <w:proofErr w:type="spellStart"/>
      <w:r w:rsidR="00F04D3E">
        <w:t>Gašparović</w:t>
      </w:r>
      <w:proofErr w:type="spellEnd"/>
      <w:r w:rsidR="00F04D3E">
        <w:t xml:space="preserve"> u iznosu 45.020,60 kn, drugi ponuditelj Branko Jarić odustao je od daljnjeg nadmetanja.</w:t>
      </w:r>
    </w:p>
    <w:p w:rsidRDefault="007B6874" w:rsidP="00BA2876" w:rsidR="00BA2876">
      <w:r>
        <w:t xml:space="preserve">  </w:t>
      </w:r>
      <w:r>
        <w:tab/>
        <w:t xml:space="preserve">Kako je </w:t>
      </w:r>
      <w:proofErr w:type="spellStart"/>
      <w:r>
        <w:t>ponuditelj</w:t>
      </w:r>
      <w:r w:rsidR="00F04D3E">
        <w:t>ica</w:t>
      </w:r>
      <w:proofErr w:type="spellEnd"/>
      <w:r>
        <w:t xml:space="preserve"> </w:t>
      </w:r>
      <w:r w:rsidR="00F04D3E">
        <w:t xml:space="preserve">Marija </w:t>
      </w:r>
      <w:proofErr w:type="spellStart"/>
      <w:r w:rsidR="00F04D3E">
        <w:t>Gašparović</w:t>
      </w:r>
      <w:proofErr w:type="spellEnd"/>
      <w:r>
        <w:t xml:space="preserve"> </w:t>
      </w:r>
      <w:r w:rsidR="00F04D3E">
        <w:t>za predmetnu nekretninu</w:t>
      </w:r>
      <w:r w:rsidR="00465DA0">
        <w:t xml:space="preserve"> </w:t>
      </w:r>
      <w:r w:rsidR="00F04D3E">
        <w:t>ponudila</w:t>
      </w:r>
      <w:r>
        <w:t xml:space="preserve"> cijenu</w:t>
      </w:r>
      <w:r w:rsidR="00F04D3E">
        <w:t xml:space="preserve"> </w:t>
      </w:r>
      <w:r w:rsidR="0047351C">
        <w:t xml:space="preserve">veću od početne te </w:t>
      </w:r>
      <w:r w:rsidR="00F04D3E">
        <w:t>kako je uredno izvršila</w:t>
      </w:r>
      <w:r>
        <w:t xml:space="preserve"> i uplatu zatražene jamčevine, što je utvrđeno uvidom u priloženu </w:t>
      </w:r>
      <w:r w:rsidR="00F04D3E">
        <w:t>uplatnicu te podatke računovodstva Trgovačkog suda u Osijeku</w:t>
      </w:r>
      <w:r>
        <w:t xml:space="preserve">, to je sud utvrdio da je </w:t>
      </w:r>
      <w:r w:rsidR="00F04D3E">
        <w:t xml:space="preserve">Marija </w:t>
      </w:r>
      <w:proofErr w:type="spellStart"/>
      <w:r w:rsidR="00F04D3E">
        <w:t>Gašparović</w:t>
      </w:r>
      <w:proofErr w:type="spellEnd"/>
      <w:r>
        <w:t xml:space="preserve"> svojom ponudom ispunila</w:t>
      </w:r>
      <w:r w:rsidR="00F04D3E">
        <w:t xml:space="preserve"> sve uvjete da joj se nekretnina dosudi</w:t>
      </w:r>
      <w:r>
        <w:t xml:space="preserve">, zbog čega je valjalo odlučiti kao u izreci </w:t>
      </w:r>
      <w:r w:rsidR="00A074D5">
        <w:t xml:space="preserve">rješenja temeljem </w:t>
      </w:r>
      <w:r w:rsidR="00BA2876">
        <w:rPr>
          <w:color w:val="000000"/>
        </w:rPr>
        <w:t>čl. 164 Stečajnog zakona (NN br. 44/96, 29/99, 129/00, 123/03, 82/06, 116/10, 25/12 133/12, dalje SZ) uz primjenu čl. 103 i 108 Ovršnog zakona (NN br. 112/12).</w:t>
      </w:r>
    </w:p>
    <w:p w:rsidRDefault="00B9744B" w:rsidP="00D2199D" w:rsidR="00B9744B">
      <w:pPr>
        <w:jc w:val="both"/>
      </w:pPr>
    </w:p>
    <w:p w:rsidRDefault="00CD4033" w:rsidR="00CD4033">
      <w:r>
        <w:tab/>
      </w:r>
      <w:r w:rsidR="00107729">
        <w:t xml:space="preserve">          </w:t>
      </w:r>
      <w:r w:rsidR="00225183">
        <w:tab/>
      </w:r>
      <w:r w:rsidR="00107729">
        <w:t xml:space="preserve"> </w:t>
      </w:r>
      <w:r w:rsidR="00EF7CC1">
        <w:t xml:space="preserve">        </w:t>
      </w: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F04D3E">
        <w:t>19.lipnja</w:t>
      </w:r>
      <w:r w:rsidR="0084730D">
        <w:t xml:space="preserve"> 2017</w:t>
      </w:r>
      <w:r>
        <w:t>.godine</w:t>
      </w:r>
    </w:p>
    <w:p w:rsidRDefault="00CD4033" w:rsidR="00CD4033">
      <w:r>
        <w:t xml:space="preserve">                                                                                           </w:t>
      </w:r>
      <w:r w:rsidR="00102E64">
        <w:tab/>
      </w:r>
      <w:r w:rsidR="00102E64">
        <w:tab/>
        <w:t xml:space="preserve">    </w:t>
      </w:r>
      <w:r>
        <w:t xml:space="preserve"> STEČAJNI SUDAC:</w:t>
      </w:r>
    </w:p>
    <w:p w:rsidRDefault="00CD4033" w:rsidR="00BF1B2A">
      <w:r>
        <w:t xml:space="preserve">                                                                                           </w:t>
      </w:r>
      <w:r w:rsidR="00102E64">
        <w:tab/>
      </w:r>
      <w:r w:rsidR="00102E64">
        <w:tab/>
        <w:t xml:space="preserve">      </w:t>
      </w:r>
      <w:r w:rsidR="0084730D">
        <w:t xml:space="preserve">  Vesna Vukelić </w:t>
      </w:r>
      <w:r w:rsidR="0089328B">
        <w:t>v.r.</w:t>
      </w:r>
    </w:p>
    <w:p w:rsidRDefault="0089328B" w:rsidR="0089328B" w:rsidRPr="0089328B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89328B">
        <w:rPr>
          <w:sz w:val="20"/>
          <w:szCs w:val="20"/>
        </w:rPr>
        <w:t>Za točnost otpravka-ovlašteni službenik</w:t>
      </w:r>
    </w:p>
    <w:p w:rsidRDefault="0089328B" w:rsidR="00D0797F"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F04D3E">
        <w:rPr>
          <w:sz w:val="20"/>
          <w:szCs w:val="20"/>
        </w:rPr>
        <w:t xml:space="preserve">Terezija Knežević </w:t>
      </w:r>
    </w:p>
    <w:p w:rsidRDefault="00400C6D" w:rsidP="00400C6D" w:rsidR="00400C6D" w:rsidRPr="00A774F9">
      <w:pPr>
        <w:jc w:val="both"/>
        <w:rPr>
          <w:b/>
          <w:sz w:val="20"/>
          <w:szCs w:val="20"/>
        </w:rPr>
      </w:pPr>
      <w:r w:rsidRPr="00A774F9">
        <w:rPr>
          <w:b/>
          <w:sz w:val="20"/>
          <w:szCs w:val="20"/>
        </w:rPr>
        <w:t>NAPUTAK O PRAVNOM LIJEKU:</w:t>
      </w:r>
    </w:p>
    <w:p w:rsidRDefault="00400C6D" w:rsidP="00400C6D" w:rsidR="00400C6D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 xml:space="preserve">Protiv ovog rješenja </w:t>
      </w:r>
      <w:r>
        <w:rPr>
          <w:sz w:val="20"/>
          <w:szCs w:val="20"/>
        </w:rPr>
        <w:t>može se izjaviti žalba u roku od 8 dana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>od dana dostave rješenja, a dostava se smatra obavljenom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istekom osmog dana od dana objave pismena na mrežnoj 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>stanici e-Oglasna ploča suda.</w:t>
      </w:r>
      <w:r w:rsidR="00824428">
        <w:rPr>
          <w:sz w:val="20"/>
          <w:szCs w:val="20"/>
        </w:rPr>
        <w:t xml:space="preserve"> Žalba se podnosi ovom sudu, a</w:t>
      </w:r>
    </w:p>
    <w:p w:rsidRDefault="00824428" w:rsidP="007B6874" w:rsidR="00D0797F">
      <w:pPr>
        <w:jc w:val="both"/>
        <w:rPr>
          <w:sz w:val="20"/>
          <w:szCs w:val="20"/>
        </w:rPr>
      </w:pPr>
      <w:r>
        <w:rPr>
          <w:sz w:val="20"/>
          <w:szCs w:val="20"/>
        </w:rPr>
        <w:t>o žalbi odlučuje Visoki trgovački sud RH</w:t>
      </w:r>
      <w:r w:rsidR="00F04D3E">
        <w:rPr>
          <w:sz w:val="20"/>
          <w:szCs w:val="20"/>
        </w:rPr>
        <w:t>.</w:t>
      </w:r>
    </w:p>
    <w:p w:rsidRDefault="007B6874" w:rsidP="007B6874" w:rsidR="007B6874">
      <w:pPr>
        <w:jc w:val="both"/>
      </w:pPr>
    </w:p>
    <w:p w:rsidRDefault="00102E64" w:rsidR="0061332D">
      <w:r>
        <w:t xml:space="preserve">Rješenje svim sudionicima dostaviti putem </w:t>
      </w:r>
      <w:r w:rsidR="00417B2A">
        <w:t>mrežne stanice e-O</w:t>
      </w:r>
      <w:r>
        <w:t>glasne ploče i to:</w:t>
      </w:r>
    </w:p>
    <w:p w:rsidRDefault="000D7DAB" w:rsidP="000D7DAB" w:rsidR="000D7DAB">
      <w:pPr>
        <w:jc w:val="both"/>
      </w:pPr>
      <w:r>
        <w:t xml:space="preserve">1. </w:t>
      </w:r>
      <w:proofErr w:type="spellStart"/>
      <w:r>
        <w:t>steč.upravitelj</w:t>
      </w:r>
      <w:r w:rsidR="00B46F23">
        <w:t>u</w:t>
      </w:r>
      <w:proofErr w:type="spellEnd"/>
    </w:p>
    <w:p w:rsidRDefault="00A06CA3" w:rsidP="000D7DAB" w:rsidR="00BA2876">
      <w:pPr>
        <w:jc w:val="both"/>
      </w:pPr>
      <w:r>
        <w:t>2.</w:t>
      </w:r>
      <w:r w:rsidR="00417B2A">
        <w:t xml:space="preserve"> </w:t>
      </w:r>
      <w:r w:rsidR="00BA2876">
        <w:t>sudionicima dražbe</w:t>
      </w:r>
    </w:p>
    <w:p w:rsidRDefault="00BA2876" w:rsidP="000D7DAB" w:rsidR="00417B2A">
      <w:pPr>
        <w:jc w:val="both"/>
      </w:pPr>
      <w:r>
        <w:t xml:space="preserve"> - Marija </w:t>
      </w:r>
      <w:proofErr w:type="spellStart"/>
      <w:r>
        <w:t>Gašparović</w:t>
      </w:r>
      <w:proofErr w:type="spellEnd"/>
      <w:r>
        <w:t>, Nova Gradiška, Mala 16a</w:t>
      </w:r>
    </w:p>
    <w:p w:rsidRDefault="00BA2876" w:rsidP="000D7DAB" w:rsidR="00BA2876" w:rsidRPr="00BA2876">
      <w:pPr>
        <w:jc w:val="both"/>
        <w:rPr>
          <w:b/>
        </w:rPr>
      </w:pPr>
      <w:r>
        <w:t xml:space="preserve"> - </w:t>
      </w:r>
      <w:r w:rsidRPr="00BA2876">
        <w:t>Bran</w:t>
      </w:r>
      <w:r>
        <w:t xml:space="preserve">ko Jarić, Nova Gradiška, </w:t>
      </w:r>
      <w:proofErr w:type="spellStart"/>
      <w:r>
        <w:t>Sv.Roka</w:t>
      </w:r>
      <w:proofErr w:type="spellEnd"/>
      <w:r>
        <w:t xml:space="preserve"> 6</w:t>
      </w:r>
    </w:p>
    <w:p w:rsidRDefault="00BA2876" w:rsidP="000D7DAB" w:rsidR="00225183">
      <w:pPr>
        <w:jc w:val="both"/>
      </w:pPr>
      <w:r>
        <w:t xml:space="preserve">3. </w:t>
      </w:r>
      <w:proofErr w:type="spellStart"/>
      <w:r>
        <w:t>razlučni</w:t>
      </w:r>
      <w:proofErr w:type="spellEnd"/>
      <w:r>
        <w:t xml:space="preserve"> vjerovnik</w:t>
      </w:r>
      <w:r w:rsidR="00DA5C06">
        <w:t xml:space="preserve">: </w:t>
      </w:r>
      <w:r w:rsidR="00A06CA3">
        <w:t xml:space="preserve"> </w:t>
      </w:r>
    </w:p>
    <w:p w:rsidRDefault="00BA2876" w:rsidP="00472D56" w:rsidR="00472D56">
      <w:pPr>
        <w:jc w:val="both"/>
      </w:pPr>
      <w:r>
        <w:t xml:space="preserve">MF PU putem ŽDO, </w:t>
      </w:r>
      <w:proofErr w:type="spellStart"/>
      <w:r>
        <w:t>Građ.upravni</w:t>
      </w:r>
      <w:proofErr w:type="spellEnd"/>
      <w:r>
        <w:t xml:space="preserve"> odjel</w:t>
      </w:r>
    </w:p>
    <w:p w:rsidRDefault="00BA2876" w:rsidP="00B46F23" w:rsidR="00B46F23">
      <w:pPr>
        <w:jc w:val="both"/>
      </w:pPr>
      <w:r>
        <w:t>4. Porezna uprava</w:t>
      </w:r>
    </w:p>
    <w:p w:rsidRDefault="00B46F23" w:rsidP="00B46F23" w:rsidR="00B46F23">
      <w:pPr>
        <w:jc w:val="both"/>
      </w:pPr>
    </w:p>
    <w:p w:rsidRDefault="00BA2876" w:rsidP="00B46F23" w:rsidR="004C1B27">
      <w:pPr>
        <w:jc w:val="both"/>
      </w:pPr>
      <w:r>
        <w:t>ZK odjel Nova Gradiška</w:t>
      </w:r>
      <w:r w:rsidR="00BF3CEA">
        <w:t>,</w:t>
      </w:r>
      <w:r w:rsidR="006A108D">
        <w:t xml:space="preserve"> nakon pravomoćnosti</w:t>
      </w:r>
      <w:r w:rsidR="00417B2A">
        <w:t xml:space="preserve"> i uplate kupovnine</w:t>
      </w:r>
    </w:p>
    <w:p w:rsidRDefault="00C643E3" w:rsidP="000D7DAB" w:rsidR="00C643E3">
      <w:pPr>
        <w:ind w:left="1070"/>
      </w:pPr>
    </w:p>
    <w:p w:rsidRDefault="003A7943" w:rsidR="003A7943">
      <w:pPr>
        <w:ind w:left="1070"/>
      </w:pPr>
    </w:p>
    <w:sectPr w:rsidR="003A794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49CA"/>
    <w:multiLevelType w:val="hybridMultilevel"/>
    <w:tmpl w:val="5F523A4E"/>
    <w:lvl w:tplc="1084055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A7D3C23"/>
    <w:multiLevelType w:val="hybridMultilevel"/>
    <w:tmpl w:val="89866FD0"/>
    <w:lvl w:tplc="B552AD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9F08D1"/>
    <w:multiLevelType w:val="hybridMultilevel"/>
    <w:tmpl w:val="6BCCFE42"/>
    <w:lvl w:tplc="ABB274F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155" w:val="num"/>
        </w:tabs>
        <w:ind w:hanging="435" w:left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5">
    <w:nsid w:val="424F0C24"/>
    <w:multiLevelType w:val="hybridMultilevel"/>
    <w:tmpl w:val="F8D484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4E245D"/>
    <w:multiLevelType w:val="hybridMultilevel"/>
    <w:tmpl w:val="B6209BF0"/>
    <w:lvl w:tplc="3F62238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610" w:val="num"/>
        </w:tabs>
        <w:ind w:hanging="360" w:left="161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30" w:val="num"/>
        </w:tabs>
        <w:ind w:hanging="180" w:left="2330"/>
      </w:pPr>
    </w:lvl>
    <w:lvl w:tentative="true" w:tplc="041A000F" w:ilvl="3">
      <w:start w:val="1"/>
      <w:numFmt w:val="decimal"/>
      <w:lvlText w:val="%4."/>
      <w:lvlJc w:val="left"/>
      <w:pPr>
        <w:tabs>
          <w:tab w:pos="3050" w:val="num"/>
        </w:tabs>
        <w:ind w:hanging="360" w:left="3050"/>
      </w:pPr>
    </w:lvl>
    <w:lvl w:tentative="true" w:tplc="041A0019" w:ilvl="4">
      <w:start w:val="1"/>
      <w:numFmt w:val="lowerLetter"/>
      <w:lvlText w:val="%5."/>
      <w:lvlJc w:val="left"/>
      <w:pPr>
        <w:tabs>
          <w:tab w:pos="3770" w:val="num"/>
        </w:tabs>
        <w:ind w:hanging="360" w:left="3770"/>
      </w:pPr>
    </w:lvl>
    <w:lvl w:tentative="true" w:tplc="041A001B" w:ilvl="5">
      <w:start w:val="1"/>
      <w:numFmt w:val="lowerRoman"/>
      <w:lvlText w:val="%6."/>
      <w:lvlJc w:val="right"/>
      <w:pPr>
        <w:tabs>
          <w:tab w:pos="4490" w:val="num"/>
        </w:tabs>
        <w:ind w:hanging="180" w:left="4490"/>
      </w:pPr>
    </w:lvl>
    <w:lvl w:tentative="true" w:tplc="041A000F" w:ilvl="6">
      <w:start w:val="1"/>
      <w:numFmt w:val="decimal"/>
      <w:lvlText w:val="%7."/>
      <w:lvlJc w:val="left"/>
      <w:pPr>
        <w:tabs>
          <w:tab w:pos="5210" w:val="num"/>
        </w:tabs>
        <w:ind w:hanging="360" w:left="5210"/>
      </w:pPr>
    </w:lvl>
    <w:lvl w:tentative="true" w:tplc="041A0019" w:ilvl="7">
      <w:start w:val="1"/>
      <w:numFmt w:val="lowerLetter"/>
      <w:lvlText w:val="%8."/>
      <w:lvlJc w:val="left"/>
      <w:pPr>
        <w:tabs>
          <w:tab w:pos="5930" w:val="num"/>
        </w:tabs>
        <w:ind w:hanging="360" w:left="5930"/>
      </w:pPr>
    </w:lvl>
    <w:lvl w:tentative="true" w:tplc="041A001B" w:ilvl="8">
      <w:start w:val="1"/>
      <w:numFmt w:val="lowerRoman"/>
      <w:lvlText w:val="%9."/>
      <w:lvlJc w:val="right"/>
      <w:pPr>
        <w:tabs>
          <w:tab w:pos="6650" w:val="num"/>
        </w:tabs>
        <w:ind w:hanging="180" w:left="6650"/>
      </w:pPr>
    </w:lvl>
  </w:abstractNum>
  <w:abstractNum w:abstractNumId="8">
    <w:nsid w:val="54A9288D"/>
    <w:multiLevelType w:val="hybridMultilevel"/>
    <w:tmpl w:val="25D256E8"/>
    <w:lvl w:tplc="DDA0D9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0"/>
  </w:num>
  <w:num w:numId="5">
    <w:abstractNumId w:val="1"/>
  </w:num>
  <w:num w:numId="6">
    <w:abstractNumId w:val="9"/>
  </w:num>
  <w:num w:numId="7">
    <w:abstractNumId w:val="4"/>
  </w:num>
  <w:num w:numId="8">
    <w:abstractNumId w:val="6"/>
  </w:num>
  <w:num w:numId="9">
    <w:abstractNumId w:val="8"/>
  </w:num>
  <w:num w:numId="10">
    <w:abstractNumId w:val="0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ED5"/>
    <w:rsid w:val="00000616"/>
    <w:rsid w:val="000040B1"/>
    <w:rsid w:val="000308D0"/>
    <w:rsid w:val="00041CA9"/>
    <w:rsid w:val="0005159F"/>
    <w:rsid w:val="00053B41"/>
    <w:rsid w:val="00056E80"/>
    <w:rsid w:val="00057794"/>
    <w:rsid w:val="000B3F15"/>
    <w:rsid w:val="000B5754"/>
    <w:rsid w:val="000C4E47"/>
    <w:rsid w:val="000D1BF4"/>
    <w:rsid w:val="000D7DAB"/>
    <w:rsid w:val="000F3D1B"/>
    <w:rsid w:val="00102E64"/>
    <w:rsid w:val="00102E6C"/>
    <w:rsid w:val="00107729"/>
    <w:rsid w:val="00113584"/>
    <w:rsid w:val="00113CB4"/>
    <w:rsid w:val="00124351"/>
    <w:rsid w:val="001244AA"/>
    <w:rsid w:val="00127DAE"/>
    <w:rsid w:val="0015231E"/>
    <w:rsid w:val="0016200D"/>
    <w:rsid w:val="00162818"/>
    <w:rsid w:val="00166DF4"/>
    <w:rsid w:val="001740A5"/>
    <w:rsid w:val="001908BF"/>
    <w:rsid w:val="001971D5"/>
    <w:rsid w:val="001A5887"/>
    <w:rsid w:val="001B1E38"/>
    <w:rsid w:val="001C321B"/>
    <w:rsid w:val="001D05D4"/>
    <w:rsid w:val="002117EA"/>
    <w:rsid w:val="00225183"/>
    <w:rsid w:val="00226FD0"/>
    <w:rsid w:val="00242692"/>
    <w:rsid w:val="00251A81"/>
    <w:rsid w:val="00252946"/>
    <w:rsid w:val="0026261D"/>
    <w:rsid w:val="002751C5"/>
    <w:rsid w:val="00295E62"/>
    <w:rsid w:val="002A6C99"/>
    <w:rsid w:val="002B06AF"/>
    <w:rsid w:val="002D5ACD"/>
    <w:rsid w:val="002E7A8F"/>
    <w:rsid w:val="002F304C"/>
    <w:rsid w:val="002F4EE9"/>
    <w:rsid w:val="002F6749"/>
    <w:rsid w:val="003031E2"/>
    <w:rsid w:val="00304BDC"/>
    <w:rsid w:val="00305D14"/>
    <w:rsid w:val="00306395"/>
    <w:rsid w:val="00310C7E"/>
    <w:rsid w:val="00311290"/>
    <w:rsid w:val="00321D77"/>
    <w:rsid w:val="0032412D"/>
    <w:rsid w:val="003244DF"/>
    <w:rsid w:val="0035346D"/>
    <w:rsid w:val="00357606"/>
    <w:rsid w:val="00365108"/>
    <w:rsid w:val="00376EE0"/>
    <w:rsid w:val="003815A8"/>
    <w:rsid w:val="00387B21"/>
    <w:rsid w:val="00394F48"/>
    <w:rsid w:val="003A7943"/>
    <w:rsid w:val="003B2E17"/>
    <w:rsid w:val="003B5097"/>
    <w:rsid w:val="003C7803"/>
    <w:rsid w:val="00400C6D"/>
    <w:rsid w:val="00411F59"/>
    <w:rsid w:val="0041286C"/>
    <w:rsid w:val="00415AEA"/>
    <w:rsid w:val="004174CE"/>
    <w:rsid w:val="00417B2A"/>
    <w:rsid w:val="00423636"/>
    <w:rsid w:val="004445B1"/>
    <w:rsid w:val="00444CB3"/>
    <w:rsid w:val="004519BF"/>
    <w:rsid w:val="00460E60"/>
    <w:rsid w:val="004624E6"/>
    <w:rsid w:val="00463E37"/>
    <w:rsid w:val="00465DA0"/>
    <w:rsid w:val="00472D56"/>
    <w:rsid w:val="0047351C"/>
    <w:rsid w:val="004858D2"/>
    <w:rsid w:val="004A46A5"/>
    <w:rsid w:val="004C0F0F"/>
    <w:rsid w:val="004C1B23"/>
    <w:rsid w:val="004C1B27"/>
    <w:rsid w:val="004D58F4"/>
    <w:rsid w:val="00500294"/>
    <w:rsid w:val="0050338E"/>
    <w:rsid w:val="00506DD9"/>
    <w:rsid w:val="00514478"/>
    <w:rsid w:val="00536FED"/>
    <w:rsid w:val="0054742D"/>
    <w:rsid w:val="00561A06"/>
    <w:rsid w:val="00561E6D"/>
    <w:rsid w:val="0056220A"/>
    <w:rsid w:val="00566D07"/>
    <w:rsid w:val="005700DB"/>
    <w:rsid w:val="00585486"/>
    <w:rsid w:val="005974EA"/>
    <w:rsid w:val="005B2FD8"/>
    <w:rsid w:val="005C0067"/>
    <w:rsid w:val="005C714F"/>
    <w:rsid w:val="005D1040"/>
    <w:rsid w:val="005D18AD"/>
    <w:rsid w:val="005D67E3"/>
    <w:rsid w:val="005E7967"/>
    <w:rsid w:val="005F0992"/>
    <w:rsid w:val="00611B5E"/>
    <w:rsid w:val="00612C43"/>
    <w:rsid w:val="0061332D"/>
    <w:rsid w:val="006224D3"/>
    <w:rsid w:val="00630E6A"/>
    <w:rsid w:val="00630E71"/>
    <w:rsid w:val="0063146A"/>
    <w:rsid w:val="0065258C"/>
    <w:rsid w:val="00665863"/>
    <w:rsid w:val="00676009"/>
    <w:rsid w:val="00676D6E"/>
    <w:rsid w:val="0069139C"/>
    <w:rsid w:val="006A108D"/>
    <w:rsid w:val="006A1317"/>
    <w:rsid w:val="006B11A6"/>
    <w:rsid w:val="006C5303"/>
    <w:rsid w:val="006C57C1"/>
    <w:rsid w:val="00700F9E"/>
    <w:rsid w:val="00702CE3"/>
    <w:rsid w:val="00755CB3"/>
    <w:rsid w:val="007661FE"/>
    <w:rsid w:val="00775255"/>
    <w:rsid w:val="007756E1"/>
    <w:rsid w:val="00791F91"/>
    <w:rsid w:val="007B2E38"/>
    <w:rsid w:val="007B6874"/>
    <w:rsid w:val="007C6F76"/>
    <w:rsid w:val="007C79B0"/>
    <w:rsid w:val="007D3075"/>
    <w:rsid w:val="007D64CF"/>
    <w:rsid w:val="007E318E"/>
    <w:rsid w:val="007F4D3F"/>
    <w:rsid w:val="008127A8"/>
    <w:rsid w:val="00822DED"/>
    <w:rsid w:val="0082331E"/>
    <w:rsid w:val="00824428"/>
    <w:rsid w:val="0084730D"/>
    <w:rsid w:val="00864470"/>
    <w:rsid w:val="00867BA2"/>
    <w:rsid w:val="00876D09"/>
    <w:rsid w:val="0089328B"/>
    <w:rsid w:val="008933D6"/>
    <w:rsid w:val="008A5388"/>
    <w:rsid w:val="008B204F"/>
    <w:rsid w:val="008B634B"/>
    <w:rsid w:val="008B6899"/>
    <w:rsid w:val="008C5877"/>
    <w:rsid w:val="008C7E82"/>
    <w:rsid w:val="008E5B1E"/>
    <w:rsid w:val="008F7D9D"/>
    <w:rsid w:val="00901BE8"/>
    <w:rsid w:val="00913735"/>
    <w:rsid w:val="00915ED5"/>
    <w:rsid w:val="009234B5"/>
    <w:rsid w:val="009262C7"/>
    <w:rsid w:val="00943560"/>
    <w:rsid w:val="009471E1"/>
    <w:rsid w:val="00950126"/>
    <w:rsid w:val="00965715"/>
    <w:rsid w:val="009663CA"/>
    <w:rsid w:val="00982A0E"/>
    <w:rsid w:val="009909E9"/>
    <w:rsid w:val="009A012F"/>
    <w:rsid w:val="009A2A22"/>
    <w:rsid w:val="009A48E4"/>
    <w:rsid w:val="009C1A7E"/>
    <w:rsid w:val="009C36FF"/>
    <w:rsid w:val="009C618E"/>
    <w:rsid w:val="009D5654"/>
    <w:rsid w:val="009E4C61"/>
    <w:rsid w:val="009F5B3F"/>
    <w:rsid w:val="009F5DDC"/>
    <w:rsid w:val="00A0438A"/>
    <w:rsid w:val="00A06CA3"/>
    <w:rsid w:val="00A074D5"/>
    <w:rsid w:val="00A137AD"/>
    <w:rsid w:val="00A23C9F"/>
    <w:rsid w:val="00A25672"/>
    <w:rsid w:val="00A35252"/>
    <w:rsid w:val="00A53F45"/>
    <w:rsid w:val="00A549DB"/>
    <w:rsid w:val="00A54CCE"/>
    <w:rsid w:val="00A618FD"/>
    <w:rsid w:val="00A6201D"/>
    <w:rsid w:val="00A743C2"/>
    <w:rsid w:val="00A81C75"/>
    <w:rsid w:val="00A8767B"/>
    <w:rsid w:val="00A90B76"/>
    <w:rsid w:val="00AA19ED"/>
    <w:rsid w:val="00AB15A5"/>
    <w:rsid w:val="00AC3A5E"/>
    <w:rsid w:val="00AD1111"/>
    <w:rsid w:val="00AD7435"/>
    <w:rsid w:val="00AE3541"/>
    <w:rsid w:val="00AE5085"/>
    <w:rsid w:val="00AF05D5"/>
    <w:rsid w:val="00B21128"/>
    <w:rsid w:val="00B24085"/>
    <w:rsid w:val="00B422B0"/>
    <w:rsid w:val="00B4504E"/>
    <w:rsid w:val="00B46F23"/>
    <w:rsid w:val="00B57298"/>
    <w:rsid w:val="00B57F4B"/>
    <w:rsid w:val="00B6149C"/>
    <w:rsid w:val="00B6257E"/>
    <w:rsid w:val="00B7663B"/>
    <w:rsid w:val="00B808C0"/>
    <w:rsid w:val="00B9744B"/>
    <w:rsid w:val="00BA2876"/>
    <w:rsid w:val="00BA5840"/>
    <w:rsid w:val="00BB7B90"/>
    <w:rsid w:val="00BC2DE0"/>
    <w:rsid w:val="00BC60C5"/>
    <w:rsid w:val="00BD5520"/>
    <w:rsid w:val="00BE3ECF"/>
    <w:rsid w:val="00BF1B2A"/>
    <w:rsid w:val="00BF1CA4"/>
    <w:rsid w:val="00BF3CEA"/>
    <w:rsid w:val="00BF4808"/>
    <w:rsid w:val="00BF7B41"/>
    <w:rsid w:val="00C1205F"/>
    <w:rsid w:val="00C22E3A"/>
    <w:rsid w:val="00C24304"/>
    <w:rsid w:val="00C31C93"/>
    <w:rsid w:val="00C331B4"/>
    <w:rsid w:val="00C35BBD"/>
    <w:rsid w:val="00C51DF9"/>
    <w:rsid w:val="00C57885"/>
    <w:rsid w:val="00C57F29"/>
    <w:rsid w:val="00C643E3"/>
    <w:rsid w:val="00C665AA"/>
    <w:rsid w:val="00C85B33"/>
    <w:rsid w:val="00C85C1D"/>
    <w:rsid w:val="00C85C92"/>
    <w:rsid w:val="00C92766"/>
    <w:rsid w:val="00C97E1A"/>
    <w:rsid w:val="00CA2B41"/>
    <w:rsid w:val="00CA2CBA"/>
    <w:rsid w:val="00CA7777"/>
    <w:rsid w:val="00CC12EC"/>
    <w:rsid w:val="00CD4033"/>
    <w:rsid w:val="00CD761F"/>
    <w:rsid w:val="00CE3DCB"/>
    <w:rsid w:val="00CE5B87"/>
    <w:rsid w:val="00CE6A04"/>
    <w:rsid w:val="00D01DF4"/>
    <w:rsid w:val="00D0797F"/>
    <w:rsid w:val="00D10E00"/>
    <w:rsid w:val="00D2199D"/>
    <w:rsid w:val="00D22AC0"/>
    <w:rsid w:val="00D30660"/>
    <w:rsid w:val="00D6064B"/>
    <w:rsid w:val="00D940F5"/>
    <w:rsid w:val="00DA5B89"/>
    <w:rsid w:val="00DA5C06"/>
    <w:rsid w:val="00DA6FBF"/>
    <w:rsid w:val="00DB1C48"/>
    <w:rsid w:val="00DF1F21"/>
    <w:rsid w:val="00E0522B"/>
    <w:rsid w:val="00E1523B"/>
    <w:rsid w:val="00E15249"/>
    <w:rsid w:val="00E213D9"/>
    <w:rsid w:val="00E36229"/>
    <w:rsid w:val="00E37263"/>
    <w:rsid w:val="00E5084D"/>
    <w:rsid w:val="00E50918"/>
    <w:rsid w:val="00E85FFB"/>
    <w:rsid w:val="00E87A7C"/>
    <w:rsid w:val="00E9345D"/>
    <w:rsid w:val="00E976E0"/>
    <w:rsid w:val="00EA6556"/>
    <w:rsid w:val="00EC2CCB"/>
    <w:rsid w:val="00EC4481"/>
    <w:rsid w:val="00ED0668"/>
    <w:rsid w:val="00EF7CC1"/>
    <w:rsid w:val="00F04D3E"/>
    <w:rsid w:val="00F14A5C"/>
    <w:rsid w:val="00F17381"/>
    <w:rsid w:val="00F20174"/>
    <w:rsid w:val="00F923D7"/>
    <w:rsid w:val="00F94A4A"/>
    <w:rsid w:val="00FA4843"/>
    <w:rsid w:val="00FA5B4E"/>
    <w:rsid w:val="00FC403B"/>
    <w:rsid w:val="00FD508A"/>
    <w:rsid w:val="00FD58FC"/>
    <w:rsid w:val="00FE2D66"/>
    <w:rsid w:val="00FF6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1B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B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B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B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B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1B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B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B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B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B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7501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St-60/2011</izvorni_sadrzaj>
    <derivirana_varijabla naziv="DomainObject.Predmet.OznakaBroj_1">St-60/2011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I-III ,IV,V dio ,6,7,8,   9,10,11 - u ormaru (Tomo)
12,13,14,15 - u 12.</izvorni_sadrzaj>
    <derivirana_varijabla naziv="DomainObject.Predmet.PrimjedbaSuca_1">I-III ,IV,V dio ,6,7,8,   9,10,11 - u ormaru (Tomo)
12,13,14,15 - u 12.</derivirana_varijabla>
  </DomainObject.Predmet.PrimjedbaSuca>
  <DomainObject.Predmet.ProtustrankaFormated>
    <izvorni_sadrzaj>  Prehrambena industrija KLAS d. d. "u stečaju"</izvorni_sadrzaj>
    <derivirana_varijabla naziv="DomainObject.Predmet.ProtustrankaFormated_1">  Prehrambena industrija KLAS d. d. "u stečaju"</derivirana_varijabla>
  </DomainObject.Predmet.ProtustrankaFormated>
  <DomainObject.Predmet.ProtustrankaFormatedOIB>
    <izvorni_sadrzaj>  Prehrambena industrija KLAS d. d. "u stečaju", OIB 65742611374</izvorni_sadrzaj>
    <derivirana_varijabla naziv="DomainObject.Predmet.ProtustrankaFormatedOIB_1">  Prehrambena industrija KLAS d. d. "u stečaju", OIB 65742611374</derivirana_varijabla>
  </DomainObject.Predmet.ProtustrankaFormatedOIB>
  <DomainObject.Predmet.ProtustrankaFormatedWithAdress>
    <izvorni_sadrzaj> Prehrambena industrija KLAS d. d. "u stečaju", Urije/bb, 35400 Nova Gradiška</izvorni_sadrzaj>
    <derivirana_varijabla naziv="DomainObject.Predmet.ProtustrankaFormatedWithAdress_1"> Prehrambena industrija KLAS d. d. "u stečaju", Urije/bb, 35400 Nova Gradiška</derivirana_varijabla>
  </DomainObject.Predmet.ProtustrankaFormatedWithAdress>
  <DomainObject.Predmet.ProtustrankaFormatedWithAdressOIB>
    <izvorni_sadrzaj> Prehrambena industrija KLAS d. d. "u stečaju", OIB 65742611374, Urije/bb, 35400 Nova Gradiška</izvorni_sadrzaj>
    <derivirana_varijabla naziv="DomainObject.Predmet.ProtustrankaFormatedWithAdressOIB_1"> Prehrambena industrija KLAS d. d. "u stečaju", OIB 65742611374, Urije/bb, 35400 Nova Gradiška</derivirana_varijabla>
  </DomainObject.Predmet.ProtustrankaFormatedWithAdressOIB>
  <DomainObject.Predmet.ProtustrankaWithAdress>
    <izvorni_sadrzaj>Prehrambena industrija KLAS d. d. "u stečaju" Urije/bb, 35400 Nova Gradiška</izvorni_sadrzaj>
    <derivirana_varijabla naziv="DomainObject.Predmet.ProtustrankaWithAdress_1">Prehrambena industrija KLAS d. d. "u stečaju" Urije/bb, 35400 Nova Gradiška</derivirana_varijabla>
  </DomainObject.Predmet.ProtustrankaWithAdress>
  <DomainObject.Predmet.ProtustrankaWithAdressOIB>
    <izvorni_sadrzaj>Prehrambena industrija KLAS d. d. "u stečaju", OIB 65742611374, Urije/bb, 35400 Nova Gradiška</izvorni_sadrzaj>
    <derivirana_varijabla naziv="DomainObject.Predmet.ProtustrankaWithAdressOIB_1">Prehrambena industrija KLAS d. d. "u stečaju", OIB 65742611374, Urije/bb, 35400 Nova Gradiška</derivirana_varijabla>
  </DomainObject.Predmet.ProtustrankaWithAdressOIB>
  <DomainObject.Predmet.ProtustrankaNazivFormated>
    <izvorni_sadrzaj>Prehrambena industrija KLAS d. d. "u stečaju"</izvorni_sadrzaj>
    <derivirana_varijabla naziv="DomainObject.Predmet.ProtustrankaNazivFormated_1">Prehrambena industrija KLAS d. d. "u stečaju"</derivirana_varijabla>
  </DomainObject.Predmet.ProtustrankaNazivFormated>
  <DomainObject.Predmet.ProtustrankaNazivFormatedOIB>
    <izvorni_sadrzaj>Prehrambena industrija KLAS d. d. "u stečaju", OIB 65742611374</izvorni_sadrzaj>
    <derivirana_varijabla naziv="DomainObject.Predmet.ProtustrankaNazivFormatedOIB_1">Prehrambena industrija KLAS d. d. "u stečaju", OIB 65742611374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KORBAR i dr. radnici</izvorni_sadrzaj>
    <derivirana_varijabla naziv="DomainObject.Predmet.StrankaFormated_1">  TOMISLAV KORBAR i dr. radnici</derivirana_varijabla>
  </DomainObject.Predmet.StrankaFormated>
  <DomainObject.Predmet.StrankaFormatedOIB>
    <izvorni_sadrzaj>  TOMISLAV KORBAR i dr. radnici</izvorni_sadrzaj>
    <derivirana_varijabla naziv="DomainObject.Predmet.StrankaFormatedOIB_1">  TOMISLAV KORBAR i dr. radnici</derivirana_varijabla>
  </DomainObject.Predmet.StrankaFormatedOIB>
  <DomainObject.Predmet.StrankaFormatedWithAdress>
    <izvorni_sadrzaj> TOMISLAV KORBAR i dr. radnici, </izvorni_sadrzaj>
    <derivirana_varijabla naziv="DomainObject.Predmet.StrankaFormatedWithAdress_1"> TOMISLAV KORBAR i dr. radnici, </derivirana_varijabla>
  </DomainObject.Predmet.StrankaFormatedWithAdress>
  <DomainObject.Predmet.StrankaFormatedWithAdressOIB>
    <izvorni_sadrzaj> TOMISLAV KORBAR i dr. radnici, </izvorni_sadrzaj>
    <derivirana_varijabla naziv="DomainObject.Predmet.StrankaFormatedWithAdressOIB_1"> TOMISLAV KORBAR i dr. radnici, </derivirana_varijabla>
  </DomainObject.Predmet.StrankaFormatedWithAdressOIB>
  <DomainObject.Predmet.StrankaWithAdress>
    <izvorni_sadrzaj>TOMISLAV KORBAR i dr. radnici </izvorni_sadrzaj>
    <derivirana_varijabla naziv="DomainObject.Predmet.StrankaWithAdress_1">TOMISLAV KORBAR i dr. radnici </derivirana_varijabla>
  </DomainObject.Predmet.StrankaWithAdress>
  <DomainObject.Predmet.StrankaWithAdressOIB>
    <izvorni_sadrzaj>TOMISLAV KORBAR i dr. radnici, </izvorni_sadrzaj>
    <derivirana_varijabla naziv="DomainObject.Predmet.StrankaWithAdressOIB_1">TOMISLAV KORBAR i dr. radnici, </derivirana_varijabla>
  </DomainObject.Predmet.StrankaWithAdressOIB>
  <DomainObject.Predmet.StrankaNazivFormated>
    <izvorni_sadrzaj>TOMISLAV KORBAR i dr. radnici</izvorni_sadrzaj>
    <derivirana_varijabla naziv="DomainObject.Predmet.StrankaNazivFormated_1">TOMISLAV KORBAR i dr. radnici</derivirana_varijabla>
  </DomainObject.Predmet.StrankaNazivFormated>
  <DomainObject.Predmet.StrankaNazivFormatedOIB>
    <izvorni_sadrzaj>TOMISLAV KORBAR i dr. radnici</izvorni_sadrzaj>
    <derivirana_varijabla naziv="DomainObject.Predmet.StrankaNazivFormatedOIB_1">TOMISLAV KORBAR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TOMISLAV KORBAR i dr. radnici</item>
    </izvorni_sadrzaj>
    <derivirana_varijabla naziv="DomainObject.Predmet.StrankaListFormated_1">
      <item>TOMISLAV KORBAR i dr. radnici</item>
    </derivirana_varijabla>
  </DomainObject.Predmet.StrankaListFormated>
  <DomainObject.Predmet.StrankaListFormatedOIB>
    <izvorni_sadrzaj>
      <item>TOMISLAV KORBAR i dr. radnici</item>
    </izvorni_sadrzaj>
    <derivirana_varijabla naziv="DomainObject.Predmet.StrankaListFormatedOIB_1">
      <item>TOMISLAV KORBAR i dr. radnici</item>
    </derivirana_varijabla>
  </DomainObject.Predmet.StrankaListFormatedOIB>
  <DomainObject.Predmet.StrankaListFormatedWithAdress>
    <izvorni_sadrzaj>
      <item>TOMISLAV KORBAR i dr. radnici, </item>
    </izvorni_sadrzaj>
    <derivirana_varijabla naziv="DomainObject.Predmet.StrankaListFormatedWithAdress_1">
      <item>TOMISLAV KORBAR i dr. radnici, </item>
    </derivirana_varijabla>
  </DomainObject.Predmet.StrankaListFormatedWithAdress>
  <DomainObject.Predmet.StrankaListFormatedWithAdressOIB>
    <izvorni_sadrzaj>
      <item>TOMISLAV KORBAR i dr. radnici, </item>
    </izvorni_sadrzaj>
    <derivirana_varijabla naziv="DomainObject.Predmet.StrankaListFormatedWithAdressOIB_1">
      <item>TOMISLAV KORBAR i dr. radnici, </item>
    </derivirana_varijabla>
  </DomainObject.Predmet.StrankaListFormatedWithAdressOIB>
  <DomainObject.Predmet.StrankaListNazivFormated>
    <izvorni_sadrzaj>
      <item>TOMISLAV KORBAR i dr. radnici</item>
    </izvorni_sadrzaj>
    <derivirana_varijabla naziv="DomainObject.Predmet.StrankaListNazivFormated_1">
      <item>TOMISLAV KORBAR i dr. radnici</item>
    </derivirana_varijabla>
  </DomainObject.Predmet.StrankaListNazivFormated>
  <DomainObject.Predmet.StrankaListNazivFormatedOIB>
    <izvorni_sadrzaj>
      <item>TOMISLAV KORBAR i dr. radnici</item>
    </izvorni_sadrzaj>
    <derivirana_varijabla naziv="DomainObject.Predmet.StrankaListNazivFormatedOIB_1">
      <item>TOMISLAV KORBAR i dr. radnici</item>
    </derivirana_varijabla>
  </DomainObject.Predmet.StrankaListNazivFormatedOIB>
  <DomainObject.Predmet.ProtuStrankaListFormated>
    <izvorni_sadrzaj>
      <item>Prehrambena industrija KLAS d. d. "u stečaju"</item>
    </izvorni_sadrzaj>
    <derivirana_varijabla naziv="DomainObject.Predmet.ProtuStrankaListFormated_1">
      <item>Prehrambena industrija KLAS d. d. "u stečaju"</item>
    </derivirana_varijabla>
  </DomainObject.Predmet.ProtuStrankaListFormated>
  <DomainObject.Predmet.ProtuStrankaListFormatedOIB>
    <izvorni_sadrzaj>
      <item>Prehrambena industrija KLAS d. d. "u stečaju", OIB 65742611374</item>
    </izvorni_sadrzaj>
    <derivirana_varijabla naziv="DomainObject.Predmet.ProtuStrankaListFormatedOIB_1">
      <item>Prehrambena industrija KLAS d. d. "u stečaju", OIB 65742611374</item>
    </derivirana_varijabla>
  </DomainObject.Predmet.ProtuStrankaListFormatedOIB>
  <DomainObject.Predmet.ProtuStrankaListFormatedWithAdress>
    <izvorni_sadrzaj>
      <item>Prehrambena industrija KLAS d. d. "u stečaju", Urije/bb, 35400 Nova Gradiška</item>
    </izvorni_sadrzaj>
    <derivirana_varijabla naziv="DomainObject.Predmet.ProtuStrankaListFormatedWithAdress_1">
      <item>Prehrambena industrija KLAS d. d. "u stečaju", Urije/bb, 35400 Nova Gradiška</item>
    </derivirana_varijabla>
  </DomainObject.Predmet.ProtuStrankaListFormatedWithAdress>
  <DomainObject.Predmet.ProtuStrankaListFormatedWithAdressOIB>
    <izvorni_sadrzaj>
      <item>Prehrambena industrija KLAS d. d. "u stečaju", OIB 65742611374, Urije/bb, 35400 Nova Gradiška</item>
    </izvorni_sadrzaj>
    <derivirana_varijabla naziv="DomainObject.Predmet.ProtuStrankaListFormatedWithAdressOIB_1">
      <item>Prehrambena industrija KLAS d. d. "u stečaju", OIB 65742611374, Urije/bb, 35400 Nova Gradiška</item>
    </derivirana_varijabla>
  </DomainObject.Predmet.ProtuStrankaListFormatedWithAdressOIB>
  <DomainObject.Predmet.ProtuStrankaListNazivFormated>
    <izvorni_sadrzaj>
      <item>Prehrambena industrija KLAS d. d. "u stečaju"</item>
    </izvorni_sadrzaj>
    <derivirana_varijabla naziv="DomainObject.Predmet.ProtuStrankaListNazivFormated_1">
      <item>Prehrambena industrija KLAS d. d. "u stečaju"</item>
    </derivirana_varijabla>
  </DomainObject.Predmet.ProtuStrankaListNazivFormated>
  <DomainObject.Predmet.ProtuStrankaListNazivFormatedOIB>
    <izvorni_sadrzaj>
      <item>Prehrambena industrija KLAS d. d. "u stečaju", OIB 65742611374</item>
    </izvorni_sadrzaj>
    <derivirana_varijabla naziv="DomainObject.Predmet.ProtuStrankaListNazivFormatedOIB_1">
      <item>Prehrambena industrija KLAS d. d. "u stečaju", OIB 65742611374</item>
    </derivirana_varijabla>
  </DomainObject.Predmet.ProtuStrankaListNazivFormatedOIB>
  <DomainObject.Predmet.OstaliList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izvorni_sadrzaj>
    <derivirana_varijabla naziv="DomainObject.Predmet.OstaliList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derivirana_varijabla>
  </DomainObject.Predmet.OstaliListFormated>
  <DomainObject.Predmet.OstaliList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izvorni_sadrzaj>
    <derivirana_varijabla naziv="DomainObject.Predmet.OstaliList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derivirana_varijabla>
  </DomainObject.Predmet.OstaliListFormatedOIB>
  <DomainObject.Predmet.OstaliListFormatedWithAdress>
    <izvorni_sadrzaj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izvorni_sadrzaj>
    <derivirana_varijabla naziv="DomainObject.Predmet.OstaliListFormatedWithAdress_1"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derivirana_varijabla>
  </DomainObject.Predmet.OstaliListFormatedWithAdress>
  <DomainObject.Predmet.OstaliListFormatedWithAdressOIB>
    <izvorni_sadrzaj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izvorni_sadrzaj>
    <derivirana_varijabla naziv="DomainObject.Predmet.OstaliListFormatedWithAdressOIB_1"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derivirana_varijabla>
  </DomainObject.Predmet.OstaliListFormatedWithAdressOIB>
  <DomainObject.Predmet.OstaliListNaziv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izvorni_sadrzaj>
    <derivirana_varijabla naziv="DomainObject.Predmet.OstaliListNaziv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derivirana_varijabla>
  </DomainObject.Predmet.OstaliListNazivFormated>
  <DomainObject.Predmet.OstaliListNaziv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izvorni_sadrzaj>
    <derivirana_varijabla naziv="DomainObject.Predmet.OstaliListNaziv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KORBAR i dr. radnici</izvorni_sadrzaj>
    <derivirana_varijabla naziv="DomainObject.Predmet.StrankaIDrugi_1">TOMISLAV KORBAR i dr. radnici</derivirana_varijabla>
  </DomainObject.Predmet.StrankaIDrugi>
  <DomainObject.Predmet.ProtustrankaIDrugi>
    <izvorni_sadrzaj>Prehrambena industrija KLAS d. d. "u stečaju"</izvorni_sadrzaj>
    <derivirana_varijabla naziv="DomainObject.Predmet.ProtustrankaIDrugi_1">Prehrambena industrija KLAS d. d. "u stečaju"</derivirana_varijabla>
  </DomainObject.Predmet.ProtustrankaIDrugi>
  <DomainObject.Predmet.StrankaIDrugiAdressOIB>
    <izvorni_sadrzaj>TOMISLAV KORBAR i dr. radnici, </izvorni_sadrzaj>
    <derivirana_varijabla naziv="DomainObject.Predmet.StrankaIDrugiAdressOIB_1">TOMISLAV KORBAR i dr. radnici, </derivirana_varijabla>
  </DomainObject.Predmet.StrankaIDrugiAdressOIB>
  <DomainObject.Predmet.ProtustrankaIDrugiAdressOIB>
    <izvorni_sadrzaj>Prehrambena industrija KLAS d. d. "u stečaju", OIB 65742611374, Urije/bb, 35400 Nova Gradiška</izvorni_sadrzaj>
    <derivirana_varijabla naziv="DomainObject.Predmet.ProtustrankaIDrugiAdressOIB_1">Prehrambena industrija KLAS d. d. "u stečaju", OIB 65742611374, Urije/bb,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izvorni_sadrzaj>
    <derivirana_varijabla naziv="DomainObject.Predmet.SudioniciListNaziv_1"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derivirana_varijabla>
  </DomainObject.Predmet.SudioniciListNaziv>
  <DomainObject.Predmet.SudioniciListAdressOIB>
    <izvorni_sadrzaj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izvorni_sadrzaj>
    <derivirana_varijabla naziv="DomainObject.Predmet.SudioniciListAdressOIB_1"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65742611374</item>
      <item>, OIB 92963223473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65742611374</item>
      <item>, OIB 92963223473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614</properties:Words>
  <properties:Characters>3353</properties:Characters>
  <properties:Lines>87</properties:Lines>
  <properties:Paragraphs>43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2017-06-19T09:14:00Z</dcterms:created>
  <dc:creator>Korisnik</dc:creator>
  <cp:lastModifiedBy>wsadmin</cp:lastModifiedBy>
  <cp:lastPrinted>2017-06-19T10:01:00Z</cp:lastPrinted>
  <dcterms:modified xmlns:xsi="http://www.w3.org/2001/XMLSchema-instance" xsi:type="dcterms:W3CDTF">2017-06-19T10:01:00Z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