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f7f6" w14:paraId="0a4f7f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031083">
        <w:t>1417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031083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031083">
        <w:t xml:space="preserve">PRAKTISTAR </w:t>
      </w:r>
      <w:r w:rsidR="002779E6" w:rsidRPr="002779E6">
        <w:t>j.d.o.o.</w:t>
      </w:r>
      <w:r w:rsidR="002779E6">
        <w:t xml:space="preserve"> Osijek, </w:t>
      </w:r>
      <w:r w:rsidR="00031083">
        <w:t>Ružina 41</w:t>
      </w:r>
      <w:r w:rsidR="002779E6">
        <w:t xml:space="preserve">, </w:t>
      </w:r>
      <w:r w:rsidR="004A0D7B">
        <w:t>MBS</w:t>
      </w:r>
      <w:r w:rsidR="00031083">
        <w:t>:</w:t>
      </w:r>
      <w:r w:rsidR="004A0D7B">
        <w:t xml:space="preserve"> </w:t>
      </w:r>
      <w:r w:rsidR="002779E6" w:rsidRPr="002779E6">
        <w:t>0301</w:t>
      </w:r>
      <w:r w:rsidR="00031083">
        <w:t>47503</w:t>
      </w:r>
      <w:r w:rsidR="004A0D7B">
        <w:t>, OIB</w:t>
      </w:r>
      <w:r w:rsidR="00031083">
        <w:t>: 73071611866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031083">
        <w:t>29</w:t>
      </w:r>
      <w:r w:rsidR="00224AFF">
        <w:t xml:space="preserve">. </w:t>
      </w:r>
      <w:r w:rsidR="00031083">
        <w:t xml:space="preserve">rujna 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27743">
        <w:t xml:space="preserve">PRAKTISTAR </w:t>
      </w:r>
      <w:r w:rsidR="00827743" w:rsidRPr="002779E6">
        <w:t>j.d.o.o.</w:t>
      </w:r>
      <w:r w:rsidR="00827743">
        <w:t xml:space="preserve"> Osijek, Ružina 41, MBS: </w:t>
      </w:r>
      <w:r w:rsidR="00827743" w:rsidRPr="002779E6">
        <w:t>0301</w:t>
      </w:r>
      <w:r w:rsidR="00827743">
        <w:t>47503, OIB: 73071611866</w:t>
      </w:r>
      <w:r>
        <w:t xml:space="preserve">, iznosi </w:t>
      </w:r>
      <w:r w:rsidR="00827743">
        <w:t xml:space="preserve">527.247,57 </w:t>
      </w:r>
      <w:r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827743">
        <w:t xml:space="preserve"> </w:t>
      </w:r>
      <w:proofErr w:type="spellStart"/>
      <w:r w:rsidR="00827743">
        <w:t>Zsoltné</w:t>
      </w:r>
      <w:proofErr w:type="spellEnd"/>
      <w:r w:rsidR="00827743">
        <w:t xml:space="preserve"> </w:t>
      </w:r>
      <w:proofErr w:type="spellStart"/>
      <w:r w:rsidR="00827743">
        <w:t>Soós</w:t>
      </w:r>
      <w:proofErr w:type="spellEnd"/>
      <w:r w:rsidR="002779E6">
        <w:t xml:space="preserve">, </w:t>
      </w:r>
      <w:r w:rsidR="00827743">
        <w:t>Mađarska</w:t>
      </w:r>
      <w:r w:rsidR="002779E6">
        <w:t>,</w:t>
      </w:r>
      <w:r w:rsidR="00827743">
        <w:t xml:space="preserve"> 1064 </w:t>
      </w:r>
      <w:proofErr w:type="spellStart"/>
      <w:r w:rsidR="00827743">
        <w:t>Budapest</w:t>
      </w:r>
      <w:proofErr w:type="spellEnd"/>
      <w:r w:rsidR="00827743">
        <w:t xml:space="preserve">, </w:t>
      </w:r>
      <w:proofErr w:type="spellStart"/>
      <w:r w:rsidR="00827743">
        <w:t>Izabella</w:t>
      </w:r>
      <w:proofErr w:type="spellEnd"/>
      <w:r w:rsidR="00827743">
        <w:t xml:space="preserve"> </w:t>
      </w:r>
      <w:proofErr w:type="spellStart"/>
      <w:r w:rsidR="00827743">
        <w:t>Utca</w:t>
      </w:r>
      <w:proofErr w:type="spellEnd"/>
      <w:r w:rsidR="00827743">
        <w:t xml:space="preserve"> 94, </w:t>
      </w:r>
      <w:r w:rsidR="00905F6B">
        <w:t>OIB:</w:t>
      </w:r>
      <w:r w:rsidR="00827743">
        <w:t xml:space="preserve"> 95795485317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827743">
        <w:t>1417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27743">
        <w:t>29. rujna</w:t>
      </w:r>
      <w:r>
        <w:t xml:space="preserve"> 201</w:t>
      </w:r>
      <w:r w:rsidR="00454056">
        <w:t>7</w:t>
      </w:r>
      <w:r>
        <w:t>.</w:t>
      </w:r>
      <w:r w:rsidR="00827743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27743">
        <w:t>20/11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6A4" w:rsidR="005D16A4">
      <w:r>
        <w:separator/>
      </w:r>
    </w:p>
  </w:endnote>
  <w:endnote w:id="0" w:type="continuationSeparator">
    <w:p w:rsidRDefault="005D16A4" w:rsidR="005D1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6A4" w:rsidR="005D16A4">
      <w:r>
        <w:separator/>
      </w:r>
    </w:p>
  </w:footnote>
  <w:footnote w:id="0" w:type="continuationSeparator">
    <w:p w:rsidRDefault="005D16A4" w:rsidR="005D16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1083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16A4"/>
    <w:rsid w:val="005D2A79"/>
    <w:rsid w:val="005D7EC1"/>
    <w:rsid w:val="005E0CFB"/>
    <w:rsid w:val="005E55B1"/>
    <w:rsid w:val="00613D0A"/>
    <w:rsid w:val="006143BA"/>
    <w:rsid w:val="006207DD"/>
    <w:rsid w:val="00623F16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863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27743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74DC6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43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4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3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43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4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3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St-1417/2017</izvorni_sadrzaj>
    <derivirana_varijabla naziv="DomainObject.Predmet.OznakaBroj_1">St-1417/2017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PRAKTISTAR jednostavno društvo s ograničenom odgovornošću za proizvodnju, trgovinu i usluge</izvorni_sadrzaj>
    <derivirana_varijabla naziv="DomainObject.Predmet.ProtustrankaFormated_1">  PRAKTISTAR jednostavno društvo s ograničenom odgovornošću za proizvodnju, trgovinu i usluge</derivirana_varijabla>
  </DomainObject.Predmet.ProtustrankaFormated>
  <DomainObject.Predmet.ProtustrankaFormatedOIB>
    <izvorni_sadrzaj>  PRAKTISTAR jednostavno društvo s ograničenom odgovornošću za proizvodnju, trgovinu i usluge, OIB 73071611866</izvorni_sadrzaj>
    <derivirana_varijabla naziv="DomainObject.Predmet.ProtustrankaFormatedOIB_1">  PRAKTISTAR jednostavno društvo s ograničenom odgovornošću za proizvodnju, trgovinu i usluge, OIB 73071611866</derivirana_varijabla>
  </DomainObject.Predmet.ProtustrankaFormatedOIB>
  <DomainObject.Predmet.ProtustrankaFormatedWithAdress>
    <izvorni_sadrzaj> PRAKTISTAR jednostavno društvo s ograničenom odgovornošću za proizvodnju, trgovinu i usluge, Ružina 41, 31000 Osijek</izvorni_sadrzaj>
    <derivirana_varijabla naziv="DomainObject.Predmet.ProtustrankaFormatedWithAdress_1"> PRAKTISTAR jednostavno društvo s ograničenom odgovornošću za proizvodnju, trgovinu i usluge, Ružina 41, 31000 Osijek</derivirana_varijabla>
  </DomainObject.Predmet.ProtustrankaFormatedWithAdress>
  <DomainObject.Predmet.ProtustrankaFormatedWithAdressOIB>
    <izvorni_sadrzaj> PRAKTISTAR jednostavno društvo s ograničenom odgovornošću za proizvodnju, trgovinu i usluge, OIB 73071611866, Ružina 41, 31000 Osijek</izvorni_sadrzaj>
    <derivirana_varijabla naziv="DomainObject.Predmet.ProtustrankaFormatedWithAdressOIB_1"> PRAKTISTAR jednostavno društvo s ograničenom odgovornošću za proizvodnju, trgovinu i usluge, OIB 73071611866, Ružina 41, 31000 Osijek</derivirana_varijabla>
  </DomainObject.Predmet.ProtustrankaFormatedWithAdressOIB>
  <DomainObject.Predmet.ProtustrankaWithAdress>
    <izvorni_sadrzaj>PRAKTISTAR jednostavno društvo s ograničenom odgovornošću za proizvodnju, trgovinu i usluge Ružina 41, 31000 Osijek</izvorni_sadrzaj>
    <derivirana_varijabla naziv="DomainObject.Predmet.ProtustrankaWithAdress_1">PRAKTISTAR jednostavno društvo s ograničenom odgovornošću za proizvodnju, trgovinu i usluge Ružina 41, 31000 Osijek</derivirana_varijabla>
  </DomainObject.Predmet.ProtustrankaWithAdress>
  <DomainObject.Predmet.ProtustrankaWithAdressOIB>
    <izvorni_sadrzaj>PRAKTISTAR jednostavno društvo s ograničenom odgovornošću za proizvodnju, trgovinu i usluge, OIB 73071611866, Ružina 41, 31000 Osijek</izvorni_sadrzaj>
    <derivirana_varijabla naziv="DomainObject.Predmet.ProtustrankaWithAdressOIB_1">PRAKTISTAR jednostavno društvo s ograničenom odgovornošću za proizvodnju, trgovinu i usluge, OIB 73071611866, Ružina 41, 31000 Osijek</derivirana_varijabla>
  </DomainObject.Predmet.ProtustrankaWithAdressOIB>
  <DomainObject.Predmet.ProtustrankaNazivFormated>
    <izvorni_sadrzaj>PRAKTISTAR jednostavno društvo s ograničenom odgovornošću za proizvodnju, trgovinu i usluge</izvorni_sadrzaj>
    <derivirana_varijabla naziv="DomainObject.Predmet.ProtustrankaNazivFormated_1">PRAKTISTAR jednostavno društvo s ograničenom odgovornošću za proizvodnju, trgovinu i usluge</derivirana_varijabla>
  </DomainObject.Predmet.ProtustrankaNazivFormated>
  <DomainObject.Predmet.ProtustrankaNazivFormatedOIB>
    <izvorni_sadrzaj>PRAKTISTAR jednostavno društvo s ograničenom odgovornošću za proizvodnju, trgovinu i usluge, OIB 73071611866</izvorni_sadrzaj>
    <derivirana_varijabla naziv="DomainObject.Predmet.ProtustrankaNazivFormatedOIB_1">PRAKTISTAR jednostavno društvo s ograničenom odgovornošću za proizvodnju, trgovinu i usluge, OIB 73071611866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PRAKTISTAR jednostavno društvo s ograničenom odgovornošću za proizvodnju, trgovinu i usluge</item>
    </izvorni_sadrzaj>
    <derivirana_varijabla naziv="DomainObject.Predmet.ProtuStrankaListFormated_1">
      <item>PRAKTISTAR jednostavno društvo s ograničenom odgovornošću za proizvodnju, trgovinu i usluge</item>
    </derivirana_varijabla>
  </DomainObject.Predmet.ProtuStrankaListFormated>
  <DomainObject.Predmet.ProtuStrankaListFormatedOIB>
    <izvorni_sadrzaj>
      <item>PRAKTISTAR jednostavno društvo s ograničenom odgovornošću za proizvodnju, trgovinu i usluge, OIB 73071611866</item>
    </izvorni_sadrzaj>
    <derivirana_varijabla naziv="DomainObject.Predmet.ProtuStrankaListFormatedOIB_1">
      <item>PRAKTISTAR jednostavno društvo s ograničenom odgovornošću za proizvodnju, trgovinu i usluge, OIB 73071611866</item>
    </derivirana_varijabla>
  </DomainObject.Predmet.ProtuStrankaListFormatedOIB>
  <DomainObject.Predmet.ProtuStrankaListFormatedWithAdress>
    <izvorni_sadrzaj>
      <item>PRAKTISTAR jednostavno društvo s ograničenom odgovornošću za proizvodnju, trgovinu i usluge, Ružina 41, 31000 Osijek</item>
    </izvorni_sadrzaj>
    <derivirana_varijabla naziv="DomainObject.Predmet.ProtuStrankaListFormatedWithAdress_1">
      <item>PRAKTISTAR jednostavno društvo s ograničenom odgovornošću za proizvodnju, trgovinu i usluge, Ružina 41, 31000 Osijek</item>
    </derivirana_varijabla>
  </DomainObject.Predmet.ProtuStrankaListFormatedWithAdress>
  <DomainObject.Predmet.ProtuStrankaListFormatedWithAdressOIB>
    <izvorni_sadrzaj>
      <item>PRAKTISTAR jednostavno društvo s ograničenom odgovornošću za proizvodnju, trgovinu i usluge, OIB 73071611866, Ružina 41, 31000 Osijek</item>
    </izvorni_sadrzaj>
    <derivirana_varijabla naziv="DomainObject.Predmet.ProtuStrankaListFormatedWithAdressOIB_1">
      <item>PRAKTISTAR jednostavno društvo s ograničenom odgovornošću za proizvodnju, trgovinu i usluge, OIB 73071611866, Ružina 41, 31000 Osijek</item>
    </derivirana_varijabla>
  </DomainObject.Predmet.ProtuStrankaListFormatedWithAdressOIB>
  <DomainObject.Predmet.ProtuStrankaListNazivFormated>
    <izvorni_sadrzaj>
      <item>PRAKTISTAR jednostavno društvo s ograničenom odgovornošću za proizvodnju, trgovinu i usluge</item>
    </izvorni_sadrzaj>
    <derivirana_varijabla naziv="DomainObject.Predmet.ProtuStrankaListNazivFormated_1">
      <item>PRAKTISTAR jednostavno društvo s ograničenom odgovornošću za proizvodnju, trgovinu i usluge</item>
    </derivirana_varijabla>
  </DomainObject.Predmet.ProtuStrankaListNazivFormated>
  <DomainObject.Predmet.ProtuStrankaListNazivFormatedOIB>
    <izvorni_sadrzaj>
      <item>PRAKTISTAR jednostavno društvo s ograničenom odgovornošću za proizvodnju, trgovinu i usluge, OIB 73071611866</item>
    </izvorni_sadrzaj>
    <derivirana_varijabla naziv="DomainObject.Predmet.ProtuStrankaListNazivFormatedOIB_1">
      <item>PRAKTISTAR jednostavno društvo s ograničenom odgovornošću za proizvodnju, trgovinu i usluge, OIB 73071611866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PRAKTISTAR jednostavno društvo s ograničenom odgovornošću za proizvodnju, trgovinu i usluge</izvorni_sadrzaj>
    <derivirana_varijabla naziv="DomainObject.Predmet.ProtustrankaIDrugi_1">PRAKTISTAR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PRAKTISTAR jednostavno društvo s ograničenom odgovornošću za proizvodnju, trgovinu i usluge, OIB 73071611866, Ružina 41, 31000 Osijek</izvorni_sadrzaj>
    <derivirana_varijabla naziv="DomainObject.Predmet.ProtustrankaIDrugiAdressOIB_1">PRAKTISTAR jednostavno društvo s ograničenom odgovornošću za proizvodnju, trgovinu i usluge, OIB 73071611866,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PRAKTISTAR jednostavno društvo s ograničenom odgovornošću za proizvodnju, trgovinu i usluge</item>
    </izvorni_sadrzaj>
    <derivirana_varijabla naziv="DomainObject.Predmet.SudioniciListNaziv_1">
      <item>FINA RC OSIJEK</item>
      <item>PRAKTISTAR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PRAKTISTAR jednostavno društvo s ograničenom odgovornošću za proizvodnju, trgovinu i usluge, OIB 73071611866, Ružina 41,31000 Osijek</item>
    </izvorni_sadrzaj>
    <derivirana_varijabla naziv="DomainObject.Predmet.SudioniciListAdressOIB_1">
      <item>FINA RC OSIJEK, OIB 85821130368</item>
      <item>PRAKTISTAR jednostavno društvo s ograničenom odgovornošću za proizvodnju, trgovinu i usluge, OIB 73071611866,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73071611866</item>
    </izvorni_sadrzaj>
    <derivirana_varijabla naziv="DomainObject.Predmet.SudioniciListNazivOIB_1">
      <item>, OIB 85821130368</item>
      <item>, OIB 73071611866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1890</properties:Characters>
  <properties:Lines>46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2017-09-28T11:12:00Z</dcterms:created>
  <dc:creator>Korisnik</dc:creator>
  <cp:lastModifiedBy>Snježana Markotić Jurić</cp:lastModifiedBy>
  <cp:lastPrinted>2017-09-28T11:10:00Z</cp:lastPrinted>
  <dcterms:modified xmlns:xsi="http://www.w3.org/2001/XMLSchema-instance" xsi:type="dcterms:W3CDTF">2017-09-29T06:27:00Z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