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b232" w14:paraId="cafb232" w:rsidRDefault="004B4ED8" w:rsidP="004B4ED8" w:rsidR="004B4ED8" w:rsidRPr="00480963">
      <w:pPr>
        <w15:collapsed w:val="false"/>
      </w:pPr>
      <w:bookmarkStart w:name="_GoBack" w:id="0"/>
      <w:bookmarkEnd w:id="0"/>
    </w:p>
    <w:p w:rsidRDefault="004B4ED8" w:rsidP="004B4ED8" w:rsidR="004B4ED8" w:rsidRPr="00480963"/>
    <w:p w:rsidRDefault="004B4ED8" w:rsidP="004B4ED8" w:rsidR="004B4ED8" w:rsidRPr="00801FFD">
      <w:pPr>
        <w:rPr>
          <w:sz w:val="22"/>
          <w:szCs w:val="22"/>
        </w:rPr>
      </w:pPr>
      <w:r w:rsidRPr="00801FFD">
        <w:rPr>
          <w:sz w:val="22"/>
          <w:szCs w:val="22"/>
        </w:rPr>
        <w:t>REPUBLIKA HRVATSKA</w:t>
      </w:r>
    </w:p>
    <w:p w:rsidRDefault="004B4ED8" w:rsidP="004B4ED8" w:rsidR="004B4ED8" w:rsidRPr="00801FFD">
      <w:pPr>
        <w:rPr>
          <w:sz w:val="22"/>
          <w:szCs w:val="22"/>
        </w:rPr>
      </w:pPr>
      <w:r w:rsidRPr="00801FFD">
        <w:rPr>
          <w:sz w:val="22"/>
          <w:szCs w:val="22"/>
        </w:rPr>
        <w:t>TRGOVAČKI SUD U ZAGREBU</w:t>
      </w:r>
    </w:p>
    <w:p w:rsidRDefault="004B4ED8" w:rsidP="004B4ED8" w:rsidR="004B4ED8" w:rsidRPr="00801FFD">
      <w:pPr>
        <w:rPr>
          <w:sz w:val="22"/>
          <w:szCs w:val="22"/>
        </w:rPr>
      </w:pPr>
      <w:r w:rsidRPr="00801FFD">
        <w:rPr>
          <w:sz w:val="22"/>
          <w:szCs w:val="22"/>
        </w:rPr>
        <w:t xml:space="preserve">Zagreb, Amruševa 2/II                                                    </w:t>
      </w:r>
      <w:r w:rsidR="00A14E7B" w:rsidRPr="00801FFD">
        <w:rPr>
          <w:sz w:val="22"/>
          <w:szCs w:val="22"/>
        </w:rPr>
        <w:t xml:space="preserve"> </w:t>
      </w:r>
      <w:r w:rsidR="000416E9" w:rsidRPr="00801FFD">
        <w:rPr>
          <w:sz w:val="22"/>
          <w:szCs w:val="22"/>
        </w:rPr>
        <w:t xml:space="preserve">         </w:t>
      </w:r>
      <w:r w:rsidR="00E945C9" w:rsidRPr="00801FFD">
        <w:rPr>
          <w:sz w:val="22"/>
          <w:szCs w:val="22"/>
        </w:rPr>
        <w:t xml:space="preserve"> </w:t>
      </w:r>
      <w:r w:rsidR="00DC59E7" w:rsidRPr="00801FFD">
        <w:rPr>
          <w:sz w:val="22"/>
          <w:szCs w:val="22"/>
        </w:rPr>
        <w:t xml:space="preserve">                    67. St</w:t>
      </w:r>
      <w:r w:rsidR="004571B0" w:rsidRPr="00801FFD">
        <w:rPr>
          <w:sz w:val="22"/>
          <w:szCs w:val="22"/>
        </w:rPr>
        <w:t>-</w:t>
      </w:r>
      <w:r w:rsidR="00B151E2">
        <w:rPr>
          <w:sz w:val="22"/>
          <w:szCs w:val="22"/>
        </w:rPr>
        <w:t>8743</w:t>
      </w:r>
      <w:r w:rsidR="00DC59E7" w:rsidRPr="00801FFD">
        <w:rPr>
          <w:sz w:val="22"/>
          <w:szCs w:val="22"/>
        </w:rPr>
        <w:t>/15</w:t>
      </w:r>
    </w:p>
    <w:p w:rsidRDefault="004B4ED8" w:rsidP="004B4ED8" w:rsidR="004B4ED8" w:rsidRPr="00801FFD">
      <w:pPr>
        <w:rPr>
          <w:sz w:val="22"/>
          <w:szCs w:val="22"/>
        </w:rPr>
      </w:pPr>
    </w:p>
    <w:p w:rsidRDefault="004B4ED8" w:rsidP="00224B33" w:rsidR="004B4ED8" w:rsidRPr="00801FFD">
      <w:pPr>
        <w:jc w:val="center"/>
        <w:rPr>
          <w:sz w:val="22"/>
          <w:szCs w:val="22"/>
        </w:rPr>
      </w:pPr>
      <w:r w:rsidRPr="00801FFD">
        <w:rPr>
          <w:sz w:val="22"/>
          <w:szCs w:val="22"/>
        </w:rPr>
        <w:t>Z A P I S N I K</w:t>
      </w:r>
    </w:p>
    <w:p w:rsidRDefault="004B4ED8" w:rsidP="00224B33" w:rsidR="004B4ED8" w:rsidRPr="00801FFD">
      <w:pPr>
        <w:jc w:val="center"/>
        <w:rPr>
          <w:sz w:val="22"/>
          <w:szCs w:val="22"/>
        </w:rPr>
      </w:pPr>
      <w:r w:rsidRPr="00801FFD">
        <w:rPr>
          <w:sz w:val="22"/>
          <w:szCs w:val="22"/>
        </w:rPr>
        <w:t>s ročišta radi sklapanja predstečajne nagodbe</w:t>
      </w:r>
    </w:p>
    <w:p w:rsidRDefault="004B4ED8" w:rsidP="004B4ED8" w:rsidR="004B4ED8" w:rsidRPr="00801FFD">
      <w:pPr>
        <w:rPr>
          <w:sz w:val="22"/>
          <w:szCs w:val="22"/>
        </w:rPr>
      </w:pPr>
    </w:p>
    <w:p w:rsidRDefault="004B4ED8" w:rsidP="00224B33" w:rsidR="004B4ED8" w:rsidRPr="00801FFD">
      <w:pPr>
        <w:jc w:val="both"/>
        <w:rPr>
          <w:sz w:val="22"/>
          <w:szCs w:val="22"/>
        </w:rPr>
      </w:pPr>
      <w:r w:rsidRPr="00801FFD">
        <w:rPr>
          <w:sz w:val="22"/>
          <w:szCs w:val="22"/>
        </w:rPr>
        <w:t xml:space="preserve">sastavljen pri Trgovačkom sudu u Zagrebu </w:t>
      </w:r>
      <w:r w:rsidR="00DC59E7" w:rsidRPr="00801FFD">
        <w:rPr>
          <w:sz w:val="22"/>
          <w:szCs w:val="22"/>
        </w:rPr>
        <w:t>17</w:t>
      </w:r>
      <w:r w:rsidR="001279FA" w:rsidRPr="00801FFD">
        <w:rPr>
          <w:sz w:val="22"/>
          <w:szCs w:val="22"/>
        </w:rPr>
        <w:t>. ožujka 2016</w:t>
      </w:r>
      <w:r w:rsidRPr="00801FFD">
        <w:rPr>
          <w:sz w:val="22"/>
          <w:szCs w:val="22"/>
        </w:rPr>
        <w:t xml:space="preserve">. u postupku predstečajne nagodbe nad dužnikom </w:t>
      </w:r>
      <w:r w:rsidR="00DC59E7" w:rsidRPr="00801FFD">
        <w:rPr>
          <w:sz w:val="22"/>
          <w:szCs w:val="22"/>
        </w:rPr>
        <w:t>ANTERRA d.o.o., Zagreb, Ulica grada Vukovara 274, OIB: 79307978677</w:t>
      </w:r>
      <w:r w:rsidRPr="00801FFD">
        <w:rPr>
          <w:sz w:val="22"/>
          <w:szCs w:val="22"/>
        </w:rPr>
        <w:t>,</w:t>
      </w:r>
    </w:p>
    <w:p w:rsidRDefault="004B4ED8" w:rsidP="00224B33" w:rsidR="004B4ED8" w:rsidRPr="00801FFD">
      <w:pPr>
        <w:jc w:val="both"/>
        <w:rPr>
          <w:sz w:val="22"/>
          <w:szCs w:val="22"/>
        </w:rPr>
      </w:pPr>
    </w:p>
    <w:p w:rsidRDefault="004B4ED8" w:rsidP="004B4ED8" w:rsidR="004B4ED8" w:rsidRPr="00801FFD">
      <w:pPr>
        <w:rPr>
          <w:sz w:val="22"/>
          <w:szCs w:val="22"/>
        </w:rPr>
      </w:pPr>
      <w:r w:rsidRPr="00801FFD">
        <w:rPr>
          <w:sz w:val="22"/>
          <w:szCs w:val="22"/>
        </w:rPr>
        <w:t>NAZOČNI OD SUDA:</w:t>
      </w:r>
    </w:p>
    <w:p w:rsidRDefault="004B4ED8" w:rsidP="004B4ED8" w:rsidR="004B4ED8" w:rsidRPr="00801FFD">
      <w:pPr>
        <w:rPr>
          <w:sz w:val="22"/>
          <w:szCs w:val="22"/>
        </w:rPr>
      </w:pPr>
    </w:p>
    <w:p w:rsidRDefault="004B4ED8" w:rsidP="004B4ED8" w:rsidR="004B4ED8" w:rsidRPr="00801FFD">
      <w:pPr>
        <w:rPr>
          <w:sz w:val="22"/>
          <w:szCs w:val="22"/>
        </w:rPr>
      </w:pPr>
      <w:r w:rsidRPr="00801FFD">
        <w:rPr>
          <w:sz w:val="22"/>
          <w:szCs w:val="22"/>
        </w:rPr>
        <w:t>SUDAC: Gordan Zubak</w:t>
      </w:r>
    </w:p>
    <w:p w:rsidRDefault="004B4ED8" w:rsidP="004B4ED8" w:rsidR="004B4ED8" w:rsidRPr="00801FFD">
      <w:pPr>
        <w:rPr>
          <w:sz w:val="22"/>
          <w:szCs w:val="22"/>
        </w:rPr>
      </w:pPr>
    </w:p>
    <w:p w:rsidRDefault="004B4ED8" w:rsidP="004B4ED8" w:rsidR="004B4ED8" w:rsidRPr="00801FFD">
      <w:pPr>
        <w:rPr>
          <w:sz w:val="22"/>
          <w:szCs w:val="22"/>
        </w:rPr>
      </w:pPr>
      <w:r w:rsidRPr="00801FFD">
        <w:rPr>
          <w:sz w:val="22"/>
          <w:szCs w:val="22"/>
        </w:rPr>
        <w:t>ZAPISNIČAR:</w:t>
      </w:r>
      <w:r w:rsidR="00224B33" w:rsidRPr="00801FFD">
        <w:rPr>
          <w:sz w:val="22"/>
          <w:szCs w:val="22"/>
        </w:rPr>
        <w:t xml:space="preserve"> </w:t>
      </w:r>
      <w:r w:rsidR="000416E9" w:rsidRPr="00801FFD">
        <w:rPr>
          <w:sz w:val="22"/>
          <w:szCs w:val="22"/>
        </w:rPr>
        <w:t>Ivana Rogić</w:t>
      </w:r>
      <w:r w:rsidR="00417C69" w:rsidRPr="00801FFD">
        <w:rPr>
          <w:sz w:val="22"/>
          <w:szCs w:val="22"/>
        </w:rPr>
        <w:t xml:space="preserve"> </w:t>
      </w:r>
    </w:p>
    <w:p w:rsidRDefault="004B4ED8" w:rsidP="004B4ED8" w:rsidR="004B4ED8" w:rsidRPr="00801FFD">
      <w:pPr>
        <w:rPr>
          <w:sz w:val="22"/>
          <w:szCs w:val="22"/>
        </w:rPr>
      </w:pPr>
    </w:p>
    <w:p w:rsidRDefault="00417C69" w:rsidP="00224B33" w:rsidR="004B4ED8" w:rsidRPr="00801FFD">
      <w:pPr>
        <w:jc w:val="both"/>
        <w:rPr>
          <w:sz w:val="22"/>
          <w:szCs w:val="22"/>
        </w:rPr>
      </w:pPr>
      <w:r w:rsidRPr="00801FFD">
        <w:rPr>
          <w:sz w:val="22"/>
          <w:szCs w:val="22"/>
        </w:rPr>
        <w:t>Sudac otvara raspravu</w:t>
      </w:r>
      <w:r w:rsidR="00287B88" w:rsidRPr="00801FFD">
        <w:rPr>
          <w:sz w:val="22"/>
          <w:szCs w:val="22"/>
        </w:rPr>
        <w:t xml:space="preserve"> u </w:t>
      </w:r>
      <w:r w:rsidR="00DC59E7" w:rsidRPr="00801FFD">
        <w:rPr>
          <w:sz w:val="22"/>
          <w:szCs w:val="22"/>
        </w:rPr>
        <w:t>11</w:t>
      </w:r>
      <w:r w:rsidR="001279FA" w:rsidRPr="00801FFD">
        <w:rPr>
          <w:sz w:val="22"/>
          <w:szCs w:val="22"/>
        </w:rPr>
        <w:t>.0</w:t>
      </w:r>
      <w:r w:rsidR="008C3780" w:rsidRPr="00801FFD">
        <w:rPr>
          <w:sz w:val="22"/>
          <w:szCs w:val="22"/>
        </w:rPr>
        <w:t>0</w:t>
      </w:r>
      <w:r w:rsidR="004B4ED8" w:rsidRPr="00801FFD">
        <w:rPr>
          <w:sz w:val="22"/>
          <w:szCs w:val="22"/>
        </w:rPr>
        <w:t xml:space="preserve"> sati, rasprava je javna i utvrđuje da su ročištu radi sklapanja predstečajne nagodbe pristupili:</w:t>
      </w:r>
    </w:p>
    <w:p w:rsidRDefault="004B4ED8" w:rsidP="004B4ED8" w:rsidR="004B4ED8" w:rsidRPr="00801FFD">
      <w:pPr>
        <w:rPr>
          <w:sz w:val="22"/>
          <w:szCs w:val="22"/>
        </w:rPr>
      </w:pPr>
    </w:p>
    <w:p w:rsidRDefault="004B4ED8" w:rsidP="00224B33" w:rsidR="004B4ED8" w:rsidRPr="005E2458">
      <w:pPr>
        <w:jc w:val="both"/>
        <w:rPr>
          <w:sz w:val="22"/>
          <w:szCs w:val="22"/>
        </w:rPr>
      </w:pPr>
      <w:r w:rsidRPr="00801FFD">
        <w:rPr>
          <w:sz w:val="22"/>
          <w:szCs w:val="22"/>
        </w:rPr>
        <w:t xml:space="preserve">Za dužnika: </w:t>
      </w:r>
      <w:r w:rsidR="005E2458">
        <w:rPr>
          <w:sz w:val="22"/>
          <w:szCs w:val="22"/>
        </w:rPr>
        <w:t xml:space="preserve">zamjenik punomoćnika Josip Tomas, </w:t>
      </w:r>
      <w:proofErr w:type="spellStart"/>
      <w:r w:rsidR="005E2458">
        <w:rPr>
          <w:sz w:val="22"/>
          <w:szCs w:val="22"/>
        </w:rPr>
        <w:t>odvj</w:t>
      </w:r>
      <w:proofErr w:type="spellEnd"/>
      <w:r w:rsidR="005E2458">
        <w:rPr>
          <w:sz w:val="22"/>
          <w:szCs w:val="22"/>
        </w:rPr>
        <w:t xml:space="preserve">. u Zagrebu, u zamjenu za odvjetnika Gorana Božića uz zastupnika po zakonu Mladena </w:t>
      </w:r>
      <w:proofErr w:type="spellStart"/>
      <w:r w:rsidR="005E2458">
        <w:rPr>
          <w:sz w:val="22"/>
          <w:szCs w:val="22"/>
        </w:rPr>
        <w:t>Petreskog</w:t>
      </w:r>
      <w:proofErr w:type="spellEnd"/>
      <w:r w:rsidR="005E2458">
        <w:rPr>
          <w:sz w:val="22"/>
          <w:szCs w:val="22"/>
        </w:rPr>
        <w:t xml:space="preserve"> i </w:t>
      </w:r>
      <w:proofErr w:type="spellStart"/>
      <w:r w:rsidR="005E2458">
        <w:rPr>
          <w:sz w:val="22"/>
          <w:szCs w:val="22"/>
        </w:rPr>
        <w:t>Athanasios</w:t>
      </w:r>
      <w:proofErr w:type="spellEnd"/>
      <w:r w:rsidR="005E2458">
        <w:rPr>
          <w:sz w:val="22"/>
          <w:szCs w:val="22"/>
        </w:rPr>
        <w:t xml:space="preserve">  </w:t>
      </w:r>
      <w:proofErr w:type="spellStart"/>
      <w:r w:rsidR="005E2458">
        <w:rPr>
          <w:sz w:val="22"/>
          <w:szCs w:val="22"/>
        </w:rPr>
        <w:t>Theodorou</w:t>
      </w:r>
      <w:proofErr w:type="spellEnd"/>
    </w:p>
    <w:p w:rsidRDefault="00A14E7B" w:rsidP="00224B33" w:rsidR="00A14E7B" w:rsidRPr="00801FFD">
      <w:pPr>
        <w:jc w:val="both"/>
        <w:rPr>
          <w:b/>
          <w:sz w:val="22"/>
          <w:szCs w:val="22"/>
        </w:rPr>
      </w:pPr>
    </w:p>
    <w:p w:rsidRDefault="004B4ED8" w:rsidP="00224B33" w:rsidR="004B4ED8" w:rsidRPr="00801FFD">
      <w:pPr>
        <w:jc w:val="both"/>
        <w:rPr>
          <w:sz w:val="22"/>
          <w:szCs w:val="22"/>
        </w:rPr>
      </w:pPr>
      <w:r w:rsidRPr="00801FFD">
        <w:rPr>
          <w:sz w:val="22"/>
          <w:szCs w:val="22"/>
        </w:rPr>
        <w:t>Za vjerovnike:</w:t>
      </w:r>
    </w:p>
    <w:p w:rsidRDefault="004B4ED8" w:rsidP="00224B33" w:rsidR="004B4ED8" w:rsidRPr="00801FFD">
      <w:pPr>
        <w:jc w:val="both"/>
        <w:rPr>
          <w:sz w:val="22"/>
          <w:szCs w:val="22"/>
        </w:rPr>
      </w:pPr>
    </w:p>
    <w:p w:rsidRDefault="00D84558" w:rsidP="00A76A65" w:rsidR="00A76A65" w:rsidRPr="00A76A65">
      <w:pPr>
        <w:numPr>
          <w:ilvl w:val="0"/>
          <w:numId w:val="1"/>
        </w:numPr>
        <w:jc w:val="both"/>
        <w:rPr>
          <w:sz w:val="22"/>
          <w:szCs w:val="22"/>
        </w:rPr>
      </w:pPr>
      <w:proofErr w:type="spellStart"/>
      <w:r w:rsidRPr="00D84558">
        <w:rPr>
          <w:sz w:val="22"/>
          <w:szCs w:val="22"/>
        </w:rPr>
        <w:t>Autohellas</w:t>
      </w:r>
      <w:proofErr w:type="spellEnd"/>
      <w:r w:rsidRPr="00D84558">
        <w:rPr>
          <w:sz w:val="22"/>
          <w:szCs w:val="22"/>
        </w:rPr>
        <w:t xml:space="preserve"> </w:t>
      </w:r>
      <w:proofErr w:type="spellStart"/>
      <w:r w:rsidRPr="00D84558">
        <w:rPr>
          <w:sz w:val="22"/>
          <w:szCs w:val="22"/>
        </w:rPr>
        <w:t>tourist</w:t>
      </w:r>
      <w:proofErr w:type="spellEnd"/>
      <w:r w:rsidRPr="00D84558">
        <w:rPr>
          <w:sz w:val="22"/>
          <w:szCs w:val="22"/>
        </w:rPr>
        <w:t xml:space="preserve"> </w:t>
      </w:r>
      <w:proofErr w:type="spellStart"/>
      <w:r w:rsidRPr="00D84558">
        <w:rPr>
          <w:sz w:val="22"/>
          <w:szCs w:val="22"/>
        </w:rPr>
        <w:t>and</w:t>
      </w:r>
      <w:proofErr w:type="spellEnd"/>
      <w:r w:rsidRPr="00D84558">
        <w:rPr>
          <w:sz w:val="22"/>
          <w:szCs w:val="22"/>
        </w:rPr>
        <w:t xml:space="preserve"> </w:t>
      </w:r>
      <w:proofErr w:type="spellStart"/>
      <w:r w:rsidRPr="00D84558">
        <w:rPr>
          <w:sz w:val="22"/>
          <w:szCs w:val="22"/>
        </w:rPr>
        <w:t>trading</w:t>
      </w:r>
      <w:proofErr w:type="spellEnd"/>
      <w:r w:rsidRPr="00D84558">
        <w:rPr>
          <w:sz w:val="22"/>
          <w:szCs w:val="22"/>
        </w:rPr>
        <w:t xml:space="preserve"> </w:t>
      </w:r>
      <w:proofErr w:type="spellStart"/>
      <w:r w:rsidRPr="00D84558">
        <w:rPr>
          <w:sz w:val="22"/>
          <w:szCs w:val="22"/>
        </w:rPr>
        <w:t>anonymus</w:t>
      </w:r>
      <w:proofErr w:type="spellEnd"/>
      <w:r w:rsidRPr="00D84558">
        <w:rPr>
          <w:sz w:val="22"/>
          <w:szCs w:val="22"/>
        </w:rPr>
        <w:t xml:space="preserve"> </w:t>
      </w:r>
      <w:proofErr w:type="spellStart"/>
      <w:r w:rsidRPr="00D84558">
        <w:rPr>
          <w:sz w:val="22"/>
          <w:szCs w:val="22"/>
        </w:rPr>
        <w:t>company</w:t>
      </w:r>
      <w:proofErr w:type="spellEnd"/>
      <w:r>
        <w:rPr>
          <w:sz w:val="22"/>
          <w:szCs w:val="22"/>
        </w:rPr>
        <w:t xml:space="preserve"> -</w:t>
      </w:r>
      <w:r w:rsidR="005E2458">
        <w:rPr>
          <w:sz w:val="22"/>
          <w:szCs w:val="22"/>
        </w:rPr>
        <w:t xml:space="preserve"> punomoćnica Ivana </w:t>
      </w:r>
      <w:proofErr w:type="spellStart"/>
      <w:r w:rsidR="005E2458">
        <w:rPr>
          <w:sz w:val="22"/>
          <w:szCs w:val="22"/>
        </w:rPr>
        <w:t>Dominković</w:t>
      </w:r>
      <w:proofErr w:type="spellEnd"/>
      <w:r w:rsidR="005E2458">
        <w:rPr>
          <w:sz w:val="22"/>
          <w:szCs w:val="22"/>
        </w:rPr>
        <w:t xml:space="preserve"> </w:t>
      </w:r>
      <w:proofErr w:type="spellStart"/>
      <w:r w:rsidR="005E2458">
        <w:rPr>
          <w:sz w:val="22"/>
          <w:szCs w:val="22"/>
        </w:rPr>
        <w:t>Cecelja</w:t>
      </w:r>
      <w:proofErr w:type="spellEnd"/>
    </w:p>
    <w:p w:rsidRDefault="005E2458" w:rsidP="00A76A65" w:rsidR="00A76A65" w:rsidRPr="00A76A65">
      <w:pPr>
        <w:numPr>
          <w:ilvl w:val="0"/>
          <w:numId w:val="1"/>
        </w:numPr>
        <w:jc w:val="both"/>
        <w:rPr>
          <w:sz w:val="22"/>
          <w:szCs w:val="22"/>
        </w:rPr>
      </w:pPr>
      <w:proofErr w:type="spellStart"/>
      <w:r>
        <w:rPr>
          <w:sz w:val="22"/>
          <w:szCs w:val="22"/>
        </w:rPr>
        <w:t>Johanna</w:t>
      </w:r>
      <w:proofErr w:type="spellEnd"/>
      <w:r>
        <w:rPr>
          <w:sz w:val="22"/>
          <w:szCs w:val="22"/>
        </w:rPr>
        <w:t xml:space="preserve"> </w:t>
      </w:r>
      <w:proofErr w:type="spellStart"/>
      <w:r>
        <w:rPr>
          <w:sz w:val="22"/>
          <w:szCs w:val="22"/>
        </w:rPr>
        <w:t>Parnis</w:t>
      </w:r>
      <w:proofErr w:type="spellEnd"/>
      <w:r>
        <w:rPr>
          <w:sz w:val="22"/>
          <w:szCs w:val="22"/>
        </w:rPr>
        <w:t xml:space="preserve"> </w:t>
      </w:r>
      <w:proofErr w:type="spellStart"/>
      <w:r>
        <w:rPr>
          <w:sz w:val="22"/>
          <w:szCs w:val="22"/>
        </w:rPr>
        <w:t>England</w:t>
      </w:r>
      <w:proofErr w:type="spellEnd"/>
      <w:r>
        <w:rPr>
          <w:sz w:val="22"/>
          <w:szCs w:val="22"/>
        </w:rPr>
        <w:t xml:space="preserve"> – osobno</w:t>
      </w:r>
    </w:p>
    <w:p w:rsidRDefault="005E2458" w:rsidP="00787B08" w:rsidR="005E2458">
      <w:pPr>
        <w:numPr>
          <w:ilvl w:val="0"/>
          <w:numId w:val="1"/>
        </w:numPr>
        <w:jc w:val="both"/>
        <w:rPr>
          <w:sz w:val="22"/>
          <w:szCs w:val="22"/>
        </w:rPr>
      </w:pPr>
      <w:r>
        <w:rPr>
          <w:sz w:val="22"/>
          <w:szCs w:val="22"/>
        </w:rPr>
        <w:t xml:space="preserve">Zagrebačka banka d.d. – punomoćnik Zoran Županović, </w:t>
      </w:r>
      <w:proofErr w:type="spellStart"/>
      <w:r>
        <w:rPr>
          <w:sz w:val="22"/>
          <w:szCs w:val="22"/>
        </w:rPr>
        <w:t>zaposenik</w:t>
      </w:r>
      <w:proofErr w:type="spellEnd"/>
      <w:r>
        <w:rPr>
          <w:sz w:val="22"/>
          <w:szCs w:val="22"/>
        </w:rPr>
        <w:t xml:space="preserve"> Su-1182/14</w:t>
      </w:r>
    </w:p>
    <w:p w:rsidRDefault="005E2458" w:rsidP="00787B08" w:rsidR="005E2458">
      <w:pPr>
        <w:numPr>
          <w:ilvl w:val="0"/>
          <w:numId w:val="1"/>
        </w:numPr>
        <w:jc w:val="both"/>
        <w:rPr>
          <w:sz w:val="22"/>
          <w:szCs w:val="22"/>
        </w:rPr>
      </w:pPr>
      <w:r>
        <w:rPr>
          <w:sz w:val="22"/>
          <w:szCs w:val="22"/>
        </w:rPr>
        <w:t xml:space="preserve">Auto </w:t>
      </w:r>
      <w:proofErr w:type="spellStart"/>
      <w:r>
        <w:rPr>
          <w:sz w:val="22"/>
          <w:szCs w:val="22"/>
        </w:rPr>
        <w:t>grifon</w:t>
      </w:r>
      <w:proofErr w:type="spellEnd"/>
      <w:r>
        <w:rPr>
          <w:sz w:val="22"/>
          <w:szCs w:val="22"/>
        </w:rPr>
        <w:t xml:space="preserve"> d.o.o. – Boris </w:t>
      </w:r>
      <w:proofErr w:type="spellStart"/>
      <w:r>
        <w:rPr>
          <w:sz w:val="22"/>
          <w:szCs w:val="22"/>
        </w:rPr>
        <w:t>Dončević</w:t>
      </w:r>
      <w:proofErr w:type="spellEnd"/>
      <w:r>
        <w:rPr>
          <w:sz w:val="22"/>
          <w:szCs w:val="22"/>
        </w:rPr>
        <w:t>, direktor</w:t>
      </w:r>
    </w:p>
    <w:p w:rsidRDefault="005E2458" w:rsidP="00787B08" w:rsidR="005E2458">
      <w:pPr>
        <w:numPr>
          <w:ilvl w:val="0"/>
          <w:numId w:val="1"/>
        </w:numPr>
        <w:jc w:val="both"/>
        <w:rPr>
          <w:sz w:val="22"/>
          <w:szCs w:val="22"/>
        </w:rPr>
      </w:pPr>
      <w:r>
        <w:rPr>
          <w:sz w:val="22"/>
          <w:szCs w:val="22"/>
        </w:rPr>
        <w:t>Toyota Croatia d.o.o. – punomoćnica Dubravka Rajić, odvjetnica u Zagrebu</w:t>
      </w:r>
    </w:p>
    <w:p w:rsidRDefault="005E2458" w:rsidP="00224B33" w:rsidR="004B4ED8">
      <w:pPr>
        <w:numPr>
          <w:ilvl w:val="0"/>
          <w:numId w:val="1"/>
        </w:numPr>
        <w:jc w:val="both"/>
        <w:rPr>
          <w:sz w:val="22"/>
          <w:szCs w:val="22"/>
        </w:rPr>
      </w:pPr>
      <w:r w:rsidRPr="005E2458">
        <w:rPr>
          <w:sz w:val="22"/>
          <w:szCs w:val="22"/>
        </w:rPr>
        <w:t xml:space="preserve">Porsche </w:t>
      </w:r>
      <w:proofErr w:type="spellStart"/>
      <w:r w:rsidRPr="005E2458">
        <w:rPr>
          <w:sz w:val="22"/>
          <w:szCs w:val="22"/>
        </w:rPr>
        <w:t>inter</w:t>
      </w:r>
      <w:proofErr w:type="spellEnd"/>
      <w:r w:rsidRPr="005E2458">
        <w:rPr>
          <w:sz w:val="22"/>
          <w:szCs w:val="22"/>
        </w:rPr>
        <w:t xml:space="preserve"> auto d.o.o. – </w:t>
      </w:r>
      <w:proofErr w:type="spellStart"/>
      <w:r w:rsidRPr="005E2458">
        <w:rPr>
          <w:sz w:val="22"/>
          <w:szCs w:val="22"/>
        </w:rPr>
        <w:t>zamj</w:t>
      </w:r>
      <w:proofErr w:type="spellEnd"/>
      <w:r w:rsidRPr="005E2458">
        <w:rPr>
          <w:sz w:val="22"/>
          <w:szCs w:val="22"/>
        </w:rPr>
        <w:t xml:space="preserve">. pun. Danijel </w:t>
      </w:r>
      <w:proofErr w:type="spellStart"/>
      <w:r w:rsidRPr="005E2458">
        <w:rPr>
          <w:sz w:val="22"/>
          <w:szCs w:val="22"/>
        </w:rPr>
        <w:t>Sočana</w:t>
      </w:r>
      <w:proofErr w:type="spellEnd"/>
      <w:r w:rsidRPr="005E2458">
        <w:rPr>
          <w:sz w:val="22"/>
          <w:szCs w:val="22"/>
        </w:rPr>
        <w:t xml:space="preserve">, </w:t>
      </w:r>
      <w:proofErr w:type="spellStart"/>
      <w:r w:rsidRPr="005E2458">
        <w:rPr>
          <w:sz w:val="22"/>
          <w:szCs w:val="22"/>
        </w:rPr>
        <w:t>odvj</w:t>
      </w:r>
      <w:proofErr w:type="spellEnd"/>
      <w:r w:rsidRPr="005E2458">
        <w:rPr>
          <w:sz w:val="22"/>
          <w:szCs w:val="22"/>
        </w:rPr>
        <w:t xml:space="preserve">. </w:t>
      </w:r>
      <w:proofErr w:type="spellStart"/>
      <w:r w:rsidRPr="005E2458">
        <w:rPr>
          <w:sz w:val="22"/>
          <w:szCs w:val="22"/>
        </w:rPr>
        <w:t>vj</w:t>
      </w:r>
      <w:proofErr w:type="spellEnd"/>
      <w:r w:rsidRPr="005E2458">
        <w:rPr>
          <w:sz w:val="22"/>
          <w:szCs w:val="22"/>
        </w:rPr>
        <w:t xml:space="preserve">. Kod </w:t>
      </w:r>
      <w:proofErr w:type="spellStart"/>
      <w:r w:rsidRPr="005E2458">
        <w:rPr>
          <w:sz w:val="22"/>
          <w:szCs w:val="22"/>
        </w:rPr>
        <w:t>odvj</w:t>
      </w:r>
      <w:proofErr w:type="spellEnd"/>
      <w:r w:rsidRPr="005E2458">
        <w:rPr>
          <w:sz w:val="22"/>
          <w:szCs w:val="22"/>
        </w:rPr>
        <w:t xml:space="preserve">. Borisa </w:t>
      </w:r>
      <w:proofErr w:type="spellStart"/>
      <w:r w:rsidRPr="005E2458">
        <w:rPr>
          <w:sz w:val="22"/>
          <w:szCs w:val="22"/>
        </w:rPr>
        <w:t>Anišića</w:t>
      </w:r>
      <w:proofErr w:type="spellEnd"/>
    </w:p>
    <w:p w:rsidRDefault="005E2458" w:rsidP="00224B33" w:rsidR="005E2458">
      <w:pPr>
        <w:numPr>
          <w:ilvl w:val="0"/>
          <w:numId w:val="1"/>
        </w:numPr>
        <w:jc w:val="both"/>
        <w:rPr>
          <w:sz w:val="22"/>
          <w:szCs w:val="22"/>
        </w:rPr>
      </w:pPr>
      <w:r>
        <w:rPr>
          <w:sz w:val="22"/>
          <w:szCs w:val="22"/>
        </w:rPr>
        <w:t xml:space="preserve">Grand </w:t>
      </w:r>
      <w:r w:rsidR="00D84558">
        <w:rPr>
          <w:sz w:val="22"/>
          <w:szCs w:val="22"/>
        </w:rPr>
        <w:t>a</w:t>
      </w:r>
      <w:r>
        <w:rPr>
          <w:sz w:val="22"/>
          <w:szCs w:val="22"/>
        </w:rPr>
        <w:t xml:space="preserve">uto d.o.o. zamjenica punomoćnika Tea </w:t>
      </w:r>
      <w:proofErr w:type="spellStart"/>
      <w:r>
        <w:rPr>
          <w:sz w:val="22"/>
          <w:szCs w:val="22"/>
        </w:rPr>
        <w:t>Traušić</w:t>
      </w:r>
      <w:proofErr w:type="spellEnd"/>
      <w:r>
        <w:rPr>
          <w:sz w:val="22"/>
          <w:szCs w:val="22"/>
        </w:rPr>
        <w:t xml:space="preserve">, </w:t>
      </w:r>
      <w:proofErr w:type="spellStart"/>
      <w:r>
        <w:rPr>
          <w:sz w:val="22"/>
          <w:szCs w:val="22"/>
        </w:rPr>
        <w:t>odvj</w:t>
      </w:r>
      <w:proofErr w:type="spellEnd"/>
      <w:r>
        <w:rPr>
          <w:sz w:val="22"/>
          <w:szCs w:val="22"/>
        </w:rPr>
        <w:t xml:space="preserve">. </w:t>
      </w:r>
      <w:proofErr w:type="spellStart"/>
      <w:r>
        <w:rPr>
          <w:sz w:val="22"/>
          <w:szCs w:val="22"/>
        </w:rPr>
        <w:t>vježb</w:t>
      </w:r>
      <w:proofErr w:type="spellEnd"/>
      <w:r>
        <w:rPr>
          <w:sz w:val="22"/>
          <w:szCs w:val="22"/>
        </w:rPr>
        <w:t xml:space="preserve">.  U OD Ilić i </w:t>
      </w:r>
      <w:proofErr w:type="spellStart"/>
      <w:r>
        <w:rPr>
          <w:sz w:val="22"/>
          <w:szCs w:val="22"/>
        </w:rPr>
        <w:t>Orehovec</w:t>
      </w:r>
      <w:proofErr w:type="spellEnd"/>
    </w:p>
    <w:p w:rsidRDefault="005E2458" w:rsidP="00224B33" w:rsidR="005E2458">
      <w:pPr>
        <w:numPr>
          <w:ilvl w:val="0"/>
          <w:numId w:val="1"/>
        </w:numPr>
        <w:jc w:val="both"/>
        <w:rPr>
          <w:sz w:val="22"/>
          <w:szCs w:val="22"/>
        </w:rPr>
      </w:pPr>
      <w:r>
        <w:rPr>
          <w:sz w:val="22"/>
          <w:szCs w:val="22"/>
        </w:rPr>
        <w:t xml:space="preserve">Porsche </w:t>
      </w:r>
      <w:proofErr w:type="spellStart"/>
      <w:r>
        <w:rPr>
          <w:sz w:val="22"/>
          <w:szCs w:val="22"/>
        </w:rPr>
        <w:t>leasing</w:t>
      </w:r>
      <w:proofErr w:type="spellEnd"/>
      <w:r>
        <w:rPr>
          <w:sz w:val="22"/>
          <w:szCs w:val="22"/>
        </w:rPr>
        <w:t xml:space="preserve"> d.o.o. – punomoćnik Tomislav Bulić, </w:t>
      </w:r>
      <w:proofErr w:type="spellStart"/>
      <w:r>
        <w:rPr>
          <w:sz w:val="22"/>
          <w:szCs w:val="22"/>
        </w:rPr>
        <w:t>odvj</w:t>
      </w:r>
      <w:proofErr w:type="spellEnd"/>
      <w:r>
        <w:rPr>
          <w:sz w:val="22"/>
          <w:szCs w:val="22"/>
        </w:rPr>
        <w:t xml:space="preserve">. u OD Stefanović i </w:t>
      </w:r>
      <w:proofErr w:type="spellStart"/>
      <w:r>
        <w:rPr>
          <w:sz w:val="22"/>
          <w:szCs w:val="22"/>
        </w:rPr>
        <w:t>Vrdelja</w:t>
      </w:r>
      <w:proofErr w:type="spellEnd"/>
    </w:p>
    <w:p w:rsidRDefault="005E2458" w:rsidP="00224B33" w:rsidR="005E2458">
      <w:pPr>
        <w:numPr>
          <w:ilvl w:val="0"/>
          <w:numId w:val="1"/>
        </w:numPr>
        <w:jc w:val="both"/>
        <w:rPr>
          <w:sz w:val="22"/>
          <w:szCs w:val="22"/>
        </w:rPr>
      </w:pPr>
      <w:r>
        <w:rPr>
          <w:sz w:val="22"/>
          <w:szCs w:val="22"/>
        </w:rPr>
        <w:t>Erste&amp;</w:t>
      </w:r>
      <w:proofErr w:type="spellStart"/>
      <w:r>
        <w:rPr>
          <w:sz w:val="22"/>
          <w:szCs w:val="22"/>
        </w:rPr>
        <w:t>Steiermarkische</w:t>
      </w:r>
      <w:proofErr w:type="spellEnd"/>
      <w:r>
        <w:rPr>
          <w:sz w:val="22"/>
          <w:szCs w:val="22"/>
        </w:rPr>
        <w:t xml:space="preserve"> S-</w:t>
      </w:r>
      <w:proofErr w:type="spellStart"/>
      <w:r>
        <w:rPr>
          <w:sz w:val="22"/>
          <w:szCs w:val="22"/>
        </w:rPr>
        <w:t>leasing</w:t>
      </w:r>
      <w:proofErr w:type="spellEnd"/>
      <w:r>
        <w:rPr>
          <w:sz w:val="22"/>
          <w:szCs w:val="22"/>
        </w:rPr>
        <w:t xml:space="preserve"> d.o.o. – punomoćnica Mirta Samac, zaposlenica</w:t>
      </w:r>
    </w:p>
    <w:p w:rsidRDefault="005E2458" w:rsidP="00224B33" w:rsidR="005E2458">
      <w:pPr>
        <w:numPr>
          <w:ilvl w:val="0"/>
          <w:numId w:val="1"/>
        </w:numPr>
        <w:jc w:val="both"/>
        <w:rPr>
          <w:sz w:val="22"/>
          <w:szCs w:val="22"/>
        </w:rPr>
      </w:pPr>
      <w:proofErr w:type="spellStart"/>
      <w:r>
        <w:rPr>
          <w:sz w:val="22"/>
          <w:szCs w:val="22"/>
        </w:rPr>
        <w:t>Unicredit</w:t>
      </w:r>
      <w:proofErr w:type="spellEnd"/>
      <w:r>
        <w:rPr>
          <w:sz w:val="22"/>
          <w:szCs w:val="22"/>
        </w:rPr>
        <w:t xml:space="preserve"> </w:t>
      </w:r>
      <w:proofErr w:type="spellStart"/>
      <w:r>
        <w:rPr>
          <w:sz w:val="22"/>
          <w:szCs w:val="22"/>
        </w:rPr>
        <w:t>leasing</w:t>
      </w:r>
      <w:proofErr w:type="spellEnd"/>
      <w:r>
        <w:rPr>
          <w:sz w:val="22"/>
          <w:szCs w:val="22"/>
        </w:rPr>
        <w:t xml:space="preserve"> Croatia d.o.o. – punomoćnica Anita Petrov, zaposlenica</w:t>
      </w:r>
    </w:p>
    <w:p w:rsidRDefault="005E2458" w:rsidP="00224B33" w:rsidR="005E2458">
      <w:pPr>
        <w:numPr>
          <w:ilvl w:val="0"/>
          <w:numId w:val="1"/>
        </w:numPr>
        <w:jc w:val="both"/>
        <w:rPr>
          <w:sz w:val="22"/>
          <w:szCs w:val="22"/>
        </w:rPr>
      </w:pPr>
      <w:r>
        <w:rPr>
          <w:sz w:val="22"/>
          <w:szCs w:val="22"/>
        </w:rPr>
        <w:t xml:space="preserve">Auto Hrvatska automobili d.o.o. – punomoćnik Vedran </w:t>
      </w:r>
      <w:proofErr w:type="spellStart"/>
      <w:r>
        <w:rPr>
          <w:sz w:val="22"/>
          <w:szCs w:val="22"/>
        </w:rPr>
        <w:t>Sminderovac</w:t>
      </w:r>
      <w:proofErr w:type="spellEnd"/>
      <w:r>
        <w:rPr>
          <w:sz w:val="22"/>
          <w:szCs w:val="22"/>
        </w:rPr>
        <w:t>, zaposlenik</w:t>
      </w:r>
    </w:p>
    <w:p w:rsidRDefault="005E2458" w:rsidP="00224B33" w:rsidR="005E2458">
      <w:pPr>
        <w:numPr>
          <w:ilvl w:val="0"/>
          <w:numId w:val="1"/>
        </w:numPr>
        <w:jc w:val="both"/>
        <w:rPr>
          <w:sz w:val="22"/>
          <w:szCs w:val="22"/>
        </w:rPr>
      </w:pPr>
      <w:r>
        <w:rPr>
          <w:sz w:val="22"/>
          <w:szCs w:val="22"/>
        </w:rPr>
        <w:t xml:space="preserve">Futura auto d.o.o. – punomoćnik Marija </w:t>
      </w:r>
      <w:proofErr w:type="spellStart"/>
      <w:r>
        <w:rPr>
          <w:sz w:val="22"/>
          <w:szCs w:val="22"/>
        </w:rPr>
        <w:t>Fosin</w:t>
      </w:r>
      <w:proofErr w:type="spellEnd"/>
      <w:r>
        <w:rPr>
          <w:sz w:val="22"/>
          <w:szCs w:val="22"/>
        </w:rPr>
        <w:t>, odvjetnik u Varaždinu</w:t>
      </w:r>
    </w:p>
    <w:p w:rsidRDefault="005E2458" w:rsidP="00224B33" w:rsidR="005E2458">
      <w:pPr>
        <w:numPr>
          <w:ilvl w:val="0"/>
          <w:numId w:val="1"/>
        </w:numPr>
        <w:jc w:val="both"/>
        <w:rPr>
          <w:sz w:val="22"/>
          <w:szCs w:val="22"/>
        </w:rPr>
      </w:pPr>
      <w:r>
        <w:rPr>
          <w:sz w:val="22"/>
          <w:szCs w:val="22"/>
        </w:rPr>
        <w:t>Peugeot Hrvatska d.o.o. –</w:t>
      </w:r>
      <w:r w:rsidR="00D84558">
        <w:rPr>
          <w:sz w:val="22"/>
          <w:szCs w:val="22"/>
        </w:rPr>
        <w:t xml:space="preserve"> punomoćnik Goran </w:t>
      </w:r>
      <w:proofErr w:type="spellStart"/>
      <w:r w:rsidR="00D84558">
        <w:rPr>
          <w:sz w:val="22"/>
          <w:szCs w:val="22"/>
        </w:rPr>
        <w:t>Samarđi</w:t>
      </w:r>
      <w:r>
        <w:rPr>
          <w:sz w:val="22"/>
          <w:szCs w:val="22"/>
        </w:rPr>
        <w:t>j</w:t>
      </w:r>
      <w:r w:rsidR="00D84558">
        <w:rPr>
          <w:sz w:val="22"/>
          <w:szCs w:val="22"/>
        </w:rPr>
        <w:t>a</w:t>
      </w:r>
      <w:proofErr w:type="spellEnd"/>
      <w:r w:rsidR="00D84558">
        <w:rPr>
          <w:sz w:val="22"/>
          <w:szCs w:val="22"/>
        </w:rPr>
        <w:t xml:space="preserve"> </w:t>
      </w:r>
      <w:proofErr w:type="spellStart"/>
      <w:r w:rsidR="00D84558">
        <w:rPr>
          <w:sz w:val="22"/>
          <w:szCs w:val="22"/>
        </w:rPr>
        <w:t>odvj</w:t>
      </w:r>
      <w:proofErr w:type="spellEnd"/>
      <w:r w:rsidR="00D84558">
        <w:rPr>
          <w:sz w:val="22"/>
          <w:szCs w:val="22"/>
        </w:rPr>
        <w:t>. u OD Mikuličić, Lončarić</w:t>
      </w:r>
      <w:r>
        <w:rPr>
          <w:sz w:val="22"/>
          <w:szCs w:val="22"/>
        </w:rPr>
        <w:t xml:space="preserve"> i </w:t>
      </w:r>
      <w:proofErr w:type="spellStart"/>
      <w:r>
        <w:rPr>
          <w:sz w:val="22"/>
          <w:szCs w:val="22"/>
        </w:rPr>
        <w:t>Bahun</w:t>
      </w:r>
      <w:proofErr w:type="spellEnd"/>
      <w:r>
        <w:rPr>
          <w:sz w:val="22"/>
          <w:szCs w:val="22"/>
        </w:rPr>
        <w:t xml:space="preserve"> i Topić</w:t>
      </w:r>
    </w:p>
    <w:p w:rsidRDefault="005E2458" w:rsidP="00224B33" w:rsidR="005E2458">
      <w:pPr>
        <w:numPr>
          <w:ilvl w:val="0"/>
          <w:numId w:val="1"/>
        </w:numPr>
        <w:jc w:val="both"/>
        <w:rPr>
          <w:sz w:val="22"/>
          <w:szCs w:val="22"/>
        </w:rPr>
      </w:pPr>
      <w:r>
        <w:rPr>
          <w:sz w:val="22"/>
          <w:szCs w:val="22"/>
        </w:rPr>
        <w:t>Allianz Zagreb d.d. – punomoćnica Ivana Pintarić, zaposlenica</w:t>
      </w:r>
    </w:p>
    <w:p w:rsidRDefault="005E2458" w:rsidP="00D84558" w:rsidR="005E2458">
      <w:pPr>
        <w:ind w:left="720"/>
        <w:jc w:val="both"/>
        <w:rPr>
          <w:sz w:val="22"/>
          <w:szCs w:val="22"/>
        </w:rPr>
      </w:pPr>
    </w:p>
    <w:p w:rsidRDefault="005E2458" w:rsidP="005E2458" w:rsidR="005E2458" w:rsidRPr="005E2458">
      <w:pPr>
        <w:jc w:val="both"/>
        <w:rPr>
          <w:sz w:val="22"/>
          <w:szCs w:val="22"/>
        </w:rPr>
      </w:pPr>
    </w:p>
    <w:p w:rsidRDefault="004B4ED8" w:rsidP="00224B33" w:rsidR="004B4ED8" w:rsidRPr="00801FFD">
      <w:pPr>
        <w:jc w:val="both"/>
        <w:rPr>
          <w:sz w:val="22"/>
          <w:szCs w:val="22"/>
        </w:rPr>
      </w:pPr>
    </w:p>
    <w:p w:rsidRDefault="004B4ED8" w:rsidP="00224B33" w:rsidR="00801FFD" w:rsidRPr="00801FFD">
      <w:pPr>
        <w:jc w:val="both"/>
        <w:rPr>
          <w:sz w:val="22"/>
          <w:szCs w:val="22"/>
        </w:rPr>
      </w:pPr>
      <w:r w:rsidRPr="00801FFD">
        <w:rPr>
          <w:sz w:val="22"/>
          <w:szCs w:val="22"/>
        </w:rPr>
        <w:t>Sudac utvrđuje da je današnje ročište određeno na temelju čl. 66. Zakona o financijskom poslovanju i predstečajnoj nagodbi ("Narodne novine" broj 108/12, 144/12, 81/13 i 112/13, dalje: ZFPPN).</w:t>
      </w:r>
      <w:r w:rsidR="006B6C27" w:rsidRPr="00801FFD">
        <w:rPr>
          <w:sz w:val="22"/>
          <w:szCs w:val="22"/>
        </w:rPr>
        <w:t xml:space="preserve">Utvrđuje se da je </w:t>
      </w:r>
      <w:r w:rsidR="009C3348" w:rsidRPr="00801FFD">
        <w:rPr>
          <w:sz w:val="22"/>
          <w:szCs w:val="22"/>
        </w:rPr>
        <w:t>oglas</w:t>
      </w:r>
      <w:r w:rsidR="006B6C27" w:rsidRPr="00801FFD">
        <w:rPr>
          <w:sz w:val="22"/>
          <w:szCs w:val="22"/>
        </w:rPr>
        <w:t xml:space="preserve"> od </w:t>
      </w:r>
      <w:r w:rsidR="00DC59E7" w:rsidRPr="00801FFD">
        <w:rPr>
          <w:sz w:val="22"/>
          <w:szCs w:val="22"/>
        </w:rPr>
        <w:t>3. ožujka</w:t>
      </w:r>
      <w:r w:rsidR="001279FA" w:rsidRPr="00801FFD">
        <w:rPr>
          <w:sz w:val="22"/>
          <w:szCs w:val="22"/>
        </w:rPr>
        <w:t xml:space="preserve"> 2016</w:t>
      </w:r>
      <w:r w:rsidRPr="00801FFD">
        <w:rPr>
          <w:sz w:val="22"/>
          <w:szCs w:val="22"/>
        </w:rPr>
        <w:t>., kojim su dužnik i svi vjerovnici pozvani na ročište radi sklapanja predstečajne nagodbe i obav</w:t>
      </w:r>
      <w:r w:rsidR="000171A3" w:rsidRPr="00801FFD">
        <w:rPr>
          <w:sz w:val="22"/>
          <w:szCs w:val="22"/>
        </w:rPr>
        <w:t>i</w:t>
      </w:r>
      <w:r w:rsidRPr="00801FFD">
        <w:rPr>
          <w:sz w:val="22"/>
          <w:szCs w:val="22"/>
        </w:rPr>
        <w:t>ješteni kako uvid u prijedlog predstečajne nagodbe mogu obaviti u sobi ovog suda br. 85/II (ulična zgrada), objavlj</w:t>
      </w:r>
      <w:r w:rsidR="009C3348" w:rsidRPr="00801FFD">
        <w:rPr>
          <w:sz w:val="22"/>
          <w:szCs w:val="22"/>
        </w:rPr>
        <w:t>en</w:t>
      </w:r>
      <w:r w:rsidR="00A14E7B" w:rsidRPr="00801FFD">
        <w:rPr>
          <w:sz w:val="22"/>
          <w:szCs w:val="22"/>
        </w:rPr>
        <w:t xml:space="preserve"> na </w:t>
      </w:r>
      <w:r w:rsidR="009C3348" w:rsidRPr="00801FFD">
        <w:rPr>
          <w:sz w:val="22"/>
          <w:szCs w:val="22"/>
        </w:rPr>
        <w:t>mrežnoj stranici e-oglasna</w:t>
      </w:r>
      <w:r w:rsidR="00A14E7B" w:rsidRPr="00801FFD">
        <w:rPr>
          <w:sz w:val="22"/>
          <w:szCs w:val="22"/>
        </w:rPr>
        <w:t xml:space="preserve"> plo</w:t>
      </w:r>
      <w:r w:rsidR="009C3348" w:rsidRPr="00801FFD">
        <w:rPr>
          <w:sz w:val="22"/>
          <w:szCs w:val="22"/>
        </w:rPr>
        <w:t>ča Trgovačkog suda u Zagrebu</w:t>
      </w:r>
      <w:r w:rsidR="006B6C27" w:rsidRPr="00801FFD">
        <w:rPr>
          <w:sz w:val="22"/>
          <w:szCs w:val="22"/>
        </w:rPr>
        <w:t xml:space="preserve"> od </w:t>
      </w:r>
      <w:r w:rsidR="00DC59E7" w:rsidRPr="00801FFD">
        <w:rPr>
          <w:sz w:val="22"/>
          <w:szCs w:val="22"/>
        </w:rPr>
        <w:t>3. ožujka</w:t>
      </w:r>
      <w:r w:rsidR="001279FA" w:rsidRPr="00801FFD">
        <w:rPr>
          <w:sz w:val="22"/>
          <w:szCs w:val="22"/>
        </w:rPr>
        <w:t xml:space="preserve"> 2016</w:t>
      </w:r>
      <w:r w:rsidRPr="00801FFD">
        <w:rPr>
          <w:sz w:val="22"/>
          <w:szCs w:val="22"/>
        </w:rPr>
        <w:t>. i na web stranici Financijske agencije od</w:t>
      </w:r>
      <w:r w:rsidR="00A14E7B" w:rsidRPr="00801FFD">
        <w:rPr>
          <w:sz w:val="22"/>
          <w:szCs w:val="22"/>
        </w:rPr>
        <w:t xml:space="preserve"> </w:t>
      </w:r>
      <w:r w:rsidR="00DC59E7" w:rsidRPr="00801FFD">
        <w:rPr>
          <w:sz w:val="22"/>
          <w:szCs w:val="22"/>
        </w:rPr>
        <w:t>4. ožujka</w:t>
      </w:r>
      <w:r w:rsidR="00A14E7B" w:rsidRPr="00801FFD">
        <w:rPr>
          <w:sz w:val="22"/>
          <w:szCs w:val="22"/>
        </w:rPr>
        <w:t xml:space="preserve"> </w:t>
      </w:r>
      <w:r w:rsidR="001279FA" w:rsidRPr="00801FFD">
        <w:rPr>
          <w:sz w:val="22"/>
          <w:szCs w:val="22"/>
        </w:rPr>
        <w:t>2016</w:t>
      </w:r>
      <w:r w:rsidRPr="00801FFD">
        <w:rPr>
          <w:sz w:val="22"/>
          <w:szCs w:val="22"/>
        </w:rPr>
        <w:t xml:space="preserve">. </w:t>
      </w:r>
    </w:p>
    <w:p w:rsidRDefault="004B4ED8" w:rsidP="00224B33" w:rsidR="005F4A28" w:rsidRPr="00801FFD">
      <w:pPr>
        <w:jc w:val="both"/>
        <w:rPr>
          <w:i/>
          <w:color w:val="FF0000"/>
          <w:sz w:val="22"/>
          <w:szCs w:val="22"/>
        </w:rPr>
      </w:pPr>
      <w:r w:rsidRPr="00801FFD">
        <w:rPr>
          <w:sz w:val="22"/>
          <w:szCs w:val="22"/>
        </w:rPr>
        <w:t>Utvrđuje se da se u spisu nalaze: rješenje kojim je utvrđeno da su za plan financijskog restrukturiranja glasovali vjerovnici čije tražbine prelaze 2/3 vrijednosti svih utvrđenih tražbina</w:t>
      </w:r>
      <w:r w:rsidR="00FE2A8D" w:rsidRPr="00801FFD">
        <w:rPr>
          <w:sz w:val="22"/>
          <w:szCs w:val="22"/>
        </w:rPr>
        <w:t xml:space="preserve"> s potvrdom izvršnosti</w:t>
      </w:r>
      <w:r w:rsidRPr="00801FFD">
        <w:rPr>
          <w:sz w:val="22"/>
          <w:szCs w:val="22"/>
        </w:rPr>
        <w:t xml:space="preserve"> (list </w:t>
      </w:r>
      <w:r w:rsidR="00FE2A8D" w:rsidRPr="00801FFD">
        <w:rPr>
          <w:sz w:val="22"/>
          <w:szCs w:val="22"/>
        </w:rPr>
        <w:t>53.-55</w:t>
      </w:r>
      <w:r w:rsidR="005F4A28" w:rsidRPr="00801FFD">
        <w:rPr>
          <w:sz w:val="22"/>
          <w:szCs w:val="22"/>
        </w:rPr>
        <w:t>.</w:t>
      </w:r>
      <w:r w:rsidR="00A14E7B" w:rsidRPr="00801FFD">
        <w:rPr>
          <w:sz w:val="22"/>
          <w:szCs w:val="22"/>
        </w:rPr>
        <w:t xml:space="preserve"> spisa)</w:t>
      </w:r>
      <w:r w:rsidR="00E945C9" w:rsidRPr="00801FFD">
        <w:rPr>
          <w:sz w:val="22"/>
          <w:szCs w:val="22"/>
        </w:rPr>
        <w:t xml:space="preserve">, rješenje o utvrđenim tražbinama (list </w:t>
      </w:r>
      <w:r w:rsidR="00FE2A8D" w:rsidRPr="00801FFD">
        <w:rPr>
          <w:sz w:val="22"/>
          <w:szCs w:val="22"/>
        </w:rPr>
        <w:t>185.-187</w:t>
      </w:r>
      <w:r w:rsidR="00E945C9" w:rsidRPr="00801FFD">
        <w:rPr>
          <w:sz w:val="22"/>
          <w:szCs w:val="22"/>
        </w:rPr>
        <w:t xml:space="preserve"> spisa)</w:t>
      </w:r>
      <w:r w:rsidRPr="00801FFD">
        <w:rPr>
          <w:sz w:val="22"/>
          <w:szCs w:val="22"/>
        </w:rPr>
        <w:t>,</w:t>
      </w:r>
      <w:r w:rsidR="001279FA" w:rsidRPr="00801FFD">
        <w:rPr>
          <w:sz w:val="22"/>
          <w:szCs w:val="22"/>
        </w:rPr>
        <w:t xml:space="preserve"> </w:t>
      </w:r>
      <w:r w:rsidRPr="00801FFD">
        <w:rPr>
          <w:sz w:val="22"/>
          <w:szCs w:val="22"/>
        </w:rPr>
        <w:t>tab</w:t>
      </w:r>
      <w:r w:rsidR="00787B08" w:rsidRPr="00801FFD">
        <w:rPr>
          <w:sz w:val="22"/>
          <w:szCs w:val="22"/>
        </w:rPr>
        <w:t xml:space="preserve">lica </w:t>
      </w:r>
      <w:r w:rsidR="00E945C9" w:rsidRPr="00801FFD">
        <w:rPr>
          <w:sz w:val="22"/>
          <w:szCs w:val="22"/>
        </w:rPr>
        <w:t xml:space="preserve">utvrđenih tražbina (list </w:t>
      </w:r>
      <w:r w:rsidR="00FE2A8D" w:rsidRPr="00801FFD">
        <w:rPr>
          <w:sz w:val="22"/>
          <w:szCs w:val="22"/>
        </w:rPr>
        <w:t>188</w:t>
      </w:r>
      <w:r w:rsidR="00AB18B0" w:rsidRPr="00801FFD">
        <w:rPr>
          <w:sz w:val="22"/>
          <w:szCs w:val="22"/>
        </w:rPr>
        <w:t>.</w:t>
      </w:r>
      <w:r w:rsidR="00FE2A8D" w:rsidRPr="00801FFD">
        <w:rPr>
          <w:sz w:val="22"/>
          <w:szCs w:val="22"/>
        </w:rPr>
        <w:t>-201</w:t>
      </w:r>
      <w:r w:rsidR="00AB18B0" w:rsidRPr="00801FFD">
        <w:rPr>
          <w:sz w:val="22"/>
          <w:szCs w:val="22"/>
        </w:rPr>
        <w:t xml:space="preserve"> spisa), </w:t>
      </w:r>
      <w:r w:rsidR="00FE2A8D" w:rsidRPr="00801FFD">
        <w:rPr>
          <w:sz w:val="22"/>
          <w:szCs w:val="22"/>
        </w:rPr>
        <w:t>plan financijskog i operativnog restrukturiranja</w:t>
      </w:r>
      <w:r w:rsidR="006112BA" w:rsidRPr="00801FFD">
        <w:rPr>
          <w:sz w:val="22"/>
          <w:szCs w:val="22"/>
        </w:rPr>
        <w:t xml:space="preserve"> i nacrt predstečajne nagodbe</w:t>
      </w:r>
      <w:r w:rsidR="00AB18B0" w:rsidRPr="00801FFD">
        <w:rPr>
          <w:sz w:val="22"/>
          <w:szCs w:val="22"/>
        </w:rPr>
        <w:t>.</w:t>
      </w:r>
    </w:p>
    <w:p w:rsidRDefault="004B4ED8" w:rsidP="00224B33" w:rsidR="004B4ED8" w:rsidRPr="00801FFD">
      <w:pPr>
        <w:jc w:val="both"/>
        <w:rPr>
          <w:sz w:val="22"/>
          <w:szCs w:val="22"/>
        </w:rPr>
      </w:pPr>
      <w:r w:rsidRPr="00801FFD">
        <w:rPr>
          <w:sz w:val="22"/>
          <w:szCs w:val="22"/>
        </w:rPr>
        <w:lastRenderedPageBreak/>
        <w:t xml:space="preserve">Utvrđuje se da </w:t>
      </w:r>
      <w:r w:rsidR="00A14E7B" w:rsidRPr="00801FFD">
        <w:rPr>
          <w:sz w:val="22"/>
          <w:szCs w:val="22"/>
        </w:rPr>
        <w:t>su rješenjem od</w:t>
      </w:r>
      <w:r w:rsidR="00287B88" w:rsidRPr="00801FFD">
        <w:rPr>
          <w:sz w:val="22"/>
          <w:szCs w:val="22"/>
        </w:rPr>
        <w:t xml:space="preserve"> </w:t>
      </w:r>
      <w:r w:rsidR="00DB25A3" w:rsidRPr="00801FFD">
        <w:rPr>
          <w:sz w:val="22"/>
          <w:szCs w:val="22"/>
        </w:rPr>
        <w:t>13. kolovoza</w:t>
      </w:r>
      <w:r w:rsidR="00973474" w:rsidRPr="00801FFD">
        <w:rPr>
          <w:sz w:val="22"/>
          <w:szCs w:val="22"/>
        </w:rPr>
        <w:t xml:space="preserve"> 2</w:t>
      </w:r>
      <w:r w:rsidR="00DB25A3" w:rsidRPr="00801FFD">
        <w:rPr>
          <w:sz w:val="22"/>
          <w:szCs w:val="22"/>
        </w:rPr>
        <w:t>015</w:t>
      </w:r>
      <w:r w:rsidR="00A14E7B" w:rsidRPr="00801FFD">
        <w:rPr>
          <w:sz w:val="22"/>
          <w:szCs w:val="22"/>
        </w:rPr>
        <w:t>.</w:t>
      </w:r>
      <w:r w:rsidR="00C60F52" w:rsidRPr="00801FFD">
        <w:rPr>
          <w:sz w:val="22"/>
          <w:szCs w:val="22"/>
        </w:rPr>
        <w:t xml:space="preserve"> </w:t>
      </w:r>
      <w:r w:rsidR="00A14E7B" w:rsidRPr="00801FFD">
        <w:rPr>
          <w:sz w:val="22"/>
          <w:szCs w:val="22"/>
        </w:rPr>
        <w:t>utvrđene tražbine</w:t>
      </w:r>
      <w:r w:rsidRPr="00801FFD">
        <w:rPr>
          <w:sz w:val="22"/>
          <w:szCs w:val="22"/>
        </w:rPr>
        <w:t xml:space="preserve"> </w:t>
      </w:r>
      <w:r w:rsidR="00A14E7B" w:rsidRPr="00801FFD">
        <w:rPr>
          <w:sz w:val="22"/>
          <w:szCs w:val="22"/>
        </w:rPr>
        <w:t>u ukup</w:t>
      </w:r>
      <w:r w:rsidRPr="00801FFD">
        <w:rPr>
          <w:sz w:val="22"/>
          <w:szCs w:val="22"/>
        </w:rPr>
        <w:t>n</w:t>
      </w:r>
      <w:r w:rsidR="00A14E7B" w:rsidRPr="00801FFD">
        <w:rPr>
          <w:sz w:val="22"/>
          <w:szCs w:val="22"/>
        </w:rPr>
        <w:t>om</w:t>
      </w:r>
      <w:r w:rsidRPr="00801FFD">
        <w:rPr>
          <w:sz w:val="22"/>
          <w:szCs w:val="22"/>
        </w:rPr>
        <w:t xml:space="preserve"> iznos</w:t>
      </w:r>
      <w:r w:rsidR="00A14E7B" w:rsidRPr="00801FFD">
        <w:rPr>
          <w:sz w:val="22"/>
          <w:szCs w:val="22"/>
        </w:rPr>
        <w:t>u</w:t>
      </w:r>
      <w:r w:rsidRPr="00801FFD">
        <w:rPr>
          <w:sz w:val="22"/>
          <w:szCs w:val="22"/>
        </w:rPr>
        <w:t xml:space="preserve"> od  </w:t>
      </w:r>
      <w:r w:rsidR="00DB25A3" w:rsidRPr="00801FFD">
        <w:rPr>
          <w:sz w:val="22"/>
          <w:szCs w:val="22"/>
        </w:rPr>
        <w:t>28.841.403,35</w:t>
      </w:r>
      <w:r w:rsidRPr="00801FFD">
        <w:rPr>
          <w:sz w:val="22"/>
          <w:szCs w:val="22"/>
        </w:rPr>
        <w:t xml:space="preserve"> kn.</w:t>
      </w:r>
    </w:p>
    <w:p w:rsidRDefault="00102683" w:rsidP="00224B33" w:rsidR="00102683" w:rsidRPr="00801FFD">
      <w:pPr>
        <w:jc w:val="both"/>
        <w:rPr>
          <w:sz w:val="22"/>
          <w:szCs w:val="22"/>
        </w:rPr>
      </w:pPr>
      <w:r w:rsidRPr="00801FFD">
        <w:rPr>
          <w:sz w:val="22"/>
          <w:szCs w:val="22"/>
        </w:rPr>
        <w:t>Uvidom u spis utvrđeno je da Mladen Petreski nema pravo glasa u smislu čl. 72.a Zakona o financijskom poslovanju i predstečajnoj nagodbi.</w:t>
      </w:r>
    </w:p>
    <w:p w:rsidRDefault="00102683" w:rsidP="00224B33" w:rsidR="00102683" w:rsidRPr="00801FFD">
      <w:pPr>
        <w:jc w:val="both"/>
        <w:rPr>
          <w:sz w:val="22"/>
          <w:szCs w:val="22"/>
        </w:rPr>
      </w:pPr>
      <w:r w:rsidRPr="00801FFD">
        <w:rPr>
          <w:sz w:val="22"/>
          <w:szCs w:val="22"/>
        </w:rPr>
        <w:t>Slijedom navedenog, ukupan iznos tražbina za koje vjerovnici imaju pravo glasa iznosi 19.424.418,62 kn.</w:t>
      </w:r>
    </w:p>
    <w:p w:rsidRDefault="00FC43EE" w:rsidP="00224B33" w:rsidR="004B4ED8" w:rsidRPr="00801FFD">
      <w:pPr>
        <w:jc w:val="both"/>
        <w:rPr>
          <w:sz w:val="22"/>
          <w:szCs w:val="22"/>
        </w:rPr>
      </w:pPr>
      <w:r w:rsidRPr="00801FFD">
        <w:rPr>
          <w:sz w:val="22"/>
          <w:szCs w:val="22"/>
        </w:rPr>
        <w:t xml:space="preserve">Utvrđuje se da je </w:t>
      </w:r>
      <w:r w:rsidR="00102683" w:rsidRPr="00801FFD">
        <w:rPr>
          <w:sz w:val="22"/>
          <w:szCs w:val="22"/>
        </w:rPr>
        <w:t>12. listopada 2015</w:t>
      </w:r>
      <w:r w:rsidR="004B4ED8" w:rsidRPr="00801FFD">
        <w:rPr>
          <w:sz w:val="22"/>
          <w:szCs w:val="22"/>
        </w:rPr>
        <w:t>. održano ročište za glasovanje o Planu financijskog i operativnog restrukturiranja dužnika n</w:t>
      </w:r>
      <w:r w:rsidR="00A14E7B" w:rsidRPr="00801FFD">
        <w:rPr>
          <w:sz w:val="22"/>
          <w:szCs w:val="22"/>
        </w:rPr>
        <w:t>ako</w:t>
      </w:r>
      <w:r w:rsidR="00A375BF" w:rsidRPr="00801FFD">
        <w:rPr>
          <w:sz w:val="22"/>
          <w:szCs w:val="22"/>
        </w:rPr>
        <w:t xml:space="preserve">n kojeg je Nagodbeno vijeće </w:t>
      </w:r>
      <w:r w:rsidR="00102683" w:rsidRPr="00801FFD">
        <w:rPr>
          <w:sz w:val="22"/>
          <w:szCs w:val="22"/>
        </w:rPr>
        <w:t>HR01</w:t>
      </w:r>
      <w:r w:rsidR="004B4ED8" w:rsidRPr="00801FFD">
        <w:rPr>
          <w:sz w:val="22"/>
          <w:szCs w:val="22"/>
        </w:rPr>
        <w:t xml:space="preserve"> donijelo rješenje, kojim je utvrđeno da su za Plan financijskog i operativnog restrukturiranja glasovali vjerovnici čije tražbine prelaze 2/3 vrijednosti svih utvrđenih tražbina </w:t>
      </w:r>
    </w:p>
    <w:p w:rsidRDefault="00FC43EE" w:rsidP="00224B33" w:rsidR="00FC43EE" w:rsidRPr="00801FFD">
      <w:pPr>
        <w:jc w:val="both"/>
        <w:rPr>
          <w:sz w:val="22"/>
          <w:szCs w:val="22"/>
        </w:rPr>
      </w:pPr>
    </w:p>
    <w:p w:rsidRDefault="004B4ED8" w:rsidP="00224B33" w:rsidR="00C91B7D" w:rsidRPr="00801FFD">
      <w:pPr>
        <w:jc w:val="both"/>
        <w:rPr>
          <w:sz w:val="22"/>
          <w:szCs w:val="22"/>
        </w:rPr>
      </w:pPr>
      <w:r w:rsidRPr="00801FFD">
        <w:rPr>
          <w:sz w:val="22"/>
          <w:szCs w:val="22"/>
        </w:rPr>
        <w:t>Sud kratko izlaže prijedlog predstečajne nagodbe.</w:t>
      </w:r>
      <w:r w:rsidR="005D5C1D" w:rsidRPr="00801FFD">
        <w:rPr>
          <w:sz w:val="22"/>
          <w:szCs w:val="22"/>
        </w:rPr>
        <w:t xml:space="preserve"> </w:t>
      </w:r>
    </w:p>
    <w:p w:rsidRDefault="004B4ED8" w:rsidP="00224B33" w:rsidR="004B4ED8" w:rsidRPr="00801FFD">
      <w:pPr>
        <w:jc w:val="both"/>
        <w:rPr>
          <w:sz w:val="22"/>
          <w:szCs w:val="22"/>
        </w:rPr>
      </w:pPr>
      <w:r w:rsidRPr="00801FFD">
        <w:rPr>
          <w:sz w:val="22"/>
          <w:szCs w:val="22"/>
        </w:rPr>
        <w:t>Sud poziva dužnika, te svakog vjerovnike koji je prihvatio plan financijskog restrukturiranja  pojedinačno se očitovati pristaju li na sklapanje predstečajne nagodbe.</w:t>
      </w:r>
    </w:p>
    <w:p w:rsidRDefault="004B4ED8" w:rsidP="00224B33" w:rsidR="004B4ED8" w:rsidRPr="00801FFD">
      <w:pPr>
        <w:jc w:val="both"/>
        <w:rPr>
          <w:sz w:val="22"/>
          <w:szCs w:val="22"/>
        </w:rPr>
      </w:pPr>
    </w:p>
    <w:p w:rsidRDefault="00D84558" w:rsidP="00224B33" w:rsidR="004B4ED8" w:rsidRPr="00D84558">
      <w:pPr>
        <w:jc w:val="both"/>
        <w:rPr>
          <w:sz w:val="22"/>
          <w:szCs w:val="22"/>
        </w:rPr>
      </w:pPr>
      <w:r>
        <w:rPr>
          <w:sz w:val="22"/>
          <w:szCs w:val="22"/>
        </w:rPr>
        <w:t>Zamjenik punomoćnika d</w:t>
      </w:r>
      <w:r w:rsidR="000B652C" w:rsidRPr="00D84558">
        <w:rPr>
          <w:sz w:val="22"/>
          <w:szCs w:val="22"/>
        </w:rPr>
        <w:t>užnik</w:t>
      </w:r>
      <w:r>
        <w:rPr>
          <w:sz w:val="22"/>
          <w:szCs w:val="22"/>
        </w:rPr>
        <w:t>a</w:t>
      </w:r>
      <w:r w:rsidR="004B4ED8" w:rsidRPr="00D84558">
        <w:rPr>
          <w:sz w:val="22"/>
          <w:szCs w:val="22"/>
        </w:rPr>
        <w:t xml:space="preserve"> izjavljuje kako</w:t>
      </w:r>
      <w:r>
        <w:rPr>
          <w:sz w:val="22"/>
          <w:szCs w:val="22"/>
        </w:rPr>
        <w:t xml:space="preserve"> dužnik</w:t>
      </w:r>
      <w:r w:rsidR="004B4ED8" w:rsidRPr="00D84558">
        <w:rPr>
          <w:sz w:val="22"/>
          <w:szCs w:val="22"/>
        </w:rPr>
        <w:t xml:space="preserve"> daje pristanak za sklapanje predstečajne nagodbe. </w:t>
      </w:r>
    </w:p>
    <w:p w:rsidRDefault="00C60F52" w:rsidP="00224B33" w:rsidR="00C60F52" w:rsidRPr="00801FFD">
      <w:pPr>
        <w:jc w:val="both"/>
        <w:rPr>
          <w:i/>
          <w:color w:val="FF0000"/>
          <w:sz w:val="22"/>
          <w:szCs w:val="22"/>
        </w:rPr>
      </w:pPr>
    </w:p>
    <w:p w:rsidRDefault="004B4ED8" w:rsidP="00FC4E85" w:rsidR="00C91B7D" w:rsidRPr="00D84558">
      <w:pPr>
        <w:jc w:val="both"/>
        <w:rPr>
          <w:sz w:val="22"/>
          <w:szCs w:val="22"/>
        </w:rPr>
      </w:pPr>
      <w:r w:rsidRPr="00D84558">
        <w:rPr>
          <w:sz w:val="22"/>
          <w:szCs w:val="22"/>
        </w:rPr>
        <w:t xml:space="preserve">Vjerovnik </w:t>
      </w:r>
      <w:r w:rsidR="00102683" w:rsidRPr="00D84558">
        <w:rPr>
          <w:sz w:val="22"/>
          <w:szCs w:val="22"/>
        </w:rPr>
        <w:t>Porsche leasing d.o.o.</w:t>
      </w:r>
      <w:r w:rsidRPr="00D84558">
        <w:rPr>
          <w:sz w:val="22"/>
          <w:szCs w:val="22"/>
        </w:rPr>
        <w:t>, č</w:t>
      </w:r>
      <w:r w:rsidR="00FC43EE" w:rsidRPr="00D84558">
        <w:rPr>
          <w:sz w:val="22"/>
          <w:szCs w:val="22"/>
        </w:rPr>
        <w:t xml:space="preserve">ija utvrđena tražbina iznosi </w:t>
      </w:r>
      <w:r w:rsidR="00102683" w:rsidRPr="00D84558">
        <w:rPr>
          <w:sz w:val="22"/>
          <w:szCs w:val="22"/>
        </w:rPr>
        <w:t>4.867.933,16</w:t>
      </w:r>
      <w:r w:rsidR="00C91B7D" w:rsidRPr="00D84558">
        <w:rPr>
          <w:sz w:val="22"/>
          <w:szCs w:val="22"/>
        </w:rPr>
        <w:t xml:space="preserve"> kn</w:t>
      </w:r>
      <w:r w:rsidRPr="00D84558">
        <w:rPr>
          <w:sz w:val="22"/>
          <w:szCs w:val="22"/>
        </w:rPr>
        <w:t>, izjavljuje kako daje pristanak za sklapanje predstečajne nagodbe.</w:t>
      </w:r>
    </w:p>
    <w:p w:rsidRDefault="006112BA" w:rsidP="00FC4E85" w:rsidR="006112BA" w:rsidRPr="00D84558">
      <w:pPr>
        <w:jc w:val="both"/>
        <w:rPr>
          <w:sz w:val="22"/>
          <w:szCs w:val="22"/>
        </w:rPr>
      </w:pPr>
      <w:r w:rsidRPr="00D84558">
        <w:rPr>
          <w:sz w:val="22"/>
          <w:szCs w:val="22"/>
        </w:rPr>
        <w:t xml:space="preserve">Vjerovnik Grand auto d.o.o., čija utvrđena tražbina iznosi 9.638,97 kn, </w:t>
      </w:r>
      <w:r w:rsidR="00C91B7D" w:rsidRPr="00D84558">
        <w:rPr>
          <w:sz w:val="22"/>
          <w:szCs w:val="22"/>
        </w:rPr>
        <w:t>izjavljuje kako daje pristanak za sklapanje predstečajne nagodbe.</w:t>
      </w:r>
    </w:p>
    <w:p w:rsidRDefault="00C91B7D" w:rsidP="00FC4E85" w:rsidR="00C91B7D" w:rsidRPr="00D84558">
      <w:pPr>
        <w:jc w:val="both"/>
        <w:rPr>
          <w:sz w:val="22"/>
          <w:szCs w:val="22"/>
        </w:rPr>
      </w:pPr>
      <w:r w:rsidRPr="00D84558">
        <w:rPr>
          <w:sz w:val="22"/>
          <w:szCs w:val="22"/>
        </w:rPr>
        <w:t xml:space="preserve">Vjerovnik </w:t>
      </w:r>
      <w:r w:rsidR="006112BA" w:rsidRPr="00D84558">
        <w:rPr>
          <w:sz w:val="22"/>
          <w:szCs w:val="22"/>
        </w:rPr>
        <w:t>Erste&amp;Steiermarkische S-leasing d.o.o.</w:t>
      </w:r>
      <w:r w:rsidRPr="00D84558">
        <w:rPr>
          <w:sz w:val="22"/>
          <w:szCs w:val="22"/>
        </w:rPr>
        <w:t xml:space="preserve">, čija utvrđena tražbina iznosi </w:t>
      </w:r>
      <w:r w:rsidR="006112BA" w:rsidRPr="00D84558">
        <w:rPr>
          <w:sz w:val="22"/>
          <w:szCs w:val="22"/>
        </w:rPr>
        <w:t>78.244,34</w:t>
      </w:r>
      <w:r w:rsidRPr="00D84558">
        <w:rPr>
          <w:sz w:val="22"/>
          <w:szCs w:val="22"/>
        </w:rPr>
        <w:t xml:space="preserve"> kn, izjavljuje kako daje pristanak za sklapanje predstečajne nagodbe.</w:t>
      </w:r>
    </w:p>
    <w:p w:rsidRDefault="00AE5CD7" w:rsidP="00FC4E85" w:rsidR="00C91B7D" w:rsidRPr="00D84558">
      <w:pPr>
        <w:jc w:val="both"/>
        <w:rPr>
          <w:sz w:val="22"/>
          <w:szCs w:val="22"/>
        </w:rPr>
      </w:pPr>
      <w:r w:rsidRPr="00D84558">
        <w:rPr>
          <w:sz w:val="22"/>
          <w:szCs w:val="22"/>
        </w:rPr>
        <w:t xml:space="preserve">Vjerovnik </w:t>
      </w:r>
      <w:r w:rsidR="006112BA" w:rsidRPr="00D84558">
        <w:rPr>
          <w:sz w:val="22"/>
          <w:szCs w:val="22"/>
        </w:rPr>
        <w:t>Unicredit leasing Croatia</w:t>
      </w:r>
      <w:r w:rsidRPr="00D84558">
        <w:rPr>
          <w:sz w:val="22"/>
          <w:szCs w:val="22"/>
        </w:rPr>
        <w:t xml:space="preserve"> d.o.o., čija utvrđena tražbina iznosi </w:t>
      </w:r>
      <w:r w:rsidR="006112BA" w:rsidRPr="00D84558">
        <w:rPr>
          <w:sz w:val="22"/>
          <w:szCs w:val="22"/>
        </w:rPr>
        <w:t>3.007.187,64</w:t>
      </w:r>
      <w:r w:rsidRPr="00D84558">
        <w:rPr>
          <w:sz w:val="22"/>
          <w:szCs w:val="22"/>
        </w:rPr>
        <w:t xml:space="preserve"> kn, izjavljuje kako daje pristanak za sklapanje predstečajne nagodbe.</w:t>
      </w:r>
    </w:p>
    <w:p w:rsidRDefault="006112BA" w:rsidP="00FC4E85" w:rsidR="006112BA" w:rsidRPr="00D84558">
      <w:pPr>
        <w:jc w:val="both"/>
        <w:rPr>
          <w:sz w:val="22"/>
          <w:szCs w:val="22"/>
        </w:rPr>
      </w:pPr>
      <w:r w:rsidRPr="00D84558">
        <w:rPr>
          <w:sz w:val="22"/>
          <w:szCs w:val="22"/>
        </w:rPr>
        <w:t>Vjerovnik Autohellas tourist and trading anonymus company, čija utvrđena tražbina iznosi 1.291.493,94 kn izjavljuje kako daje pristanak za sklapanje predstečajne nagodbe.</w:t>
      </w:r>
    </w:p>
    <w:p w:rsidRDefault="00AE5CD7" w:rsidP="00FC4E85" w:rsidR="00AE5CD7" w:rsidRPr="00D84558">
      <w:pPr>
        <w:jc w:val="both"/>
        <w:rPr>
          <w:sz w:val="22"/>
          <w:szCs w:val="22"/>
        </w:rPr>
      </w:pPr>
      <w:r w:rsidRPr="00D84558">
        <w:rPr>
          <w:sz w:val="22"/>
          <w:szCs w:val="22"/>
        </w:rPr>
        <w:t xml:space="preserve">Vjerovnik </w:t>
      </w:r>
      <w:r w:rsidR="006112BA" w:rsidRPr="00D84558">
        <w:rPr>
          <w:sz w:val="22"/>
          <w:szCs w:val="22"/>
        </w:rPr>
        <w:t>Allianz Zagreb d.d.</w:t>
      </w:r>
      <w:r w:rsidRPr="00D84558">
        <w:rPr>
          <w:sz w:val="22"/>
          <w:szCs w:val="22"/>
        </w:rPr>
        <w:t xml:space="preserve">, čija utvrđena tražbina iznosi </w:t>
      </w:r>
      <w:r w:rsidR="00316722" w:rsidRPr="00D84558">
        <w:rPr>
          <w:sz w:val="22"/>
          <w:szCs w:val="22"/>
        </w:rPr>
        <w:t>1.347.014,58</w:t>
      </w:r>
      <w:r w:rsidRPr="00D84558">
        <w:rPr>
          <w:sz w:val="22"/>
          <w:szCs w:val="22"/>
        </w:rPr>
        <w:t xml:space="preserve"> kn, izjavljuje da daje pristanak za sklapanje predstečajne nagodbe.</w:t>
      </w:r>
    </w:p>
    <w:p w:rsidRDefault="00316722" w:rsidP="00FC4E85" w:rsidR="00316722" w:rsidRPr="00D84558">
      <w:pPr>
        <w:jc w:val="both"/>
        <w:rPr>
          <w:sz w:val="22"/>
          <w:szCs w:val="22"/>
        </w:rPr>
      </w:pPr>
      <w:r w:rsidRPr="00D84558">
        <w:rPr>
          <w:sz w:val="22"/>
          <w:szCs w:val="22"/>
        </w:rPr>
        <w:t>Vjerovnik Zagrebačka banka d.d., čija utvrđena tražbina iznosi 3.420.032,24 kn, izjavljuje da daje pristanak za sklapanje predstečajne nagodbe.</w:t>
      </w:r>
    </w:p>
    <w:p w:rsidRDefault="00AE5CD7" w:rsidP="00FC4E85" w:rsidR="00316722" w:rsidRPr="00D84558">
      <w:pPr>
        <w:jc w:val="both"/>
        <w:rPr>
          <w:sz w:val="22"/>
          <w:szCs w:val="22"/>
        </w:rPr>
      </w:pPr>
      <w:r w:rsidRPr="00D84558">
        <w:rPr>
          <w:sz w:val="22"/>
          <w:szCs w:val="22"/>
        </w:rPr>
        <w:t xml:space="preserve">Vjerovnik </w:t>
      </w:r>
      <w:r w:rsidR="00316722" w:rsidRPr="00D84558">
        <w:rPr>
          <w:sz w:val="22"/>
          <w:szCs w:val="22"/>
        </w:rPr>
        <w:t>Auto Hrvatska automobili</w:t>
      </w:r>
      <w:r w:rsidRPr="00D84558">
        <w:rPr>
          <w:sz w:val="22"/>
          <w:szCs w:val="22"/>
        </w:rPr>
        <w:t xml:space="preserve"> d.o.o., čija utvrđena tražbina iznosi </w:t>
      </w:r>
      <w:r w:rsidR="00316722" w:rsidRPr="00D84558">
        <w:rPr>
          <w:sz w:val="22"/>
          <w:szCs w:val="22"/>
        </w:rPr>
        <w:t>76.328,33</w:t>
      </w:r>
      <w:r w:rsidRPr="00D84558">
        <w:rPr>
          <w:sz w:val="22"/>
          <w:szCs w:val="22"/>
        </w:rPr>
        <w:t xml:space="preserve"> kn, izjavljuje kako daje pristanak za sklapanje predstečajne nagodbe.</w:t>
      </w:r>
    </w:p>
    <w:p w:rsidRDefault="00AE5CD7" w:rsidP="00FC4E85" w:rsidR="00AE5CD7" w:rsidRPr="00D84558">
      <w:pPr>
        <w:jc w:val="both"/>
        <w:rPr>
          <w:sz w:val="22"/>
          <w:szCs w:val="22"/>
        </w:rPr>
      </w:pPr>
      <w:r w:rsidRPr="00D84558">
        <w:rPr>
          <w:sz w:val="22"/>
          <w:szCs w:val="22"/>
        </w:rPr>
        <w:t xml:space="preserve">Vjerovnik </w:t>
      </w:r>
      <w:r w:rsidR="00316722" w:rsidRPr="00D84558">
        <w:rPr>
          <w:sz w:val="22"/>
          <w:szCs w:val="22"/>
        </w:rPr>
        <w:t>Auto grifon</w:t>
      </w:r>
      <w:r w:rsidRPr="00D84558">
        <w:rPr>
          <w:sz w:val="22"/>
          <w:szCs w:val="22"/>
        </w:rPr>
        <w:t xml:space="preserve"> d.o.o., čija utvrđena tražbina iznosi </w:t>
      </w:r>
      <w:r w:rsidR="00316722" w:rsidRPr="00D84558">
        <w:rPr>
          <w:sz w:val="22"/>
          <w:szCs w:val="22"/>
        </w:rPr>
        <w:t>58.911,89</w:t>
      </w:r>
      <w:r w:rsidRPr="00D84558">
        <w:rPr>
          <w:sz w:val="22"/>
          <w:szCs w:val="22"/>
        </w:rPr>
        <w:t xml:space="preserve"> kn, izjavljuje kako daje pristanak za sklapanje predstečajne nagodbe.</w:t>
      </w:r>
    </w:p>
    <w:p w:rsidRDefault="00AE5CD7" w:rsidP="00FC4E85" w:rsidR="00AE5CD7" w:rsidRPr="00D84558">
      <w:pPr>
        <w:jc w:val="both"/>
        <w:rPr>
          <w:sz w:val="22"/>
          <w:szCs w:val="22"/>
        </w:rPr>
      </w:pPr>
      <w:r w:rsidRPr="00D84558">
        <w:rPr>
          <w:sz w:val="22"/>
          <w:szCs w:val="22"/>
        </w:rPr>
        <w:t xml:space="preserve">Vjerovnik </w:t>
      </w:r>
      <w:r w:rsidR="00316722" w:rsidRPr="00D84558">
        <w:rPr>
          <w:sz w:val="22"/>
          <w:szCs w:val="22"/>
        </w:rPr>
        <w:t>Futura auto</w:t>
      </w:r>
      <w:r w:rsidRPr="00D84558">
        <w:rPr>
          <w:sz w:val="22"/>
          <w:szCs w:val="22"/>
        </w:rPr>
        <w:t xml:space="preserve"> d.o.o., čija utvrđena tražbina iznosi </w:t>
      </w:r>
      <w:r w:rsidR="00316722" w:rsidRPr="00D84558">
        <w:rPr>
          <w:sz w:val="22"/>
          <w:szCs w:val="22"/>
        </w:rPr>
        <w:t>113.763,57</w:t>
      </w:r>
      <w:r w:rsidRPr="00D84558">
        <w:rPr>
          <w:sz w:val="22"/>
          <w:szCs w:val="22"/>
        </w:rPr>
        <w:t xml:space="preserve"> kn, izjavljuje kako daje pristanak za sklapanje predstečajne nagodbe.</w:t>
      </w:r>
    </w:p>
    <w:p w:rsidRDefault="00316722" w:rsidP="00316722" w:rsidR="00316722" w:rsidRPr="00D84558">
      <w:pPr>
        <w:jc w:val="both"/>
        <w:rPr>
          <w:sz w:val="22"/>
          <w:szCs w:val="22"/>
        </w:rPr>
      </w:pPr>
      <w:r w:rsidRPr="00D84558">
        <w:rPr>
          <w:sz w:val="22"/>
          <w:szCs w:val="22"/>
        </w:rPr>
        <w:t>Vjerovnik Toyota Croatia d.o.o., čija utvrđena tražbina iznosi 818.356,65 kn, izjavljuje da daje pristanak za sklapanje predstečajne nagodbe.</w:t>
      </w:r>
    </w:p>
    <w:p w:rsidRDefault="00316722" w:rsidP="00316722" w:rsidR="00316722" w:rsidRPr="00D84558">
      <w:pPr>
        <w:jc w:val="both"/>
        <w:rPr>
          <w:sz w:val="22"/>
          <w:szCs w:val="22"/>
        </w:rPr>
      </w:pPr>
      <w:r w:rsidRPr="00D84558">
        <w:rPr>
          <w:sz w:val="22"/>
          <w:szCs w:val="22"/>
        </w:rPr>
        <w:t>Vjerovnik Johanna Parnis England, čija utvrđena tražbina iznosi 951.239,41 kn, izjavljuje kako daje pristanak za sklapanje predstečajne nagodbe.</w:t>
      </w:r>
    </w:p>
    <w:p w:rsidRDefault="00316722" w:rsidP="00316722" w:rsidR="00316722" w:rsidRPr="00D84558">
      <w:pPr>
        <w:jc w:val="both"/>
        <w:rPr>
          <w:sz w:val="22"/>
          <w:szCs w:val="22"/>
        </w:rPr>
      </w:pPr>
      <w:r w:rsidRPr="00D84558">
        <w:rPr>
          <w:sz w:val="22"/>
          <w:szCs w:val="22"/>
        </w:rPr>
        <w:t xml:space="preserve">Vjerovnik </w:t>
      </w:r>
      <w:r w:rsidR="009467EC" w:rsidRPr="00D84558">
        <w:rPr>
          <w:sz w:val="22"/>
          <w:szCs w:val="22"/>
        </w:rPr>
        <w:t>Porsche inter auto</w:t>
      </w:r>
      <w:r w:rsidRPr="00D84558">
        <w:rPr>
          <w:sz w:val="22"/>
          <w:szCs w:val="22"/>
        </w:rPr>
        <w:t xml:space="preserve"> d.o.o., čija utvrđena tražbina iznosi </w:t>
      </w:r>
      <w:r w:rsidR="009467EC" w:rsidRPr="00D84558">
        <w:rPr>
          <w:sz w:val="22"/>
          <w:szCs w:val="22"/>
        </w:rPr>
        <w:t>119.799,58</w:t>
      </w:r>
      <w:r w:rsidRPr="00D84558">
        <w:rPr>
          <w:sz w:val="22"/>
          <w:szCs w:val="22"/>
        </w:rPr>
        <w:t xml:space="preserve"> kn, izjavljuje kako daje pristanak za sklapanje predstečajne nagodbe.</w:t>
      </w:r>
    </w:p>
    <w:p w:rsidRDefault="009467EC" w:rsidP="009467EC" w:rsidR="009467EC" w:rsidRPr="00D84558">
      <w:pPr>
        <w:jc w:val="both"/>
        <w:rPr>
          <w:sz w:val="22"/>
          <w:szCs w:val="22"/>
        </w:rPr>
      </w:pPr>
      <w:r w:rsidRPr="00D84558">
        <w:rPr>
          <w:sz w:val="22"/>
          <w:szCs w:val="22"/>
        </w:rPr>
        <w:t>Vjerovnik Peugeot Hrvatska d.o.o., čija utvrđena tražbina iznosi 593.213,67 kn, izjavljuje kako daje pristanak za sklapanje predstečajne nagodbe.</w:t>
      </w:r>
    </w:p>
    <w:p w:rsidRDefault="00316722" w:rsidP="00224B33" w:rsidR="00316722" w:rsidRPr="00801FFD">
      <w:pPr>
        <w:jc w:val="both"/>
        <w:rPr>
          <w:sz w:val="22"/>
          <w:szCs w:val="22"/>
        </w:rPr>
      </w:pPr>
    </w:p>
    <w:p w:rsidRDefault="00AB18B0" w:rsidP="00AB18B0" w:rsidR="00AB18B0" w:rsidRPr="00801FFD">
      <w:pPr>
        <w:jc w:val="both"/>
        <w:rPr>
          <w:sz w:val="22"/>
          <w:szCs w:val="22"/>
        </w:rPr>
      </w:pPr>
      <w:r w:rsidRPr="00801FFD">
        <w:rPr>
          <w:sz w:val="22"/>
          <w:szCs w:val="22"/>
        </w:rPr>
        <w:t xml:space="preserve">Utvrđuje se da je dužnik dao pristanak za sklapanje predstečajne nagodbe  te vjerovnici čije tražbine </w:t>
      </w:r>
      <w:r w:rsidRPr="00D84558">
        <w:rPr>
          <w:sz w:val="22"/>
          <w:szCs w:val="22"/>
        </w:rPr>
        <w:t xml:space="preserve">iznose </w:t>
      </w:r>
      <w:r w:rsidR="00D84558" w:rsidRPr="00D84558">
        <w:rPr>
          <w:sz w:val="22"/>
          <w:szCs w:val="22"/>
        </w:rPr>
        <w:t>16.753.157,97</w:t>
      </w:r>
      <w:r w:rsidRPr="00D84558">
        <w:rPr>
          <w:sz w:val="22"/>
          <w:szCs w:val="22"/>
        </w:rPr>
        <w:t xml:space="preserve"> </w:t>
      </w:r>
      <w:r w:rsidRPr="00801FFD">
        <w:rPr>
          <w:sz w:val="22"/>
          <w:szCs w:val="22"/>
        </w:rPr>
        <w:t xml:space="preserve">kn, što predstavlja </w:t>
      </w:r>
      <w:r w:rsidR="00D84558">
        <w:rPr>
          <w:sz w:val="22"/>
          <w:szCs w:val="22"/>
        </w:rPr>
        <w:t>86,25</w:t>
      </w:r>
      <w:r w:rsidRPr="00801FFD">
        <w:rPr>
          <w:sz w:val="22"/>
          <w:szCs w:val="22"/>
        </w:rPr>
        <w:t>% ili više od 2/3 vrijednosti ukupno utvrđenih tražbina</w:t>
      </w:r>
      <w:r w:rsidR="00D84558">
        <w:rPr>
          <w:sz w:val="22"/>
          <w:szCs w:val="22"/>
        </w:rPr>
        <w:t xml:space="preserve"> s pravom glasa</w:t>
      </w:r>
      <w:r w:rsidRPr="00801FFD">
        <w:rPr>
          <w:sz w:val="22"/>
          <w:szCs w:val="22"/>
        </w:rPr>
        <w:t>.</w:t>
      </w:r>
    </w:p>
    <w:p w:rsidRDefault="004B4ED8" w:rsidP="004B4ED8" w:rsidR="004B4ED8">
      <w:pPr>
        <w:rPr>
          <w:sz w:val="22"/>
          <w:szCs w:val="22"/>
        </w:rPr>
      </w:pPr>
    </w:p>
    <w:p w:rsidRDefault="00A76A65" w:rsidP="004B4ED8" w:rsidR="00A76A65">
      <w:pPr>
        <w:rPr>
          <w:sz w:val="22"/>
          <w:szCs w:val="22"/>
        </w:rPr>
      </w:pPr>
    </w:p>
    <w:p w:rsidRDefault="00A76A65" w:rsidP="004B4ED8" w:rsidR="00A76A65">
      <w:pPr>
        <w:rPr>
          <w:sz w:val="22"/>
          <w:szCs w:val="22"/>
        </w:rPr>
      </w:pPr>
    </w:p>
    <w:p w:rsidRDefault="00A76A65" w:rsidP="004B4ED8" w:rsidR="00A76A65">
      <w:pPr>
        <w:rPr>
          <w:sz w:val="22"/>
          <w:szCs w:val="22"/>
        </w:rPr>
      </w:pPr>
    </w:p>
    <w:p w:rsidRDefault="00A76A65" w:rsidP="004B4ED8" w:rsidR="00A76A65" w:rsidRPr="00801FFD">
      <w:pPr>
        <w:rPr>
          <w:sz w:val="22"/>
          <w:szCs w:val="22"/>
        </w:rPr>
      </w:pPr>
    </w:p>
    <w:p w:rsidRDefault="004B4ED8" w:rsidP="004B4ED8" w:rsidR="004B4ED8" w:rsidRPr="00801FFD">
      <w:pPr>
        <w:rPr>
          <w:sz w:val="22"/>
          <w:szCs w:val="22"/>
        </w:rPr>
      </w:pPr>
      <w:r w:rsidRPr="00801FFD">
        <w:rPr>
          <w:sz w:val="22"/>
          <w:szCs w:val="22"/>
        </w:rPr>
        <w:lastRenderedPageBreak/>
        <w:t>Nakon toga sud donosi</w:t>
      </w:r>
    </w:p>
    <w:p w:rsidRDefault="00801FFD" w:rsidP="004B4ED8" w:rsidR="00801FFD" w:rsidRPr="00801FFD">
      <w:pPr>
        <w:rPr>
          <w:sz w:val="22"/>
          <w:szCs w:val="22"/>
        </w:rPr>
      </w:pPr>
    </w:p>
    <w:p w:rsidRDefault="00801FFD" w:rsidP="00801FFD" w:rsidR="00801FFD" w:rsidRPr="00801FFD">
      <w:pPr>
        <w:jc w:val="center"/>
        <w:rPr>
          <w:sz w:val="22"/>
          <w:szCs w:val="22"/>
        </w:rPr>
      </w:pPr>
      <w:r w:rsidRPr="00801FFD">
        <w:rPr>
          <w:sz w:val="22"/>
          <w:szCs w:val="22"/>
        </w:rPr>
        <w:t xml:space="preserve">U   I M E  R E P U B L I K E  H R V A T S K E </w:t>
      </w:r>
    </w:p>
    <w:p w:rsidRDefault="004B4ED8" w:rsidP="004B4ED8" w:rsidR="004B4ED8" w:rsidRPr="00801FFD">
      <w:pPr>
        <w:rPr>
          <w:sz w:val="22"/>
          <w:szCs w:val="22"/>
        </w:rPr>
      </w:pPr>
    </w:p>
    <w:p w:rsidRDefault="004B4ED8" w:rsidP="00224B33" w:rsidR="004B4ED8" w:rsidRPr="00801FFD">
      <w:pPr>
        <w:jc w:val="center"/>
        <w:rPr>
          <w:sz w:val="22"/>
          <w:szCs w:val="22"/>
        </w:rPr>
      </w:pPr>
      <w:r w:rsidRPr="00801FFD">
        <w:rPr>
          <w:sz w:val="22"/>
          <w:szCs w:val="22"/>
        </w:rPr>
        <w:t>RJEŠENJE</w:t>
      </w:r>
    </w:p>
    <w:p w:rsidRDefault="004B4ED8" w:rsidP="004B4ED8" w:rsidR="004B4ED8" w:rsidRPr="00801FFD">
      <w:pPr>
        <w:rPr>
          <w:sz w:val="22"/>
          <w:szCs w:val="22"/>
        </w:rPr>
      </w:pPr>
    </w:p>
    <w:p w:rsidRDefault="004B4ED8" w:rsidP="000171A3" w:rsidR="004B4ED8" w:rsidRPr="00801FFD">
      <w:pPr>
        <w:ind w:firstLine="708"/>
        <w:jc w:val="both"/>
        <w:rPr>
          <w:sz w:val="22"/>
          <w:szCs w:val="22"/>
        </w:rPr>
      </w:pPr>
      <w:r w:rsidRPr="00801FFD">
        <w:rPr>
          <w:sz w:val="22"/>
          <w:szCs w:val="22"/>
        </w:rPr>
        <w:t xml:space="preserve">Odobrava se sklapanje </w:t>
      </w:r>
      <w:r w:rsidR="000171A3" w:rsidRPr="00801FFD">
        <w:rPr>
          <w:sz w:val="22"/>
          <w:szCs w:val="22"/>
        </w:rPr>
        <w:t xml:space="preserve">predstečajne nagodbe u postupku nad dužnikom </w:t>
      </w:r>
      <w:r w:rsidR="009467EC" w:rsidRPr="00801FFD">
        <w:rPr>
          <w:sz w:val="22"/>
          <w:szCs w:val="22"/>
        </w:rPr>
        <w:t>ANTERRA d.o.o., Zagreb, Ulica grada Vukovara 274, OIB: 79307978677</w:t>
      </w:r>
      <w:r w:rsidR="00FC4E85" w:rsidRPr="00801FFD">
        <w:rPr>
          <w:sz w:val="22"/>
          <w:szCs w:val="22"/>
        </w:rPr>
        <w:t>.</w:t>
      </w:r>
    </w:p>
    <w:p w:rsidRDefault="000171A3" w:rsidP="000171A3" w:rsidR="000171A3" w:rsidRPr="00801FFD">
      <w:pPr>
        <w:ind w:firstLine="708"/>
        <w:rPr>
          <w:sz w:val="22"/>
          <w:szCs w:val="22"/>
        </w:rPr>
      </w:pPr>
    </w:p>
    <w:p w:rsidRDefault="000171A3" w:rsidP="000171A3" w:rsidR="000171A3" w:rsidRPr="00801FFD">
      <w:pPr>
        <w:jc w:val="center"/>
        <w:rPr>
          <w:sz w:val="22"/>
          <w:szCs w:val="22"/>
        </w:rPr>
      </w:pPr>
      <w:r w:rsidRPr="00801FFD">
        <w:rPr>
          <w:sz w:val="22"/>
          <w:szCs w:val="22"/>
        </w:rPr>
        <w:t>O b r a z l o ž e nj e</w:t>
      </w:r>
    </w:p>
    <w:p w:rsidRDefault="000171A3" w:rsidP="000171A3" w:rsidR="000171A3" w:rsidRPr="00801FFD">
      <w:pPr>
        <w:rPr>
          <w:sz w:val="22"/>
          <w:szCs w:val="22"/>
        </w:rPr>
      </w:pPr>
    </w:p>
    <w:p w:rsidRDefault="00AE5CD7" w:rsidP="00AE5CD7" w:rsidR="000171A3" w:rsidRPr="00801FFD">
      <w:pPr>
        <w:ind w:firstLine="708"/>
        <w:jc w:val="both"/>
        <w:rPr>
          <w:sz w:val="22"/>
          <w:szCs w:val="22"/>
        </w:rPr>
      </w:pPr>
      <w:r w:rsidRPr="00801FFD">
        <w:rPr>
          <w:sz w:val="22"/>
          <w:szCs w:val="22"/>
        </w:rPr>
        <w:t xml:space="preserve">Dužnik </w:t>
      </w:r>
      <w:r w:rsidR="009467EC" w:rsidRPr="00801FFD">
        <w:rPr>
          <w:sz w:val="22"/>
          <w:szCs w:val="22"/>
        </w:rPr>
        <w:t>ANTERRA d.o.o., Zagreb, Ulica grada Vukovara 274, OIB: 79307978677</w:t>
      </w:r>
      <w:r w:rsidRPr="00801FFD">
        <w:rPr>
          <w:sz w:val="22"/>
          <w:szCs w:val="22"/>
        </w:rPr>
        <w:t>, podnio</w:t>
      </w:r>
      <w:r w:rsidR="000171A3" w:rsidRPr="00801FFD">
        <w:rPr>
          <w:sz w:val="22"/>
          <w:szCs w:val="22"/>
        </w:rPr>
        <w:t xml:space="preserve"> je na temelju odredbe čl. </w:t>
      </w:r>
      <w:smartTag w:element="metricconverter" w:uri="urn:schemas-microsoft-com:office:smarttags">
        <w:smartTagPr>
          <w:attr w:val="66. st" w:name="ProductID"/>
        </w:smartTagPr>
        <w:r w:rsidR="000171A3" w:rsidRPr="00801FFD">
          <w:rPr>
            <w:sz w:val="22"/>
            <w:szCs w:val="22"/>
          </w:rPr>
          <w:t>66. st</w:t>
        </w:r>
      </w:smartTag>
      <w:r w:rsidR="000171A3" w:rsidRPr="00801FFD">
        <w:rPr>
          <w:sz w:val="22"/>
          <w:szCs w:val="22"/>
        </w:rPr>
        <w:t>. 1. Zakona o financijskom poslovanju i predstečajnoj nagodbi ("Narodne novine" broj 108/12, 144/12, 81/13 i 112/13, dalje: ZFPPN) prijedlog za sklapanje predstečajne nagodbe.</w:t>
      </w:r>
    </w:p>
    <w:p w:rsidRDefault="000171A3" w:rsidP="000171A3" w:rsidR="000171A3" w:rsidRPr="00801FFD">
      <w:pPr>
        <w:jc w:val="both"/>
        <w:rPr>
          <w:sz w:val="22"/>
          <w:szCs w:val="22"/>
        </w:rPr>
      </w:pPr>
    </w:p>
    <w:p w:rsidRDefault="000171A3" w:rsidP="00AE5CD7" w:rsidR="000171A3" w:rsidRPr="00801FFD">
      <w:pPr>
        <w:ind w:firstLine="708"/>
        <w:jc w:val="both"/>
        <w:rPr>
          <w:sz w:val="22"/>
          <w:szCs w:val="22"/>
        </w:rPr>
      </w:pPr>
      <w:r w:rsidRPr="00801FFD">
        <w:rPr>
          <w:sz w:val="22"/>
          <w:szCs w:val="22"/>
        </w:rPr>
        <w:t>Sud je na temelju dostavljenih isprava i provjerom podataka na web-stranici Fine utvrdio da su ispunjene pretpostavke za određivanje ročišta radi sklapanja predstečajne nagodbe, a oglas s pozivom na ročište</w:t>
      </w:r>
      <w:r w:rsidR="000B652C" w:rsidRPr="00801FFD">
        <w:rPr>
          <w:sz w:val="22"/>
          <w:szCs w:val="22"/>
        </w:rPr>
        <w:t xml:space="preserve"> objavljen je na</w:t>
      </w:r>
      <w:r w:rsidR="00AE5CD7" w:rsidRPr="00801FFD">
        <w:rPr>
          <w:sz w:val="22"/>
          <w:szCs w:val="22"/>
        </w:rPr>
        <w:t xml:space="preserve"> mrežnoj stranici e-oglasna ploča Trgovačkog</w:t>
      </w:r>
      <w:r w:rsidR="000B652C" w:rsidRPr="00801FFD">
        <w:rPr>
          <w:sz w:val="22"/>
          <w:szCs w:val="22"/>
        </w:rPr>
        <w:t xml:space="preserve"> suda</w:t>
      </w:r>
      <w:r w:rsidR="00AE5CD7" w:rsidRPr="00801FFD">
        <w:rPr>
          <w:sz w:val="22"/>
          <w:szCs w:val="22"/>
        </w:rPr>
        <w:t xml:space="preserve"> u Zagrebu</w:t>
      </w:r>
      <w:r w:rsidR="000B652C" w:rsidRPr="00801FFD">
        <w:rPr>
          <w:sz w:val="22"/>
          <w:szCs w:val="22"/>
        </w:rPr>
        <w:t xml:space="preserve"> </w:t>
      </w:r>
      <w:r w:rsidR="00FC4E85" w:rsidRPr="00801FFD">
        <w:rPr>
          <w:sz w:val="22"/>
          <w:szCs w:val="22"/>
        </w:rPr>
        <w:t xml:space="preserve">od </w:t>
      </w:r>
      <w:r w:rsidR="009467EC" w:rsidRPr="00801FFD">
        <w:rPr>
          <w:sz w:val="22"/>
          <w:szCs w:val="22"/>
        </w:rPr>
        <w:t>3. ožujka</w:t>
      </w:r>
      <w:r w:rsidR="00AB18B0" w:rsidRPr="00801FFD">
        <w:rPr>
          <w:sz w:val="22"/>
          <w:szCs w:val="22"/>
        </w:rPr>
        <w:t xml:space="preserve"> </w:t>
      </w:r>
      <w:r w:rsidR="00AE5CD7" w:rsidRPr="00801FFD">
        <w:rPr>
          <w:sz w:val="22"/>
          <w:szCs w:val="22"/>
        </w:rPr>
        <w:t>2016</w:t>
      </w:r>
      <w:r w:rsidR="00AB18B0" w:rsidRPr="00801FFD">
        <w:rPr>
          <w:sz w:val="22"/>
          <w:szCs w:val="22"/>
        </w:rPr>
        <w:t>.</w:t>
      </w:r>
      <w:r w:rsidR="00FC4E85" w:rsidRPr="00801FFD">
        <w:rPr>
          <w:sz w:val="22"/>
          <w:szCs w:val="22"/>
        </w:rPr>
        <w:t xml:space="preserve"> i na web st</w:t>
      </w:r>
      <w:r w:rsidR="00EA1278" w:rsidRPr="00801FFD">
        <w:rPr>
          <w:sz w:val="22"/>
          <w:szCs w:val="22"/>
        </w:rPr>
        <w:t>r</w:t>
      </w:r>
      <w:r w:rsidR="00A375BF" w:rsidRPr="00801FFD">
        <w:rPr>
          <w:sz w:val="22"/>
          <w:szCs w:val="22"/>
        </w:rPr>
        <w:t xml:space="preserve">anici Financijske agencije od </w:t>
      </w:r>
      <w:r w:rsidR="009467EC" w:rsidRPr="00801FFD">
        <w:rPr>
          <w:sz w:val="22"/>
          <w:szCs w:val="22"/>
        </w:rPr>
        <w:t>4. ožujka</w:t>
      </w:r>
      <w:r w:rsidR="00AE5CD7" w:rsidRPr="00801FFD">
        <w:rPr>
          <w:sz w:val="22"/>
          <w:szCs w:val="22"/>
        </w:rPr>
        <w:t xml:space="preserve"> 2016</w:t>
      </w:r>
      <w:r w:rsidRPr="00801FFD">
        <w:rPr>
          <w:sz w:val="22"/>
          <w:szCs w:val="22"/>
        </w:rPr>
        <w:t>.</w:t>
      </w:r>
    </w:p>
    <w:p w:rsidRDefault="000171A3" w:rsidP="000171A3" w:rsidR="000171A3" w:rsidRPr="00801FFD">
      <w:pPr>
        <w:jc w:val="both"/>
        <w:rPr>
          <w:sz w:val="22"/>
          <w:szCs w:val="22"/>
        </w:rPr>
      </w:pPr>
    </w:p>
    <w:p w:rsidRDefault="000171A3" w:rsidP="00D22023" w:rsidR="000171A3" w:rsidRPr="00801FFD">
      <w:pPr>
        <w:ind w:firstLine="708"/>
        <w:jc w:val="both"/>
        <w:rPr>
          <w:sz w:val="22"/>
          <w:szCs w:val="22"/>
        </w:rPr>
      </w:pPr>
      <w:r w:rsidRPr="00801FFD">
        <w:rPr>
          <w:sz w:val="22"/>
          <w:szCs w:val="22"/>
        </w:rPr>
        <w:t xml:space="preserve">Na ročištu za sklapanje predstečajne nagodbe održanom </w:t>
      </w:r>
      <w:r w:rsidR="009467EC" w:rsidRPr="00801FFD">
        <w:rPr>
          <w:sz w:val="22"/>
          <w:szCs w:val="22"/>
        </w:rPr>
        <w:t>17. ožujka</w:t>
      </w:r>
      <w:r w:rsidR="00D22023" w:rsidRPr="00801FFD">
        <w:rPr>
          <w:sz w:val="22"/>
          <w:szCs w:val="22"/>
        </w:rPr>
        <w:t xml:space="preserve"> 2016</w:t>
      </w:r>
      <w:r w:rsidRPr="00801FFD">
        <w:rPr>
          <w:sz w:val="22"/>
          <w:szCs w:val="22"/>
        </w:rPr>
        <w:t xml:space="preserve">., pristanak za sklapanje predstečajne nagodbe dali su dužnik i vjerovnici čije tražbine iznose </w:t>
      </w:r>
      <w:r w:rsidR="00A76A65" w:rsidRPr="00A76A65">
        <w:rPr>
          <w:sz w:val="22"/>
          <w:szCs w:val="22"/>
        </w:rPr>
        <w:t xml:space="preserve">16.753.157,97 </w:t>
      </w:r>
      <w:r w:rsidRPr="00A76A65">
        <w:rPr>
          <w:sz w:val="22"/>
          <w:szCs w:val="22"/>
        </w:rPr>
        <w:t xml:space="preserve"> </w:t>
      </w:r>
      <w:r w:rsidRPr="00801FFD">
        <w:rPr>
          <w:sz w:val="22"/>
          <w:szCs w:val="22"/>
        </w:rPr>
        <w:t xml:space="preserve">kn, što predstavlja </w:t>
      </w:r>
      <w:r w:rsidR="00A76A65">
        <w:rPr>
          <w:sz w:val="22"/>
          <w:szCs w:val="22"/>
        </w:rPr>
        <w:t>86,25</w:t>
      </w:r>
      <w:r w:rsidRPr="00801FFD">
        <w:rPr>
          <w:color w:val="FF0000"/>
          <w:sz w:val="22"/>
          <w:szCs w:val="22"/>
        </w:rPr>
        <w:t xml:space="preserve"> </w:t>
      </w:r>
      <w:r w:rsidRPr="00801FFD">
        <w:rPr>
          <w:sz w:val="22"/>
          <w:szCs w:val="22"/>
        </w:rPr>
        <w:t xml:space="preserve">% ili više od 2/3 vrijednosti ukupno utvrđenih tražbina, čime je ostvarena potrebna većina propisana čl. </w:t>
      </w:r>
      <w:smartTag w:element="metricconverter" w:uri="urn:schemas-microsoft-com:office:smarttags">
        <w:smartTagPr>
          <w:attr w:val="66. st" w:name="ProductID"/>
        </w:smartTagPr>
        <w:r w:rsidRPr="00801FFD">
          <w:rPr>
            <w:sz w:val="22"/>
            <w:szCs w:val="22"/>
          </w:rPr>
          <w:t>66. st</w:t>
        </w:r>
      </w:smartTag>
      <w:r w:rsidRPr="00801FFD">
        <w:rPr>
          <w:sz w:val="22"/>
          <w:szCs w:val="22"/>
        </w:rPr>
        <w:t>. 7. u vezi s čl. 63. ZFPPN-a. Slijedom navedenog, sud je riješio kao u izreci ovog rješenja.</w:t>
      </w:r>
    </w:p>
    <w:p w:rsidRDefault="000171A3" w:rsidP="000171A3" w:rsidR="000171A3" w:rsidRPr="00801FFD">
      <w:pPr>
        <w:rPr>
          <w:sz w:val="22"/>
          <w:szCs w:val="22"/>
        </w:rPr>
      </w:pPr>
    </w:p>
    <w:p w:rsidRDefault="000171A3" w:rsidP="000171A3" w:rsidR="000171A3" w:rsidRPr="00801FFD">
      <w:pPr>
        <w:jc w:val="both"/>
        <w:rPr>
          <w:sz w:val="22"/>
          <w:szCs w:val="22"/>
        </w:rPr>
      </w:pPr>
      <w:r w:rsidRPr="00801FFD">
        <w:rPr>
          <w:sz w:val="22"/>
          <w:szCs w:val="22"/>
        </w:rPr>
        <w:t xml:space="preserve">UPUTA O PRAVNOM LIJEKU: </w:t>
      </w:r>
    </w:p>
    <w:p w:rsidRDefault="000171A3" w:rsidP="000171A3" w:rsidR="000171A3" w:rsidRPr="00801FFD">
      <w:pPr>
        <w:jc w:val="both"/>
        <w:rPr>
          <w:sz w:val="22"/>
          <w:szCs w:val="22"/>
        </w:rPr>
      </w:pPr>
      <w:r w:rsidRPr="00801FFD">
        <w:rPr>
          <w:sz w:val="22"/>
          <w:szCs w:val="22"/>
        </w:rPr>
        <w:t>Protiv rješenja o odobravanju ove predstečajne nagodbe može se izjaviti žalba u roku od 8 dana. Žalba se podnosi ovom sudu za Visoki trgovački sud RH u 2 primjerka.</w:t>
      </w:r>
    </w:p>
    <w:p w:rsidRDefault="000171A3" w:rsidP="000171A3" w:rsidR="000171A3">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0171A3" w:rsidR="00AE4548">
      <w:pPr>
        <w:ind w:firstLine="708"/>
        <w:jc w:val="center"/>
        <w:rPr>
          <w:sz w:val="22"/>
          <w:szCs w:val="22"/>
        </w:rPr>
      </w:pPr>
    </w:p>
    <w:p w:rsidRDefault="00AE4548" w:rsidP="00A76A65" w:rsidR="00AE4548">
      <w:pPr>
        <w:rPr>
          <w:sz w:val="22"/>
          <w:szCs w:val="22"/>
        </w:rPr>
      </w:pPr>
    </w:p>
    <w:p w:rsidRDefault="000171A3" w:rsidP="00480963" w:rsidR="000171A3" w:rsidRPr="00801FFD">
      <w:pPr>
        <w:jc w:val="both"/>
        <w:rPr>
          <w:sz w:val="22"/>
          <w:szCs w:val="22"/>
        </w:rPr>
      </w:pPr>
      <w:r w:rsidRPr="00801FFD">
        <w:rPr>
          <w:sz w:val="22"/>
          <w:szCs w:val="22"/>
        </w:rPr>
        <w:t xml:space="preserve">Nakon što je sud nazočnim javno objavio rješenje kojim se dopušta sklapanje predstečajne nagodbe stranke pristupaju potpisivanju: </w:t>
      </w:r>
    </w:p>
    <w:p w:rsidRDefault="004B4ED8" w:rsidP="004B4ED8" w:rsidR="004B4ED8" w:rsidRPr="00480963"/>
    <w:p w:rsidRDefault="004B4ED8" w:rsidP="00224B33" w:rsidR="004B4ED8" w:rsidRPr="00BE1D21">
      <w:pPr>
        <w:jc w:val="center"/>
        <w:rPr>
          <w:sz w:val="22"/>
          <w:szCs w:val="22"/>
        </w:rPr>
      </w:pPr>
      <w:r w:rsidRPr="00BE1D21">
        <w:rPr>
          <w:sz w:val="22"/>
          <w:szCs w:val="22"/>
        </w:rPr>
        <w:t>PREDSTEČAJNE NAGODBE</w:t>
      </w:r>
    </w:p>
    <w:p w:rsidRDefault="00801FFD" w:rsidP="00801FFD" w:rsidR="00801FFD" w:rsidRPr="00BE1D21">
      <w:pPr>
        <w:rPr>
          <w:rFonts w:cs="Tahoma"/>
          <w:b/>
          <w:bCs/>
          <w:color w:val="222222"/>
          <w:sz w:val="22"/>
          <w:szCs w:val="22"/>
        </w:rPr>
      </w:pPr>
    </w:p>
    <w:p w:rsidRDefault="00801FFD" w:rsidP="00801FFD" w:rsidR="00801FFD" w:rsidRPr="00E41E8B">
      <w:pPr>
        <w:jc w:val="both"/>
        <w:rPr>
          <w:rFonts w:cs="Tahoma"/>
          <w:color w:val="222222"/>
        </w:rPr>
      </w:pPr>
      <w:r w:rsidRPr="00BE1D21">
        <w:rPr>
          <w:rFonts w:cs="Tahoma"/>
          <w:b/>
          <w:bCs/>
          <w:color w:val="000000"/>
          <w:sz w:val="22"/>
          <w:szCs w:val="22"/>
          <w:lang w:eastAsia="ar-SA"/>
        </w:rPr>
        <w:t>I</w:t>
      </w:r>
      <w:r w:rsidRPr="00BE1D21">
        <w:rPr>
          <w:rFonts w:cs="Tahoma"/>
          <w:b/>
          <w:bCs/>
          <w:color w:val="000000"/>
          <w:sz w:val="22"/>
          <w:szCs w:val="22"/>
          <w:lang w:eastAsia="ar-SA"/>
        </w:rPr>
        <w:tab/>
      </w:r>
      <w:r w:rsidRPr="00BE1D21">
        <w:rPr>
          <w:rFonts w:cs="Tahoma"/>
          <w:color w:val="000000"/>
          <w:sz w:val="22"/>
          <w:szCs w:val="22"/>
          <w:lang w:eastAsia="ar-SA"/>
        </w:rPr>
        <w:t>Ova predstečajna nagodba sklapa se između dužnika ANTERRA d.o.o. za iznajmljivanje vozila i turizam (dalje: Dužnik), sa sjedištem u Zagrebu, Ulica grada Vukovara 274, OIB 79307978677, upisano u sudski registar Trgovačkog suda u Zagrebu pod brojem upisa MBS: 080092845, zastupano po direktoru Mladen</w:t>
      </w:r>
      <w:r w:rsidR="009F029C">
        <w:rPr>
          <w:rFonts w:cs="Tahoma"/>
          <w:color w:val="000000"/>
          <w:sz w:val="22"/>
          <w:szCs w:val="22"/>
          <w:lang w:eastAsia="ar-SA"/>
        </w:rPr>
        <w:t>u Petreskom</w:t>
      </w:r>
      <w:r w:rsidRPr="00BE1D21">
        <w:rPr>
          <w:rFonts w:cs="Tahoma"/>
          <w:color w:val="000000"/>
          <w:sz w:val="22"/>
          <w:szCs w:val="22"/>
          <w:lang w:eastAsia="ar-SA"/>
        </w:rPr>
        <w:t>, i vjerovnika predstečajne nagodbe (dalje u tekstu: Vjerovnici ili pojedinačno, Vjerovnik) navedenih u sljedećoj tablici</w:t>
      </w:r>
      <w:r w:rsidRPr="00E41E8B">
        <w:rPr>
          <w:rFonts w:cs="Tahoma"/>
          <w:color w:val="000000"/>
          <w:lang w:eastAsia="ar-SA"/>
        </w:rPr>
        <w:t>:</w:t>
      </w:r>
    </w:p>
    <w:p w:rsidRDefault="00801FFD" w:rsidP="00801FFD" w:rsidR="00801FFD" w:rsidRPr="004D7F23"/>
    <w:tbl>
      <w:tblPr>
        <w:tblW w:type="dxa" w:w="10632"/>
        <w:tblInd w:type="dxa" w:w="-318"/>
        <w:tblLayout w:type="fixed"/>
        <w:tblLook w:val="00A0" w:noVBand="0" w:noHBand="0" w:lastColumn="0" w:firstColumn="1" w:lastRow="0" w:firstRow="1"/>
      </w:tblPr>
      <w:tblGrid>
        <w:gridCol w:w="610"/>
        <w:gridCol w:w="1531"/>
        <w:gridCol w:w="2113"/>
        <w:gridCol w:w="2268"/>
        <w:gridCol w:w="1559"/>
        <w:gridCol w:w="2551"/>
      </w:tblGrid>
      <w:tr w:rsidTr="00801FFD" w:rsidR="00801FFD" w:rsidRPr="00F836A9">
        <w:trPr>
          <w:cantSplit/>
          <w:trHeight w:val="397"/>
          <w:tblHeader/>
        </w:trPr>
        <w:tc>
          <w:tcPr>
            <w:tcW w:type="dxa" w:w="610"/>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R. br.</w:t>
            </w:r>
          </w:p>
        </w:tc>
        <w:tc>
          <w:tcPr>
            <w:tcW w:type="dxa" w:w="1531"/>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OIB</w:t>
            </w:r>
          </w:p>
        </w:tc>
        <w:tc>
          <w:tcPr>
            <w:tcW w:type="dxa" w:w="2113"/>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rPr>
                <w:rFonts w:cs="Tahoma"/>
                <w:b/>
                <w:bCs/>
                <w:color w:val="FFFFFF"/>
                <w:sz w:val="18"/>
                <w:szCs w:val="18"/>
              </w:rPr>
            </w:pPr>
            <w:r w:rsidRPr="00F836A9">
              <w:rPr>
                <w:rFonts w:cs="Tahoma"/>
                <w:b/>
                <w:bCs/>
                <w:color w:val="FFFFFF"/>
                <w:sz w:val="18"/>
                <w:szCs w:val="18"/>
              </w:rPr>
              <w:t>Naziv vjerovnika</w:t>
            </w:r>
          </w:p>
        </w:tc>
        <w:tc>
          <w:tcPr>
            <w:tcW w:type="dxa" w:w="2268"/>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rPr>
                <w:rFonts w:cs="Tahoma"/>
                <w:b/>
                <w:bCs/>
                <w:color w:val="FFFFFF"/>
                <w:sz w:val="18"/>
                <w:szCs w:val="18"/>
              </w:rPr>
            </w:pPr>
            <w:r w:rsidRPr="00F836A9">
              <w:rPr>
                <w:rFonts w:cs="Tahoma"/>
                <w:b/>
                <w:bCs/>
                <w:color w:val="FFFFFF"/>
                <w:sz w:val="18"/>
                <w:szCs w:val="18"/>
              </w:rPr>
              <w:t>Adresa vjerovnika</w:t>
            </w:r>
          </w:p>
        </w:tc>
        <w:tc>
          <w:tcPr>
            <w:tcW w:type="dxa" w:w="1559"/>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Utvrđeni iznos</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rPr>
                <w:rFonts w:cs="Tahoma"/>
                <w:b/>
                <w:bCs/>
                <w:color w:val="FFFFFF"/>
                <w:sz w:val="18"/>
                <w:szCs w:val="18"/>
              </w:rPr>
            </w:pPr>
            <w:r w:rsidRPr="00F836A9">
              <w:rPr>
                <w:rFonts w:cs="Tahoma"/>
                <w:b/>
                <w:bCs/>
                <w:color w:val="FFFFFF"/>
                <w:sz w:val="18"/>
                <w:szCs w:val="18"/>
              </w:rPr>
              <w:t>Podgrupa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w:t>
            </w:r>
          </w:p>
        </w:tc>
        <w:tc>
          <w:tcPr>
            <w:tcW w:type="dxa" w:w="1531"/>
            <w:tcBorders>
              <w:top w:space="0" w:sz="4" w:color="95B3D7" w:val="single"/>
              <w:left w:val="nil"/>
              <w:bottom w:space="0" w:sz="4" w:color="95B3D7" w:val="single"/>
              <w:right w:val="nil"/>
            </w:tcBorders>
            <w:shd w:fill="DCE6F1" w:color="DCE6F1" w:val="clear"/>
            <w:noWrap/>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54397160071</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w:t>
            </w:r>
            <w:r>
              <w:rPr>
                <w:rFonts w:cs="Tahoma"/>
                <w:color w:val="000000"/>
                <w:sz w:val="18"/>
                <w:szCs w:val="18"/>
              </w:rPr>
              <w:t>.</w:t>
            </w:r>
            <w:r w:rsidRPr="00F836A9">
              <w:rPr>
                <w:rFonts w:cs="Tahoma"/>
                <w:color w:val="000000"/>
                <w:sz w:val="18"/>
                <w:szCs w:val="18"/>
              </w:rPr>
              <w:t>C</w:t>
            </w:r>
            <w:r>
              <w:rPr>
                <w:rFonts w:cs="Tahoma"/>
                <w:color w:val="000000"/>
                <w:sz w:val="18"/>
                <w:szCs w:val="18"/>
              </w:rPr>
              <w:t>.</w:t>
            </w:r>
            <w:r w:rsidRPr="00F836A9">
              <w:rPr>
                <w:rFonts w:cs="Tahoma"/>
                <w:color w:val="000000"/>
                <w:sz w:val="18"/>
                <w:szCs w:val="18"/>
              </w:rPr>
              <w:t> DUJMOVIĆ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SAVE JUGO BUJKOVE 31, 51000 RIJEKA,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10.234,25</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w:t>
            </w:r>
          </w:p>
        </w:tc>
        <w:tc>
          <w:tcPr>
            <w:tcW w:type="dxa" w:w="1531"/>
            <w:tcBorders>
              <w:top w:space="0" w:sz="4" w:color="95B3D7" w:val="single"/>
              <w:left w:val="nil"/>
              <w:bottom w:space="0" w:sz="4" w:color="95B3D7" w:val="single"/>
              <w:right w:val="nil"/>
            </w:tcBorders>
            <w:noWrap/>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38739470153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AC PRIKRATKI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ZAGREBAČKA 101,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2.718,23</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88741044509</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ALISA I DARIO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DINKA TRINAJSTIĆA, 52100 PULA,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25.387,50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23759810849</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ALLIANZ ZAGREB d.d.</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HEINZELOVA 70,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1.347.014,58</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2.2. Financijski vjerovnici bez razlučnih prava do 2 mil.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sz w:val="18"/>
                <w:szCs w:val="18"/>
              </w:rPr>
            </w:pPr>
            <w:r w:rsidRPr="00F836A9">
              <w:rPr>
                <w:rFonts w:cs="Tahoma"/>
                <w:sz w:val="18"/>
                <w:szCs w:val="18"/>
              </w:rPr>
              <w:t>91127208369</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AMERIČKA GOSPODARSKA KOMORA</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STROJARSKA CESTA 22,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6.000,00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6</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99631610634</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ANTE MATE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KRSTOVA 80B, 31000 OSIJEK,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125,00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7</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34663224103</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Pr>
                <w:rFonts w:cs="Tahoma"/>
                <w:color w:val="000000"/>
                <w:sz w:val="18"/>
                <w:szCs w:val="18"/>
              </w:rPr>
              <w:t>AUTO PRODAJNI CENTAR</w:t>
            </w:r>
            <w:r w:rsidRPr="00F836A9">
              <w:rPr>
                <w:rFonts w:cs="Tahoma"/>
                <w:color w:val="000000"/>
                <w:sz w:val="18"/>
                <w:szCs w:val="18"/>
              </w:rPr>
              <w:t> MUŠE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CENTRALNO SKLADIŠTE,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4.486,49</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8</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47625429199</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ARENATURIST d.d.</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SMAREGLIEVA 3, 52100 PULA,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4.813,02</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9</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sz w:val="18"/>
                <w:szCs w:val="18"/>
              </w:rPr>
            </w:pPr>
            <w:r w:rsidRPr="00F836A9">
              <w:rPr>
                <w:rFonts w:cs="Tahoma"/>
                <w:sz w:val="18"/>
                <w:szCs w:val="18"/>
              </w:rPr>
              <w:t>95393736188</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ARONDA ADRIANA TRAVEL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ANTUNA MIHIĆA 3, 51410 OPATIJA,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2.137,00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10</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23515621597</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AURUM LUX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MIOČIĆI 2, 20213 DUBROVNIK-ĆILIPI,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8.865,20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11</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sz w:val="18"/>
                <w:szCs w:val="18"/>
              </w:rPr>
            </w:pPr>
            <w:r w:rsidRPr="00F836A9">
              <w:rPr>
                <w:rFonts w:cs="Tahoma"/>
                <w:sz w:val="18"/>
                <w:szCs w:val="18"/>
              </w:rPr>
              <w:t>37415954013</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AUTO DAVOR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HERCEGOVAČKA 74,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2.722,10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12</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96262119913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 BENUSSI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INDUSTRIJSKA 2/D, 52100 PULA,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9.602,55</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96006051319</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 CENTAR SERDAREVIĆ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JADRANSKA CESTA 58, 23000 ZADAR,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2.663,72</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14</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31819691864</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 CENTAR VUKMAN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SEGET DONJI, 21218 SEGET,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11.642,58</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15</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36117467723</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 GRIFON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KOLEDOVČINA 8,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58.911,89</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16</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78653954953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 HOLETIĆ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SISAČKA 47, 10410 VELIKA GORICA,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78.885,75</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17</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23035642859</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 HRVATSKA AUTOMOBILI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CESTA 182,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76.328,33</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18</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82533308800</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 RADOLOVIĆ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INDUSTRIJSKA 15A, 52100 PULA, HHRVATSKA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3.658,74</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19</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BE1D21">
            <w:pPr>
              <w:jc w:val="center"/>
              <w:rPr>
                <w:sz w:val="18"/>
                <w:szCs w:val="18"/>
              </w:rPr>
            </w:pPr>
            <w:r w:rsidRPr="00BE1D21">
              <w:rPr>
                <w:sz w:val="18"/>
                <w:szCs w:val="18"/>
              </w:rPr>
              <w:t>36844439304</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BE1D21">
            <w:pPr>
              <w:rPr>
                <w:sz w:val="18"/>
                <w:szCs w:val="18"/>
              </w:rPr>
            </w:pPr>
            <w:r w:rsidRPr="00BE1D21">
              <w:rPr>
                <w:sz w:val="18"/>
                <w:szCs w:val="18"/>
              </w:rPr>
              <w:t>AUTOCOMMERCE HRVATSKA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BE1D21">
            <w:pPr>
              <w:rPr>
                <w:sz w:val="18"/>
                <w:szCs w:val="18"/>
              </w:rPr>
            </w:pP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BE1D21">
            <w:pPr>
              <w:jc w:val="right"/>
              <w:rPr>
                <w:color w:val="000000"/>
                <w:sz w:val="18"/>
                <w:szCs w:val="18"/>
              </w:rPr>
            </w:pPr>
            <w:r w:rsidRPr="00BE1D21">
              <w:rPr>
                <w:color w:val="000000"/>
                <w:sz w:val="18"/>
                <w:szCs w:val="18"/>
              </w:rPr>
              <w:t>4.625,77</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20</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68253997791</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AUTO-DUBROVNIK d.d.</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OD SVETOG MIHAJLA 3, 20000 DUBROVNIK,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1.356,25</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21</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99375052686</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AUTOEXPERT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SJ.VEZNA CESTA 37, 35000 SLAVONSKI BROD,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136.151,36</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22</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AUTOHELLAS TOURIST AND TRADING ANONYMOUS COMPANY</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VILTANIOTI STREET 31, KIFISSIA, GRČKA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1.291.493,94</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3.3. Ostali vjerovnici s tražbinom većom od 1.000.000,00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07722793962</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AUTOKLUB KARLOVAC</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GAŽANSKI TRG 1, 47000 KARLOVAC,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2.623,75</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24</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30081527443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AUTOMOBIL LONČAR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ZAGREBAČKA 90,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40.837,19</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25</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68301523238</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AUTONIPPON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DR. ZDRAVKA KUČIĆA 38B, 51000 RIJEKA,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27.240,55</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26</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80959023520</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AUTOPREVENTIVA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NODILOVA 6,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10.335,00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27</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10754683742</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AUTOSERVIS I TRGOVINA KAPOV, vl. Živko Kapov</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BARDEJOVSKA 27, 21215 KAŠTEL LUKŠIĆ,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60,00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28</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12631083049</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AUTOWILL d.o.o.</w:t>
            </w:r>
          </w:p>
        </w:tc>
        <w:tc>
          <w:tcPr>
            <w:tcW w:type="dxa" w:w="2268"/>
            <w:tcBorders>
              <w:top w:space="0" w:sz="4" w:color="95B3D7" w:val="single"/>
              <w:left w:val="nil"/>
              <w:bottom w:space="0" w:sz="4" w:color="95B3D7" w:val="single"/>
              <w:right w:val="nil"/>
            </w:tcBorders>
            <w:vAlign w:val="center"/>
          </w:tcPr>
          <w:p w:rsidRDefault="008C0B3F" w:rsidP="008C0B3F" w:rsidR="00801FFD" w:rsidRPr="00F836A9">
            <w:pPr>
              <w:rPr>
                <w:rFonts w:cs="Tahoma"/>
                <w:color w:val="000000"/>
                <w:sz w:val="18"/>
                <w:szCs w:val="18"/>
              </w:rPr>
            </w:pPr>
            <w:r>
              <w:rPr>
                <w:rFonts w:cs="Tahoma"/>
                <w:color w:val="000000"/>
                <w:sz w:val="18"/>
                <w:szCs w:val="18"/>
              </w:rPr>
              <w:t>KUDELJARA 5</w:t>
            </w:r>
            <w:r w:rsidR="00801FFD" w:rsidRPr="00F836A9">
              <w:rPr>
                <w:rFonts w:cs="Tahoma"/>
                <w:color w:val="000000"/>
                <w:sz w:val="18"/>
                <w:szCs w:val="18"/>
              </w:rPr>
              <w:t xml:space="preserve">, </w:t>
            </w:r>
            <w:r>
              <w:rPr>
                <w:rFonts w:cs="Tahoma"/>
                <w:color w:val="000000"/>
                <w:sz w:val="18"/>
                <w:szCs w:val="18"/>
              </w:rPr>
              <w:t>VUKOVAR</w:t>
            </w:r>
            <w:r w:rsidR="00801FFD" w:rsidRPr="00F836A9">
              <w:rPr>
                <w:rFonts w:cs="Tahoma"/>
                <w:color w:val="000000"/>
                <w:sz w:val="18"/>
                <w:szCs w:val="18"/>
              </w:rPr>
              <w: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4.878,11</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29</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39135989747</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AUTOZUBAK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Pr>
                <w:rFonts w:cs="Tahoma"/>
                <w:color w:val="000000"/>
                <w:sz w:val="18"/>
                <w:szCs w:val="18"/>
              </w:rPr>
              <w:t>ZAGREBAČKA 117</w:t>
            </w:r>
            <w:r w:rsidRPr="00F836A9">
              <w:rPr>
                <w:rFonts w:cs="Tahoma"/>
                <w:color w:val="000000"/>
                <w:sz w:val="18"/>
                <w:szCs w:val="18"/>
              </w:rPr>
              <w:t>, 10410 VELIKA GORICA,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3.924,50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30</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78707119336</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AVANT CAR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PETRA ZRINSKOG 85, 10410 VELIKA GORICA,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60.207,37</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31</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94916129412</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Pr>
                <w:rFonts w:cs="Tahoma"/>
                <w:color w:val="000000"/>
                <w:sz w:val="18"/>
                <w:szCs w:val="18"/>
              </w:rPr>
              <w:t>BAČIĆ d.o.o. u stečaju</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DUBRAVA 256K,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45.179,45</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32</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45218560538</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BAUER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ZAGREBAČKA CESTA 50, 49000 KRAPINA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10.687,36</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92025474622</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BOSOMOT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PUT BOKANJCA 126, 23000 ZADAR</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575,00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34</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47665065525</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BOŠANA d.o.o.</w:t>
            </w:r>
          </w:p>
        </w:tc>
        <w:tc>
          <w:tcPr>
            <w:tcW w:type="dxa" w:w="2268"/>
            <w:tcBorders>
              <w:top w:space="0" w:sz="4" w:color="95B3D7" w:val="single"/>
              <w:left w:val="nil"/>
              <w:bottom w:space="0" w:sz="4" w:color="95B3D7" w:val="single"/>
              <w:right w:val="nil"/>
            </w:tcBorders>
            <w:vAlign w:val="center"/>
          </w:tcPr>
          <w:p w:rsidRDefault="008C0B3F" w:rsidP="00801FFD" w:rsidR="00801FFD" w:rsidRPr="00F836A9">
            <w:pPr>
              <w:rPr>
                <w:rFonts w:cs="Tahoma"/>
                <w:sz w:val="18"/>
                <w:szCs w:val="18"/>
              </w:rPr>
            </w:pPr>
            <w:r>
              <w:rPr>
                <w:rFonts w:cs="Tahoma"/>
                <w:sz w:val="18"/>
                <w:szCs w:val="18"/>
              </w:rPr>
              <w:t>KRALJA PETRA SVAČIĆA 26, BIOGRAD NA MORU</w:t>
            </w:r>
            <w:r w:rsidR="00801FFD" w:rsidRPr="00F836A9">
              <w:rPr>
                <w:rFonts w:cs="Tahoma"/>
                <w:sz w:val="18"/>
                <w:szCs w:val="18"/>
              </w:rPr>
              <w: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80,00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35</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76818139986</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BT COMMERCE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VITEZIĆEVA 35,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3.250,00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36</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23075052659</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BURIĆ AUTOZUBAK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INDUSTRIJSKA 2B, 52100 PULA,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2.069,96</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37</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82790074844</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CHROMOS AGRO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Pr>
                <w:rFonts w:cs="Tahoma"/>
                <w:color w:val="000000"/>
                <w:sz w:val="18"/>
                <w:szCs w:val="18"/>
              </w:rPr>
              <w:t>RADNIČKA CESTA 173/N</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1.136,41</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38</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20165200748</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CROATAN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CESTA 43,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187,50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39</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00865396224</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CRODUX DERIVATI DVA d.o.o. </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Pr>
                <w:rFonts w:cs="Tahoma"/>
                <w:color w:val="000000"/>
                <w:sz w:val="18"/>
                <w:szCs w:val="18"/>
              </w:rPr>
              <w:t>SAVSKA OPATOVINA 36</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19.365,72</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40</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11220039593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CRTORAD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VARAŽDINSKA ULICA,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15,00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41</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16912997621</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ČISTOĆA d.o.o. (Dubrovnik)</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PUT REPUBLIKE 14, 20000 DUBROVNIK,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111,90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42</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38812451417</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ČISTOĆA d.o.o. (Split)</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PUT PLOKITA 81, 21000 SPLIT,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102,22</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43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sz w:val="18"/>
                <w:szCs w:val="18"/>
              </w:rPr>
            </w:pPr>
            <w:r w:rsidRPr="00F836A9">
              <w:rPr>
                <w:rFonts w:cs="Tahoma"/>
                <w:sz w:val="18"/>
                <w:szCs w:val="18"/>
              </w:rPr>
              <w:t>23661176533</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D.I.Z.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JANKOVAČKA 17, 31000 OSIJEK,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1.666,71</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44</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25245842783</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DB TRANS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 xml:space="preserve">Stjepana Fabijančića 135, </w:t>
            </w:r>
            <w:r w:rsidRPr="00F836A9">
              <w:rPr>
                <w:rFonts w:cs="Tahoma"/>
                <w:sz w:val="18"/>
                <w:szCs w:val="18"/>
              </w:rPr>
              <w:br/>
              <w:t>10410 Velika Gorica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68.641,89</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45</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90560785964</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DUNDY, OBRT ZA VUČU VOZILA - AUTORADIONA, vl. Stipe Dundović</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SMILJANSKA 19/1, 53211 SMILJAN,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2.163,00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46</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52956013140</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ĐURAŠ VULKANIZERSKI OBRT, vl. Ivanka Đuraš</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A.HEBRANGA BB, 20000 DUBROVNIK,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529,99</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47</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00446674313</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ELIGO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LOZICA 2, NA MORU 5, 20236 MOKOŠICA,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910,20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48</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25781155594</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EMATEH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M.S.BOLŠIĆA 11,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2.162,50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49</w:t>
            </w:r>
          </w:p>
        </w:tc>
        <w:tc>
          <w:tcPr>
            <w:tcW w:type="dxa" w:w="153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85941596441</w:t>
            </w:r>
          </w:p>
        </w:tc>
        <w:tc>
          <w:tcPr>
            <w:tcW w:type="dxa" w:w="2113"/>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Pr>
                <w:rFonts w:cs="Tahoma"/>
                <w:sz w:val="18"/>
                <w:szCs w:val="18"/>
              </w:rPr>
              <w:t>ERSTE CARD CLUB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PRAŠKA 5,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390.994,03</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5469AD">
              <w:rPr>
                <w:rFonts w:cs="Tahoma"/>
                <w:sz w:val="18"/>
                <w:szCs w:val="18"/>
              </w:rPr>
              <w:t>2.2. Financijski vjerovnici bez razlučnih prava do 2 mil.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50</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46550671661</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ERSTE&amp;STEIERMARKISCHE S-LEASING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ZELINSKA 3,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78.244,34</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2.1. Izlučno pravo</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51</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19212513210</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EURO DAUS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PUT MOSTINA 1,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18.168,46</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52</w:t>
            </w:r>
          </w:p>
        </w:tc>
        <w:tc>
          <w:tcPr>
            <w:tcW w:type="dxa" w:w="1531"/>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79517545745</w:t>
            </w:r>
          </w:p>
        </w:tc>
        <w:tc>
          <w:tcPr>
            <w:tcW w:type="dxa" w:w="2113"/>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EUROPAPRESS HOLDING d.o.o.</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KORANSKA 2, 10000 ZAGREB,HRVATSKA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263,05</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53</w:t>
            </w:r>
          </w:p>
        </w:tc>
        <w:tc>
          <w:tcPr>
            <w:tcW w:type="dxa" w:w="153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85941026901</w:t>
            </w:r>
          </w:p>
        </w:tc>
        <w:tc>
          <w:tcPr>
            <w:tcW w:type="dxa" w:w="2113"/>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FIT-AL SUSTAVI TEHNIČKE ZAŠTITE, vl. Darko Domiter</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ARGENTINSKA 3, 10090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281,25</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33880214964</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FORD SERVICE, vl. Branko Krainc</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HOSTI 80B, 51000 RIJEKA,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1.497,56</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42754118124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FUTURA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OPTUJSKA ULICA 169/A, 42000 VARAŽDIN,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113.763,57</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64939048517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GEFCO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BANI 110,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27.804,31</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21712494719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GRAD DUBROVNIK</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PRED DVOROM 1, 20000 DUBROVNIK,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2.417,62</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54382731928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GRAD RIJEKA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TITOV TRG 3, 51000 RIJEKA,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153,45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59</w:t>
            </w:r>
          </w:p>
        </w:tc>
        <w:tc>
          <w:tcPr>
            <w:tcW w:type="dxa" w:w="153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87342329948</w:t>
            </w:r>
          </w:p>
        </w:tc>
        <w:tc>
          <w:tcPr>
            <w:tcW w:type="dxa" w:w="2113"/>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GRADSKI PARKING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DRAGA 14, 22000 ŠIBENIK,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67,00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D22484">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30176496729</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GRAND AUTO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LJUBLJANSKA AVENIJA 4,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9.638,97</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41884965393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GREENSEEKER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JORDANOVAC 77,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3.285,00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31362552887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GROHOVAC - VOLAN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LUČIĆI 14, 51216 VIŠKOVO,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5.051,40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63073332379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HEP-OPSKRBA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ULICA GRADA VUKOVARA 37, ZAGREB ,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494,49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46830600751</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HEP-OPERATOR DISTRIBUCIJSKOG SUSTAVA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ŠETALIŠTE KARDINALA F. ŠEPERA 1A, 31000 OSIJEK,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237,37</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15907062900</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HEP-TOPLINARSTVO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ULICA CARA HADRIJANA 3, 31000 OSIJEK,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334,28</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87311810356</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HP-HRVATSKA POŠTA d.d.</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JURIŠIĆEVA 13,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16.362,26</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68419124305</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HRVATSKA RADIO TELEVIZIJA</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PRISAVLJE 3,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15.058,06</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68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80978339255</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HRVATSKA UDRUGA POSLODAVACA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52,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2.861,13</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69693144506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HRVATSKE ŠUME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LjUDEVITA FARKAŠA VUKOTINOVIĆA 2,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11.618,99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81793146560</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 HRVATSKI TELEKOM d.d.</w:t>
            </w:r>
          </w:p>
        </w:tc>
        <w:tc>
          <w:tcPr>
            <w:tcW w:type="dxa" w:w="2268"/>
            <w:tcBorders>
              <w:top w:space="0" w:sz="4" w:color="95B3D7" w:val="single"/>
              <w:left w:val="nil"/>
              <w:bottom w:space="0" w:sz="4" w:color="95B3D7" w:val="single"/>
              <w:right w:val="nil"/>
            </w:tcBorders>
            <w:shd w:fill="auto" w:color="auto" w:val="clear"/>
            <w:vAlign w:val="center"/>
          </w:tcPr>
          <w:p w:rsidRDefault="008C0B3F" w:rsidP="00801FFD" w:rsidR="00801FFD" w:rsidRPr="00F836A9">
            <w:pPr>
              <w:rPr>
                <w:rFonts w:cs="Tahoma"/>
                <w:color w:val="000000"/>
                <w:sz w:val="18"/>
                <w:szCs w:val="18"/>
              </w:rPr>
            </w:pPr>
            <w:r>
              <w:rPr>
                <w:rFonts w:cs="Tahoma"/>
                <w:color w:val="000000"/>
                <w:sz w:val="18"/>
                <w:szCs w:val="18"/>
              </w:rPr>
              <w:t>ROBERTA FRANGEŠA MIHANOVIĆA 9</w:t>
            </w:r>
            <w:r w:rsidR="00801FFD"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13.816,64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87064273078</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HETA Asset Resolution Hrvatska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KORANSKA 16,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193,51</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2.2. Financijski vjerovnici bez razlučnih prava do 2 mil.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81638087458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HYUNDAI AUTO ZAGREB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SLAVONSKA AVENIJA 11B,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230.608,59</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80572192786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HŽ PUTNIČKI PRIJEVOZ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MIHANOVIĆEVA 12,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11.063,33</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99862235015</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INFO PLANET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TRSTENSKA 8, 20000 DUBROVNIK,HRVATSKA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171,78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68111664044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INFOKOM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SAVSKA 129/II,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13.986,00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60425680672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INTEGRA-DUNDOVIĆ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 HUTTLERA 31, 31000 OSIJEK,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3.237,58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01171827738</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INTERMAX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CESTA 34 A,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25.650,10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36779353407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ISKON INTERNET d.d.</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GARIĆGRADSKA 18,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780,92</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22797775374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JADRANSKI LUKSUZNI HOTELI d.d.</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MASARYKOV PUT 20, 20000 DUBROVNIK,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34.000,00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06360162682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JAVNI BILJEŽNIK NIKOLA TADIĆ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PRILAZ GJURE DEŽELIĆA,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7.873,75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81</w:t>
            </w:r>
          </w:p>
        </w:tc>
        <w:tc>
          <w:tcPr>
            <w:tcW w:type="dxa" w:w="153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14409716242</w:t>
            </w:r>
          </w:p>
        </w:tc>
        <w:tc>
          <w:tcPr>
            <w:tcW w:type="dxa" w:w="2113"/>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JAVNI BILJEŽNIK ZRINKA MILIĆ-ŠTRKALJ</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DOMOVINSKOG RATA 27B, 21000 SPLIT,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37,50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04776093937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KLETT VERLAG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DOMAGOJEVA 15,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115,00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20030972598</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KORADO MOTORI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MEDULINSKA 47, 52100 PULA,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65,00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35836166996</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KOVČO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KUZMANIĆEVA 6,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375,00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11365260779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 xml:space="preserve">KUZMA MIJO </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GRGURA ČEVAPOVIĆA 14, 31000 OSIJEK,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5.854,32</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14473790002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KUŽELKA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MARTINKOVAC BB, 51000 RIJEKA,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3.167,51</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37830330079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LIBURNIJA PARKING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M.TITA 76/1, 51410 OPATIJA,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1.060,00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75374786952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LIDER MEDIA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8C0B3F">
            <w:pPr>
              <w:rPr>
                <w:rFonts w:cs="Tahoma"/>
                <w:color w:val="000000"/>
                <w:sz w:val="18"/>
                <w:szCs w:val="18"/>
              </w:rPr>
            </w:pPr>
            <w:r w:rsidRPr="008C0B3F">
              <w:rPr>
                <w:rFonts w:cs="Tahoma"/>
                <w:noProof/>
                <w:sz w:val="18"/>
                <w:szCs w:val="18"/>
              </w:rPr>
              <w:t>OPATOVINA 29</w:t>
            </w:r>
            <w:r w:rsidRPr="008C0B3F">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769,53</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57560191883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LIMES PLUS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KAMENARKA 29</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1.930,33</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03553904313</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LOVRINČEVIĆ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PUT TRŠĆENICE 13</w:t>
            </w:r>
            <w:r w:rsidRPr="00F836A9">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4.797,76</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54622707977</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M.A.C.K.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FRANA SUPILA 3, 20000 DUBROVNIK,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1.937,50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92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26054727998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MAG TRGOVINA I USLUGE, vl. Domagoj Kiseljak</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JANDRIŠEVA 10, 10410 VELIKA GORICA,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1.062,50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73749851633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MARJAN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MATICE HRVATSKE 29A, 21000 SPLIT,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507,79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56214047099</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MATRIX-OBRT ZA PRANJE AUTOMOBILA, vl. Boris Muješić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STOJA 3, 52100 PULA,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5.820,00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18683136487</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MINISTARSTVO FINANCIJA REPUBLIKE HRVATSKE - CARINSKA UPRAVA</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KATANČIĆEVA  5,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2.100,00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42474114531</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MIRAKUL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VUKOVARSKA 88, 31000 OSIJEK,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76,68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74865163332</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MOBILE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ULICA KRALJA TVRTKA 3, 23000 ZADAR,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1.045,68</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35447025274</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MODUL AUTO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ZAGREBAČKA 90, 23000 ZADAR,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871,14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77328114519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MONDO-TRADE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UZ JADRANSKU CESTU </w:t>
            </w:r>
            <w:r>
              <w:rPr>
                <w:rFonts w:cs="Tahoma"/>
                <w:color w:val="000000"/>
                <w:sz w:val="18"/>
                <w:szCs w:val="18"/>
              </w:rPr>
              <w:t>48A</w:t>
            </w:r>
            <w:r w:rsidRPr="00F836A9">
              <w:rPr>
                <w:rFonts w:cs="Tahoma"/>
                <w:color w:val="000000"/>
                <w:sz w:val="18"/>
                <w:szCs w:val="18"/>
              </w:rPr>
              <w:t>, 20236 MOKOŠICA,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250,00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92410865062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OBALA I LUČICE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MEDULIĆEVA 2, 23000 ZADAR,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96,00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62432847064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OBRT ZA USLUGE A.B.M., vl. Branka Šegvić</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PUT SKALICA 33</w:t>
            </w:r>
            <w:r w:rsidRPr="00F836A9">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5.900,00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44540252638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OBRT ZA PRANJE VOZILA GIGO, vl. Tomislav Oštrić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KNEZA TRPIMIRA  0,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40.596,00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54524649086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OMEGA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MIOČIĆI 6, 20213 DUBROVNIK-ĆILIPI,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1.516,59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69890456620</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E11052">
            <w:pPr>
              <w:rPr>
                <w:color w:val="000000"/>
                <w:sz w:val="18"/>
                <w:szCs w:val="18"/>
              </w:rPr>
            </w:pPr>
            <w:r w:rsidRPr="00E11052">
              <w:rPr>
                <w:color w:val="000000"/>
                <w:sz w:val="18"/>
                <w:szCs w:val="18"/>
              </w:rPr>
              <w:t>OPERI ME OBRT ZA USLUGE vl. Nenad Pršendić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11052">
            <w:pPr>
              <w:rPr>
                <w:color w:val="000000"/>
                <w:sz w:val="18"/>
                <w:szCs w:val="18"/>
              </w:rPr>
            </w:pPr>
            <w:r w:rsidRPr="00E11052">
              <w:rPr>
                <w:color w:val="000000"/>
                <w:sz w:val="18"/>
                <w:szCs w:val="18"/>
              </w:rPr>
              <w:t>A.B. ŠIMIĆA B.B.,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4.250,00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07267105283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ORTEO d.o.o. </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JABLANOVA 15, 31000 OSIJEK,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628,19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82333208898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ORYX GRUPA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LJUDEVITA POSAVSKOG 7a, 10360 Sesvete,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77.639,15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29147492766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P.S.C. ZAGREB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CAPRAŠKA 3,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254.509,86</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3.2. Ostali vjerovnici s tražbinom od 250.000,00  do 1.000.000,00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78086095402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PARK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SVETI IVAN 12/1, 52420 BUZET,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D22484">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41087896164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PARKCOM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MEDVEDGRADSKA 47,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250,00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DB78D1">
            <w:pPr>
              <w:jc w:val="right"/>
              <w:rPr>
                <w:rFonts w:cs="Tahoma"/>
                <w:sz w:val="18"/>
                <w:szCs w:val="18"/>
              </w:rPr>
            </w:pPr>
            <w:r w:rsidRPr="00DB78D1">
              <w:rPr>
                <w:rFonts w:cs="Tahoma"/>
                <w:sz w:val="18"/>
                <w:szCs w:val="18"/>
              </w:rPr>
              <w:t>110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DB78D1">
            <w:pPr>
              <w:jc w:val="center"/>
              <w:rPr>
                <w:rFonts w:cs="Tahoma"/>
                <w:sz w:val="18"/>
                <w:szCs w:val="18"/>
              </w:rPr>
            </w:pPr>
            <w:r w:rsidRPr="00DB78D1">
              <w:rPr>
                <w:rFonts w:cs="Tahoma"/>
                <w:sz w:val="18"/>
                <w:szCs w:val="18"/>
              </w:rPr>
              <w:t>17441518759</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DB78D1">
            <w:pPr>
              <w:rPr>
                <w:rFonts w:cs="Tahoma"/>
                <w:sz w:val="18"/>
                <w:szCs w:val="18"/>
              </w:rPr>
            </w:pPr>
            <w:r w:rsidRPr="00DB78D1">
              <w:rPr>
                <w:rFonts w:cs="Tahoma"/>
                <w:sz w:val="18"/>
                <w:szCs w:val="18"/>
              </w:rPr>
              <w:t>PARNIS ENGLAND JOHANNA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DB78D1">
            <w:pPr>
              <w:rPr>
                <w:rFonts w:cs="Tahoma"/>
                <w:sz w:val="18"/>
                <w:szCs w:val="18"/>
              </w:rPr>
            </w:pPr>
            <w:r w:rsidRPr="00DB78D1">
              <w:rPr>
                <w:rFonts w:cs="Tahoma"/>
                <w:sz w:val="18"/>
                <w:szCs w:val="18"/>
              </w:rPr>
              <w:t>GRAČANSKA CESTA 127B,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DB78D1">
            <w:pPr>
              <w:jc w:val="right"/>
              <w:rPr>
                <w:rFonts w:cs="Tahoma"/>
                <w:sz w:val="18"/>
                <w:szCs w:val="18"/>
              </w:rPr>
            </w:pPr>
            <w:r w:rsidRPr="00DB78D1">
              <w:rPr>
                <w:rFonts w:cs="Tahoma"/>
                <w:sz w:val="18"/>
                <w:szCs w:val="18"/>
              </w:rPr>
              <w:t>951.239,41</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DB78D1">
              <w:rPr>
                <w:rFonts w:cs="Tahoma"/>
                <w:sz w:val="18"/>
                <w:szCs w:val="18"/>
              </w:rPr>
              <w:t>3.4 Vjerovnici koji su upravljački povezani s Dužnikom</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13357100733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PATRIK TAŠEVCI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FRANE COTE 2, 10360 SESVETE,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21.619,00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28495895537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PBZ CARD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CESTA 44,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302.054,88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5469AD">
              <w:rPr>
                <w:rFonts w:cs="Tahoma"/>
                <w:sz w:val="18"/>
                <w:szCs w:val="18"/>
              </w:rPr>
              <w:t>2.2. Financijski vjerovnici bez razlučnih prava do 2 mil.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35758070057</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PETA BRZINA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ŠKABRNJA</w:t>
            </w:r>
            <w:r w:rsidRPr="00EF1084">
              <w:rPr>
                <w:rFonts w:cs="Tahoma"/>
                <w:color w:val="000000"/>
                <w:sz w:val="18"/>
                <w:szCs w:val="18"/>
              </w:rPr>
              <w:t>,</w:t>
            </w:r>
            <w:r>
              <w:rPr>
                <w:rFonts w:cs="Tahoma"/>
                <w:color w:val="000000"/>
                <w:sz w:val="18"/>
                <w:szCs w:val="18"/>
              </w:rPr>
              <w:t xml:space="preserve"> 23223</w:t>
            </w:r>
            <w:r w:rsidRPr="00EF1084">
              <w:rPr>
                <w:rFonts w:cs="Tahoma"/>
                <w:color w:val="000000"/>
                <w:sz w:val="18"/>
                <w:szCs w:val="18"/>
              </w:rPr>
              <w:t xml:space="preserve"> </w:t>
            </w:r>
            <w:r>
              <w:rPr>
                <w:rFonts w:cs="Tahoma"/>
                <w:color w:val="000000"/>
                <w:sz w:val="18"/>
                <w:szCs w:val="18"/>
              </w:rPr>
              <w:t>OPĆINA ŠKABRNJA</w:t>
            </w:r>
            <w:r w:rsidRPr="00F836A9">
              <w:rPr>
                <w:rFonts w:cs="Tahoma"/>
                <w:color w:val="000000"/>
                <w:sz w:val="18"/>
                <w:szCs w:val="18"/>
              </w:rPr>
              <w: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1.128,61</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114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95200210735</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PETRESKI MLADEN</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GRAČANSKA CESTA 127B,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8.954.941,52</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w:t>
            </w:r>
            <w:r>
              <w:rPr>
                <w:rFonts w:cs="Tahoma"/>
                <w:sz w:val="18"/>
                <w:szCs w:val="18"/>
              </w:rPr>
              <w:t>5</w:t>
            </w:r>
            <w:r w:rsidRPr="00F836A9">
              <w:rPr>
                <w:rFonts w:cs="Tahoma"/>
                <w:sz w:val="18"/>
                <w:szCs w:val="18"/>
              </w:rPr>
              <w:t>. Uvjetne tražbine</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75550985023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PETROL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OREŠKOVIĆEVA 6/h,OTOK, 10010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1.046,62</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44123621027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PEUGEOT HRVATSKA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BANI 75, 10010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593.213,67</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3.2. Ostali vjerovnici s tražbinom od 250.000,00  do 1.000.000,00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60126701591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PLANT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BANJAVCICEVA 22,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14.829,49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90275854576</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PORSCHE LEASING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Velimira Škorpika 21, p.p. 222,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4.867.933,16</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2.1. Izlučno pravo</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56007827423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PORSCHE CROATIA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P.P. 62, ZAGREBAČKA 11</w:t>
            </w:r>
            <w:r>
              <w:rPr>
                <w:rFonts w:cs="Tahoma"/>
                <w:color w:val="000000"/>
                <w:sz w:val="18"/>
                <w:szCs w:val="18"/>
              </w:rPr>
              <w:t>7</w:t>
            </w:r>
            <w:r w:rsidRPr="00F836A9">
              <w:rPr>
                <w:rFonts w:cs="Tahoma"/>
                <w:color w:val="000000"/>
                <w:sz w:val="18"/>
                <w:szCs w:val="18"/>
              </w:rPr>
              <w:t>, 10410 VELIKA GORICA,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200,00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67492500921</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PORSCHE INTER AUTO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 xml:space="preserve">VELIMIRA ŠKORPIKA 21-23, </w:t>
            </w:r>
            <w:r w:rsidRPr="00F836A9">
              <w:rPr>
                <w:rFonts w:cs="Tahoma"/>
                <w:color w:val="000000"/>
                <w:sz w:val="18"/>
                <w:szCs w:val="18"/>
              </w:rPr>
              <w:t>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119.799,58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13421314997</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PROMET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Pr>
                <w:rFonts w:cs="Tahoma"/>
                <w:sz w:val="18"/>
                <w:szCs w:val="18"/>
              </w:rPr>
              <w:t>HERCEGOVAČKA ULICA 20, 210</w:t>
            </w:r>
            <w:r w:rsidRPr="00F836A9">
              <w:rPr>
                <w:rFonts w:cs="Tahoma"/>
                <w:sz w:val="18"/>
                <w:szCs w:val="18"/>
              </w:rPr>
              <w:t xml:space="preserve">00 </w:t>
            </w:r>
            <w:r>
              <w:rPr>
                <w:rFonts w:cs="Tahoma"/>
                <w:sz w:val="18"/>
                <w:szCs w:val="18"/>
              </w:rPr>
              <w:t>SPLIT</w:t>
            </w:r>
            <w:r w:rsidRPr="00F836A9">
              <w:rPr>
                <w:rFonts w:cs="Tahoma"/>
                <w:sz w:val="18"/>
                <w:szCs w:val="18"/>
              </w:rPr>
              <w: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25210761537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PROTEKTA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IVANA ŠIBLA 9,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850,00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54069837861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PSC DALMACIJA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PUT MOSTINA 12A, 21000 SPLIT,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3.050,50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92332318203</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PULA PARKING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PRILAZ KRALJ SALAMONA, 52100 PULA,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230,00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96516152119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QUAHWA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BOROVCI 5A</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613,00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52690554044</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RENT A CAR SERVIS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BRAZILSKA 2, 10090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2.343,80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75715390821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RETEL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SVETI DUH 2-10,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12.067,69</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99080716453</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SANITAT DUBROVNIK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ULICA MARKA MAROJICE 5</w:t>
            </w:r>
            <w:r w:rsidRPr="00F836A9">
              <w:rPr>
                <w:rFonts w:cs="Tahoma"/>
                <w:color w:val="000000"/>
                <w:sz w:val="18"/>
                <w:szCs w:val="18"/>
              </w:rPr>
              <w:t>, 20000 DUBROVNIK,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2.875,00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39118078436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SIGNUM IKS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RAFAELA LEVAKOVIĆA 12, 10373 IVANJA REKA,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2.225,00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130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00434440140</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SPLITSKO-MAKARSKA NADBISKUPIJA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TRG FRANJE TUĐMANA 1,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49.030,38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91090634935</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STP AUTOKLUB SUPETAR</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ŽEDNO-DRAGE BB, 21400 SUPETAR,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284,95</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132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50759663382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SUB ROSA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TRUMBIĆEVA OBALA 17</w:t>
            </w:r>
            <w:r w:rsidRPr="00F836A9">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5.350,64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78300326512</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ŠIMUN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H.V. HRVATINIĆA 81, 32100 VINKOVCI,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86.187,14</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134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46637054013</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ŠKOVACIN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OBALA KNEZA DOMAGOJA 5, 22203 ROGOZNICA,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200,00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67564739211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ŠPOLJAR TRANSPORT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LJUDEVITA GAJA 13, 49218 PREGRADA,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58.613,47</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136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96874956915</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ŠTASNI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SAMOBORSKA 29</w:t>
            </w:r>
            <w:r w:rsidRPr="00F836A9">
              <w:rPr>
                <w:rFonts w:cs="Tahoma"/>
                <w:color w:val="000000"/>
                <w:sz w:val="18"/>
                <w:szCs w:val="18"/>
              </w:rPr>
              <w:t>4, 10090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18.057,74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73037001250</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TEHNIKA d.d.</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ULICA GRADA VUKOVARA 274,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9.629,22</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138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92246704581</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TEHNO ELEKTRONIK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JOSIPA KOSORA 46, 20000 DUBROVNIK,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562,50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73201530474</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TELMA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ZATON DOLI</w:t>
            </w:r>
            <w:r w:rsidRPr="00F836A9">
              <w:rPr>
                <w:rFonts w:cs="Tahoma"/>
                <w:color w:val="000000"/>
                <w:sz w:val="18"/>
                <w:szCs w:val="18"/>
              </w:rPr>
              <w:t>, 20230 STON,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2.125,00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75881672457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TERMOLAKIRNICA LEPI, vl. VILIM LEPUŠIĆ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LEPUŠIĆI 15, 10040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3.244,73</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15980292681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TM VOZILA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KOVINSKA 4, 10090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13.550,55</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39314954298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TOP TEAM PLUS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HRASTOVIČKA 19, 10250 LUČKO,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4.002,64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56983244871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TOYOTA CENTAR ZAGREB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VELIKOPOLjSKA 1,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42.360,07</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144</w:t>
            </w:r>
          </w:p>
        </w:tc>
        <w:tc>
          <w:tcPr>
            <w:tcW w:type="dxa" w:w="1531"/>
            <w:tcBorders>
              <w:top w:space="0" w:sz="4" w:color="95B3D7" w:val="single"/>
              <w:left w:val="nil"/>
              <w:bottom w:space="0" w:sz="4" w:color="95B3D7" w:val="single"/>
              <w:right w:val="nil"/>
            </w:tcBorders>
            <w:shd w:fill="auto" w:color="auto" w:val="clear"/>
            <w:noWrap/>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26261419142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TOYOTA CROATIA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BANI 110, 10010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818.356,65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3.2. Ostali vjerovnici s tražbinom od 250.000,00  do 1.000.000,00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84210581427</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TRGOCENTAR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103. BRIGADE 8, 49210 ZABOK,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435,46</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35298186296</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TRGOVAČKO-USLUŽNI OBRT SKRIPTA, vl. Slavko Vidović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LUCIJIN PUT 20, 21216 KAŠTEL STARI,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251,90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70184276991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TROFEJ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ZAGREBAČKA 92, 23000 ZADAR,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3.983,92</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148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94944289033</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UDRUGA HRVATSKIH PUTNIČKIH AGENCIJA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I.KRŠNJAVOGA 1/II,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1.250,00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149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95263983283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UNI RENT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PUT </w:t>
            </w:r>
            <w:r>
              <w:rPr>
                <w:rFonts w:cs="Tahoma"/>
                <w:color w:val="000000"/>
                <w:sz w:val="18"/>
                <w:szCs w:val="18"/>
              </w:rPr>
              <w:t>GOSPE STOMORIJE 2, 21216</w:t>
            </w:r>
            <w:r w:rsidRPr="00F836A9">
              <w:rPr>
                <w:rFonts w:cs="Tahoma"/>
                <w:color w:val="000000"/>
                <w:sz w:val="18"/>
                <w:szCs w:val="18"/>
              </w:rPr>
              <w:t xml:space="preserve"> </w:t>
            </w:r>
            <w:r>
              <w:rPr>
                <w:rFonts w:cs="Tahoma"/>
                <w:color w:val="000000"/>
                <w:sz w:val="18"/>
                <w:szCs w:val="18"/>
              </w:rPr>
              <w:t>KAŠTEL STARI</w:t>
            </w:r>
            <w:r w:rsidRPr="00F836A9">
              <w:rPr>
                <w:rFonts w:cs="Tahoma"/>
                <w:color w:val="000000"/>
                <w:sz w:val="18"/>
                <w:szCs w:val="18"/>
              </w:rPr>
              <w: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6.317,20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sz w:val="18"/>
                <w:szCs w:val="18"/>
              </w:rPr>
            </w:pPr>
            <w:r w:rsidRPr="00F836A9">
              <w:rPr>
                <w:rFonts w:cs="Tahoma"/>
                <w:sz w:val="18"/>
                <w:szCs w:val="18"/>
              </w:rPr>
              <w:t>18736141210</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Pr>
                <w:rFonts w:cs="Tahoma"/>
                <w:sz w:val="18"/>
                <w:szCs w:val="18"/>
              </w:rPr>
              <w:t>UniCredit Leasing Croatia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HEINZELOVA 33,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3.007.187,64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2.1. Izlučno pravo</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43504520878</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VENIA REVIZIJA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ŠARENGRADSKA 9</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16.652,18</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21405294040</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VG-BLIC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ŠESTINSKI DOL 135 C,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41.195,74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64731717121</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VIATOR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Pr>
                <w:rFonts w:cs="Tahoma"/>
                <w:color w:val="000000"/>
                <w:sz w:val="18"/>
                <w:szCs w:val="18"/>
              </w:rPr>
              <w:t>KRALJA DRŽISLAVA 6</w:t>
            </w:r>
            <w:r w:rsidRPr="00F836A9">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9.525,31</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154</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29524210204</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VIPNET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VRTNI PUT 1,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6.724,53</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155</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43654507669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VODOVOD-OSIJEK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POLJSKI PUT 1, 31000 OSIJEK,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223,37</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156</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76631157481</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VUČA AUTOMOBILA PNC, vl. Zdravko Protega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GORNJE PROTEGE 29, 22000 ŠIBENIK,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356,00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157</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31115450546</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VUČNA SLUŽBA BOŽIĆ, vl Darko Božić</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BUDAČKA 251, 53000 GOSPIĆ,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3.198,00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158</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79263523642</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WDF DOSTAVA VODE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LUDBREŠKA 116 GLOBOČEC, 42230 LUDBREG,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5.320,00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159</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92963223473</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ZAGREBAČKA BANKA d.d.</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Pr>
                <w:rFonts w:cs="Tahoma"/>
                <w:sz w:val="18"/>
                <w:szCs w:val="18"/>
              </w:rPr>
              <w:t>TRG BANA J.JELAČIĆA 10</w:t>
            </w:r>
            <w:r w:rsidRPr="00F836A9">
              <w:rPr>
                <w:rFonts w:cs="Tahoma"/>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3.420.032,24</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2.3. Financijski vjerovnici bez razlučnih prava više od 2 mil.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160</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85584865987</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ZAGREBAČKI HOLDING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Pr>
                <w:rFonts w:cs="Tahoma"/>
                <w:color w:val="000000"/>
                <w:sz w:val="18"/>
                <w:szCs w:val="18"/>
              </w:rPr>
              <w:t>ULICA GRADA VUKOVARA 41</w:t>
            </w:r>
            <w:r w:rsidRPr="00F836A9">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1.505,94</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161</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32003214762</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ZAJEDNIČKI OBRT BROD PARKING, vl. Josip Jurković i drugi</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PILAREVA 20, 35000 SLAVONSKI BROD,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120,00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162</w:t>
            </w:r>
          </w:p>
        </w:tc>
        <w:tc>
          <w:tcPr>
            <w:tcW w:type="dxa" w:w="1531"/>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09740317848</w:t>
            </w:r>
          </w:p>
        </w:tc>
        <w:tc>
          <w:tcPr>
            <w:tcW w:type="dxa" w:w="2113"/>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ZAKLADA POMORSKE TRG. AKADEMIJE "IVO RAČIĆ"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ĆIRA CARIĆA 4, 20000 DUBROVNIK,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32.982,75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3.1. Ostali vjerovnici s tražbinom do 250.000,00 Kn</w:t>
            </w:r>
          </w:p>
        </w:tc>
      </w:tr>
      <w:tr w:rsidTr="00801FFD" w:rsidR="00801FFD" w:rsidRPr="00F836A9">
        <w:trPr>
          <w:cantSplit/>
          <w:trHeight w:val="397"/>
        </w:trPr>
        <w:tc>
          <w:tcPr>
            <w:tcW w:type="dxa" w:w="610"/>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163</w:t>
            </w:r>
          </w:p>
        </w:tc>
        <w:tc>
          <w:tcPr>
            <w:tcW w:type="dxa" w:w="153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48188420009</w:t>
            </w:r>
          </w:p>
        </w:tc>
        <w:tc>
          <w:tcPr>
            <w:tcW w:type="dxa" w:w="2113"/>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ZRAČNA LUKA OSIJEK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VUKOVARSKA 67, KLISA, P.P.47, 31000 OSIJEK,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2.058,20</w:t>
            </w:r>
          </w:p>
        </w:tc>
        <w:tc>
          <w:tcPr>
            <w:tcW w:type="dxa" w:w="2551"/>
            <w:tcBorders>
              <w:top w:space="0" w:sz="4" w:color="95B3D7" w:val="single"/>
              <w:left w:val="nil"/>
              <w:bottom w:space="0" w:sz="4" w:color="95B3D7" w:val="single"/>
              <w:right w:val="nil"/>
            </w:tcBorders>
            <w:shd w:fill="DBE5F1" w:color="auto" w:val="clear"/>
            <w:vAlign w:val="center"/>
          </w:tcPr>
          <w:p w:rsidRDefault="00801FFD" w:rsidP="00801FFD" w:rsidR="00801FFD" w:rsidRPr="00F836A9">
            <w:pPr>
              <w:rPr>
                <w:rFonts w:cs="Tahoma"/>
                <w:sz w:val="18"/>
                <w:szCs w:val="18"/>
              </w:rPr>
            </w:pPr>
            <w:r w:rsidRPr="00F836A9">
              <w:rPr>
                <w:rFonts w:cs="Tahoma"/>
                <w:sz w:val="18"/>
                <w:szCs w:val="18"/>
              </w:rPr>
              <w:t>1.2. Trgovačka društva u većinskom vlasništvu RH</w:t>
            </w:r>
          </w:p>
        </w:tc>
      </w:tr>
      <w:tr w:rsidTr="00801FFD" w:rsidR="00801FFD" w:rsidRPr="00F836A9">
        <w:trPr>
          <w:cantSplit/>
          <w:trHeight w:val="397"/>
        </w:trPr>
        <w:tc>
          <w:tcPr>
            <w:tcW w:type="dxa" w:w="2141"/>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F836A9">
            <w:pPr>
              <w:rPr>
                <w:rFonts w:cs="Tahoma"/>
                <w:b/>
                <w:bCs/>
                <w:sz w:val="18"/>
                <w:szCs w:val="18"/>
              </w:rPr>
            </w:pPr>
            <w:r w:rsidRPr="00F836A9">
              <w:rPr>
                <w:rFonts w:cs="Tahoma"/>
                <w:b/>
                <w:bCs/>
                <w:sz w:val="18"/>
                <w:szCs w:val="18"/>
              </w:rPr>
              <w:t>Ukupno:</w:t>
            </w:r>
          </w:p>
        </w:tc>
        <w:tc>
          <w:tcPr>
            <w:tcW w:type="dxa" w:w="2113"/>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c>
          <w:tcPr>
            <w:tcW w:type="dxa" w:w="2268"/>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c>
          <w:tcPr>
            <w:tcW w:type="dxa" w:w="1559"/>
            <w:tcBorders>
              <w:top w:space="0" w:sz="6" w:color="4F81BD" w:val="double"/>
              <w:left w:val="nil"/>
              <w:bottom w:space="0" w:sz="4" w:color="95B3D7" w:val="single"/>
              <w:right w:val="nil"/>
            </w:tcBorders>
            <w:noWrap/>
            <w:vAlign w:val="center"/>
          </w:tcPr>
          <w:p w:rsidRDefault="00801FFD" w:rsidP="00801FFD" w:rsidR="00801FFD" w:rsidRPr="00F836A9">
            <w:pPr>
              <w:jc w:val="right"/>
              <w:rPr>
                <w:rFonts w:cs="Tahoma"/>
                <w:b/>
                <w:bCs/>
                <w:color w:val="000000"/>
                <w:sz w:val="18"/>
                <w:szCs w:val="18"/>
              </w:rPr>
            </w:pPr>
            <w:r w:rsidRPr="00F836A9">
              <w:rPr>
                <w:rFonts w:cs="Tahoma"/>
                <w:b/>
                <w:bCs/>
                <w:color w:val="000000"/>
                <w:sz w:val="18"/>
                <w:szCs w:val="18"/>
              </w:rPr>
              <w:t>28.379.360,34</w:t>
            </w:r>
          </w:p>
        </w:tc>
        <w:tc>
          <w:tcPr>
            <w:tcW w:type="dxa" w:w="2551"/>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r>
    </w:tbl>
    <w:p w:rsidRDefault="00B60567" w:rsidP="00801FFD" w:rsidR="00B60567"/>
    <w:p w:rsidRDefault="00801FFD" w:rsidP="00801FFD" w:rsidR="00801FFD" w:rsidRPr="00FB5351">
      <w:pPr>
        <w:rPr>
          <w:sz w:val="22"/>
          <w:szCs w:val="22"/>
        </w:rPr>
      </w:pPr>
      <w:r w:rsidRPr="00FB5351">
        <w:rPr>
          <w:rFonts w:cs="Tahoma"/>
          <w:b/>
          <w:bCs/>
          <w:color w:val="000000"/>
          <w:sz w:val="22"/>
          <w:szCs w:val="22"/>
          <w:lang w:eastAsia="ar-SA"/>
        </w:rPr>
        <w:t>II</w:t>
      </w:r>
      <w:r w:rsidRPr="00FB5351">
        <w:rPr>
          <w:rFonts w:cs="Tahoma"/>
          <w:b/>
          <w:bCs/>
          <w:color w:val="000000"/>
          <w:sz w:val="22"/>
          <w:szCs w:val="22"/>
          <w:lang w:eastAsia="ar-SA"/>
        </w:rPr>
        <w:tab/>
      </w:r>
      <w:r w:rsidRPr="00FB5351">
        <w:rPr>
          <w:rFonts w:cs="Tahoma"/>
          <w:color w:val="000000"/>
          <w:sz w:val="22"/>
          <w:szCs w:val="22"/>
          <w:u w:val="single"/>
          <w:lang w:eastAsia="ar-SA"/>
        </w:rPr>
        <w:t>Tražbine koje ulaze u predstečajnu nagodbu</w:t>
      </w:r>
    </w:p>
    <w:p w:rsidRDefault="00801FFD" w:rsidP="00801FFD" w:rsidR="00801FFD" w:rsidRPr="00E41E8B">
      <w:pPr>
        <w:rPr>
          <w:rFonts w:cs="Tahoma"/>
        </w:rPr>
      </w:pPr>
    </w:p>
    <w:p w:rsidRDefault="00801FFD" w:rsidP="00B60567" w:rsidR="00801FFD" w:rsidRPr="00B60567">
      <w:pPr>
        <w:jc w:val="both"/>
        <w:rPr>
          <w:rFonts w:cs="Tahoma"/>
          <w:color w:val="000000"/>
          <w:sz w:val="22"/>
          <w:szCs w:val="22"/>
          <w:lang w:eastAsia="ar-SA"/>
        </w:rPr>
      </w:pPr>
      <w:r w:rsidRPr="00B60567">
        <w:rPr>
          <w:rFonts w:cs="Tahoma"/>
          <w:color w:val="000000"/>
          <w:sz w:val="22"/>
          <w:szCs w:val="22"/>
          <w:lang w:eastAsia="ar-SA"/>
        </w:rPr>
        <w:t>Strane ove Nagodbe suglasno utvrđuju da je rješenjem FINA-e, Nagodbeno vijeće HR01 od dana 3. lipnja 2015. godine, klasa:  UP - I/110/07/15-01/7843 , otvoren  postupak predstečajne nagodbe nad Dužnikom te da je dana 11. kolovoza 2015. godine održano ročište radi utvrđivanja tražbina, kao i da je Nagodben</w:t>
      </w:r>
      <w:r w:rsidR="00B60567">
        <w:rPr>
          <w:rFonts w:cs="Tahoma"/>
          <w:color w:val="000000"/>
          <w:sz w:val="22"/>
          <w:szCs w:val="22"/>
          <w:lang w:eastAsia="ar-SA"/>
        </w:rPr>
        <w:t>o vijeće Rješenjem od dana 13. k</w:t>
      </w:r>
      <w:r w:rsidRPr="00B60567">
        <w:rPr>
          <w:rFonts w:cs="Tahoma"/>
          <w:color w:val="000000"/>
          <w:sz w:val="22"/>
          <w:szCs w:val="22"/>
          <w:lang w:eastAsia="ar-SA"/>
        </w:rPr>
        <w:t xml:space="preserve">olovoza 2015. godine utvrdilo tražbine Vjerovnika. </w:t>
      </w:r>
    </w:p>
    <w:p w:rsidRDefault="00801FFD" w:rsidP="00801FFD" w:rsidR="00801FFD" w:rsidRPr="00E41E8B">
      <w:pPr>
        <w:rPr>
          <w:rFonts w:cs="Tahoma"/>
          <w:color w:val="000000"/>
          <w:lang w:eastAsia="ar-SA"/>
        </w:rPr>
      </w:pPr>
    </w:p>
    <w:p w:rsidRDefault="00B60567" w:rsidP="00B60567" w:rsidR="00801FFD" w:rsidRPr="00B60567">
      <w:pPr>
        <w:jc w:val="both"/>
        <w:rPr>
          <w:rFonts w:cs="Tahoma"/>
          <w:sz w:val="22"/>
          <w:szCs w:val="22"/>
        </w:rPr>
      </w:pPr>
      <w:r>
        <w:rPr>
          <w:rFonts w:cs="Tahoma"/>
          <w:sz w:val="22"/>
          <w:szCs w:val="22"/>
        </w:rPr>
        <w:t>Navedenim rješenjem utvrđeno je da</w:t>
      </w:r>
      <w:r w:rsidR="00801FFD" w:rsidRPr="00B60567">
        <w:rPr>
          <w:rFonts w:cs="Tahoma"/>
          <w:sz w:val="22"/>
          <w:szCs w:val="22"/>
        </w:rPr>
        <w:t xml:space="preserve"> je ukupan iznos prijavljenih tražbina 25.023.924,00 Kn, ukupan iznos utvrđenih tražbina 28.841.403,35 kn, dok iznos osporenih tražbina iznosi 81.318,71 kuna. Utvrđeno je i da je izvršen prijeboj utvrđenih tražbina s dospjelim protutražbinama dužnika u ukupnom iznosu od 462.043,01 Kn. Preostali iznos tražbina vjerovnika nakon izvršenog prijeboja je 28.379.360,34 Kn. Tražbine vjerovnika koje su umanjene prijebojom uvrštene su u nagodbu u umanjenom iznosu.</w:t>
      </w:r>
    </w:p>
    <w:p w:rsidRDefault="00801FFD" w:rsidP="00801FFD" w:rsidR="00801FFD" w:rsidRPr="00E41E8B">
      <w:pPr>
        <w:rPr>
          <w:rFonts w:cs="Tahoma"/>
        </w:rPr>
      </w:pPr>
    </w:p>
    <w:p w:rsidRDefault="00801FFD" w:rsidP="00801FFD" w:rsidR="00801FFD" w:rsidRPr="00FB5351">
      <w:pPr>
        <w:rPr>
          <w:rFonts w:cs="Tahoma"/>
          <w:sz w:val="22"/>
          <w:szCs w:val="22"/>
        </w:rPr>
      </w:pPr>
      <w:r w:rsidRPr="00FB5351">
        <w:rPr>
          <w:rFonts w:cs="Tahoma"/>
          <w:sz w:val="22"/>
          <w:szCs w:val="22"/>
          <w:u w:val="single"/>
        </w:rPr>
        <w:t xml:space="preserve">Pravo glasa pri odlučivanju  o potvrdi plana financijskog restruktuiranja </w:t>
      </w:r>
    </w:p>
    <w:p w:rsidRDefault="00801FFD" w:rsidP="00801FFD" w:rsidR="00801FFD" w:rsidRPr="00E41E8B">
      <w:pPr>
        <w:rPr>
          <w:rFonts w:cs="Tahoma"/>
        </w:rPr>
      </w:pPr>
    </w:p>
    <w:p w:rsidRDefault="00801FFD" w:rsidP="009F029C" w:rsidR="00801FFD">
      <w:pPr>
        <w:jc w:val="both"/>
        <w:rPr>
          <w:sz w:val="22"/>
          <w:szCs w:val="22"/>
        </w:rPr>
      </w:pPr>
      <w:r w:rsidRPr="00B60567">
        <w:rPr>
          <w:sz w:val="22"/>
          <w:szCs w:val="22"/>
        </w:rPr>
        <w:t>Vjerov</w:t>
      </w:r>
      <w:r w:rsidR="00B60567">
        <w:rPr>
          <w:sz w:val="22"/>
          <w:szCs w:val="22"/>
        </w:rPr>
        <w:t>nici čije su tražbine utvrđene r</w:t>
      </w:r>
      <w:r w:rsidRPr="00B60567">
        <w:rPr>
          <w:sz w:val="22"/>
          <w:szCs w:val="22"/>
        </w:rPr>
        <w:t xml:space="preserve">ješenjem </w:t>
      </w:r>
      <w:r w:rsidRPr="00B60567">
        <w:rPr>
          <w:color w:val="222222"/>
          <w:sz w:val="22"/>
          <w:szCs w:val="22"/>
        </w:rPr>
        <w:t xml:space="preserve">o utvrđivanju tražbina od </w:t>
      </w:r>
      <w:r w:rsidR="00B60567">
        <w:rPr>
          <w:color w:val="000000"/>
          <w:sz w:val="22"/>
          <w:szCs w:val="22"/>
          <w:lang w:eastAsia="ar-SA"/>
        </w:rPr>
        <w:t>13. k</w:t>
      </w:r>
      <w:r w:rsidRPr="00B60567">
        <w:rPr>
          <w:color w:val="000000"/>
          <w:sz w:val="22"/>
          <w:szCs w:val="22"/>
          <w:lang w:eastAsia="ar-SA"/>
        </w:rPr>
        <w:t xml:space="preserve">olovoza </w:t>
      </w:r>
      <w:r w:rsidRPr="00B60567">
        <w:rPr>
          <w:color w:val="222222"/>
          <w:sz w:val="22"/>
          <w:szCs w:val="22"/>
        </w:rPr>
        <w:t>2015. godine</w:t>
      </w:r>
      <w:r w:rsidRPr="00B60567">
        <w:rPr>
          <w:sz w:val="22"/>
          <w:szCs w:val="22"/>
        </w:rPr>
        <w:t xml:space="preserve">  i uvrštene u tablicu Rješenja imaju pravo glasa sukladno iznosu (visini) svoje utvrđene tražbine. Razlučni vjerovnici koji su se odrekli prava na odvojeno namirenje i čije su tražbine utvrđene rješenjem  također imaju pravo glasa sukladno iznosu (visini) svoje utvrđene tražbine.</w:t>
      </w:r>
    </w:p>
    <w:p w:rsidRDefault="009F029C" w:rsidP="009F029C" w:rsidR="009F029C" w:rsidRPr="009F029C">
      <w:pPr>
        <w:jc w:val="both"/>
        <w:rPr>
          <w:sz w:val="22"/>
          <w:szCs w:val="22"/>
        </w:rPr>
      </w:pPr>
    </w:p>
    <w:p w:rsidRDefault="00801FFD" w:rsidP="00FB5351" w:rsidR="00801FFD" w:rsidRPr="00FB5351">
      <w:pPr>
        <w:jc w:val="both"/>
        <w:rPr>
          <w:rFonts w:cs="Tahoma"/>
          <w:sz w:val="22"/>
          <w:szCs w:val="22"/>
        </w:rPr>
      </w:pPr>
      <w:r w:rsidRPr="00FB5351">
        <w:rPr>
          <w:rFonts w:cs="Tahoma"/>
          <w:sz w:val="22"/>
          <w:szCs w:val="22"/>
        </w:rPr>
        <w:t>Razlučni vjerovnici koji se nisu odrekli prava na odvojeno namirenje, vjerovnici na čije tražbine predstečajna nagodba ne djeluje ni vjerovnici osporenih tražbina nemaju pravo glasa.</w:t>
      </w:r>
    </w:p>
    <w:p w:rsidRDefault="00801FFD" w:rsidP="00801FFD" w:rsidR="00801FFD" w:rsidRPr="00E41E8B">
      <w:pPr>
        <w:rPr>
          <w:rFonts w:cs="Tahoma"/>
        </w:rPr>
      </w:pPr>
    </w:p>
    <w:p w:rsidRDefault="00801FFD" w:rsidP="00FB5351" w:rsidR="00801FFD" w:rsidRPr="00DD60BF">
      <w:pPr>
        <w:jc w:val="both"/>
        <w:rPr>
          <w:rFonts w:cs="Tahoma"/>
          <w:sz w:val="22"/>
          <w:szCs w:val="22"/>
        </w:rPr>
      </w:pPr>
      <w:r w:rsidRPr="00FB5351">
        <w:rPr>
          <w:rFonts w:cs="Tahoma"/>
          <w:sz w:val="22"/>
          <w:szCs w:val="22"/>
        </w:rPr>
        <w:t xml:space="preserve">Od </w:t>
      </w:r>
      <w:r w:rsidRPr="00FB5351">
        <w:rPr>
          <w:rFonts w:cs="Tahoma"/>
          <w:color w:val="000000"/>
          <w:sz w:val="22"/>
          <w:szCs w:val="22"/>
          <w:lang w:eastAsia="ar-SA"/>
        </w:rPr>
        <w:t>3. lipnja</w:t>
      </w:r>
      <w:r w:rsidRPr="00FB5351">
        <w:rPr>
          <w:rFonts w:cs="Tahoma"/>
          <w:sz w:val="22"/>
          <w:szCs w:val="22"/>
        </w:rPr>
        <w:t xml:space="preserve"> 2015. godine, kao dana otvaranja postupka predstečajne nagodbe nad Dužnikom, do pravomoćnosti rješenja o potvrdi ove nagodbe, na iznose utvrđenih tražbina ne teku kamate.Sukladno čl. 63 st. 1. Zakona, izvršena je podjela Vjerovnika za potrebe glasovanja 10 podgrupa, odnosno 3 grupe, od kojih jednu čine tijela javne uprave i trgovačka društva u većinskom državnom vlasništvu, drugu financijske institucije, a treću ostali vjerovnici. </w:t>
      </w:r>
    </w:p>
    <w:p w:rsidRDefault="00801FFD" w:rsidP="00801FFD" w:rsidR="00801FFD" w:rsidRPr="00E41E8B">
      <w:pPr>
        <w:rPr>
          <w:rFonts w:cs="Tahoma"/>
          <w:color w:val="222222"/>
        </w:rPr>
      </w:pPr>
    </w:p>
    <w:p w:rsidRDefault="00801FFD" w:rsidP="009F029C" w:rsidR="00801FFD" w:rsidRPr="009F029C">
      <w:pPr>
        <w:jc w:val="both"/>
        <w:rPr>
          <w:rFonts w:cs="Tahoma"/>
          <w:bCs/>
          <w:color w:val="222222"/>
          <w:sz w:val="22"/>
          <w:szCs w:val="22"/>
        </w:rPr>
      </w:pPr>
      <w:r w:rsidRPr="00FB5351">
        <w:rPr>
          <w:rFonts w:cs="Tahoma"/>
          <w:b/>
          <w:bCs/>
          <w:color w:val="222222"/>
          <w:sz w:val="22"/>
          <w:szCs w:val="22"/>
        </w:rPr>
        <w:t>III</w:t>
      </w:r>
      <w:r w:rsidRPr="00FB5351">
        <w:rPr>
          <w:rFonts w:cs="Tahoma"/>
          <w:bCs/>
          <w:color w:val="222222"/>
          <w:sz w:val="22"/>
          <w:szCs w:val="22"/>
        </w:rPr>
        <w:tab/>
      </w:r>
      <w:r w:rsidRPr="00FB5351">
        <w:rPr>
          <w:rFonts w:cs="Tahoma"/>
          <w:color w:val="222222"/>
          <w:sz w:val="22"/>
          <w:szCs w:val="22"/>
        </w:rPr>
        <w:t>Počevši od svrhe samog postupka predstečajne nagodbe te svrhe Zakona, Vjerovnici predstečajne nagodbe i Dužnik utvrđuju sljedeće:</w:t>
      </w:r>
    </w:p>
    <w:p w:rsidRDefault="00801FFD" w:rsidP="009F029C" w:rsidR="00801FFD" w:rsidRPr="009F029C">
      <w:pPr>
        <w:jc w:val="both"/>
        <w:rPr>
          <w:rFonts w:cs="Tahoma"/>
          <w:sz w:val="22"/>
          <w:szCs w:val="22"/>
        </w:rPr>
      </w:pPr>
      <w:r w:rsidRPr="00FB5351">
        <w:rPr>
          <w:rFonts w:cs="Tahoma"/>
          <w:sz w:val="22"/>
          <w:szCs w:val="22"/>
        </w:rPr>
        <w:t xml:space="preserve">- da ovom predstečajnom nagodbom ne dolazi do novacije niti jedne obveze Dužnika prema Vjerovnicima, osim ako je drugačije određeno ovom samom predstečajnom nagodbom nego da se isključivo radi o izmjenama postojećih obveza na način da se ponovno ugovaraju rokovi i način otplate duga Dužnika, odnosno osim ako je drugačije određeno ovom predstečajnom nagodbom (otpis dijela tražbine ili pretvaranje u temeljni kapital Dužnika), pa s time u vezi tražbine pobliže opisane u prijavi svakog Vjerovnika predstečajne nagodbe, a navedene u tablicama u pojedinoj kategoriji tražbine ove Nagodbe zadržavaju isti identitet, ako ovom predstečajnom nagodbom nije drugačije </w:t>
      </w:r>
      <w:r w:rsidRPr="00FB5351">
        <w:rPr>
          <w:rFonts w:cs="Tahoma"/>
          <w:sz w:val="22"/>
          <w:szCs w:val="22"/>
        </w:rPr>
        <w:lastRenderedPageBreak/>
        <w:t>određeno, ali uz uvjete iz ove Nagodbe (visina duga, način ispunjenja, rok otplate i visina kamate), u mjeri u kojoj nisu protivni odredbama ove Nagodbe;</w:t>
      </w:r>
    </w:p>
    <w:p w:rsidRDefault="00801FFD" w:rsidP="009F029C" w:rsidR="00801FFD" w:rsidRPr="009F029C">
      <w:pPr>
        <w:jc w:val="both"/>
        <w:rPr>
          <w:rFonts w:cs="Tahoma"/>
          <w:sz w:val="22"/>
          <w:szCs w:val="22"/>
        </w:rPr>
      </w:pPr>
      <w:r w:rsidRPr="00FB5351">
        <w:rPr>
          <w:rFonts w:cs="Tahoma"/>
          <w:sz w:val="22"/>
          <w:szCs w:val="22"/>
        </w:rPr>
        <w:t>- 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801FFD" w:rsidP="00FB5351" w:rsidR="00801FFD" w:rsidRPr="00FB5351">
      <w:pPr>
        <w:jc w:val="both"/>
        <w:rPr>
          <w:rFonts w:cs="Tahoma"/>
          <w:sz w:val="22"/>
          <w:szCs w:val="22"/>
        </w:rPr>
      </w:pPr>
      <w:r w:rsidRPr="00FB5351">
        <w:rPr>
          <w:rFonts w:cs="Tahoma"/>
          <w:sz w:val="22"/>
          <w:szCs w:val="22"/>
        </w:rPr>
        <w:t xml:space="preserve">- da su novčane tražbine koje su nastale u stranoj valuti ili su vezane uz valutnu klauzulu preračunate u kunski iznos, a u skladu s odredbom članka 74. Zakona. </w:t>
      </w:r>
    </w:p>
    <w:p w:rsidRDefault="00801FFD" w:rsidP="009F029C" w:rsidR="00801FFD" w:rsidRPr="009F029C">
      <w:pPr>
        <w:jc w:val="both"/>
        <w:rPr>
          <w:rFonts w:cs="Tahoma"/>
          <w:b/>
          <w:bCs/>
          <w:color w:val="222222"/>
          <w:sz w:val="22"/>
          <w:szCs w:val="22"/>
        </w:rPr>
      </w:pPr>
      <w:r w:rsidRPr="00FB5351">
        <w:rPr>
          <w:rFonts w:cs="Tahoma"/>
          <w:color w:val="222222"/>
          <w:sz w:val="22"/>
          <w:szCs w:val="22"/>
        </w:rPr>
        <w:t>- Dužnik se u poslovanj</w:t>
      </w:r>
      <w:r w:rsidR="009F029C">
        <w:rPr>
          <w:rFonts w:cs="Tahoma"/>
          <w:color w:val="222222"/>
          <w:sz w:val="22"/>
          <w:szCs w:val="22"/>
        </w:rPr>
        <w:t>u obvezuje postupati u skladu s</w:t>
      </w:r>
      <w:r w:rsidRPr="00FB5351">
        <w:rPr>
          <w:rFonts w:cs="Tahoma"/>
          <w:color w:val="222222"/>
          <w:sz w:val="22"/>
          <w:szCs w:val="22"/>
        </w:rPr>
        <w:t xml:space="preserve"> načelom dobrog gospodarstvenika, poduzimajući radn</w:t>
      </w:r>
      <w:r w:rsidR="009F029C">
        <w:rPr>
          <w:rFonts w:cs="Tahoma"/>
          <w:color w:val="222222"/>
          <w:sz w:val="22"/>
          <w:szCs w:val="22"/>
        </w:rPr>
        <w:t>je i poslove u interesu Dužnika</w:t>
      </w:r>
      <w:r w:rsidRPr="00FB5351">
        <w:rPr>
          <w:rFonts w:cs="Tahoma"/>
          <w:color w:val="222222"/>
          <w:sz w:val="22"/>
          <w:szCs w:val="22"/>
        </w:rPr>
        <w:t xml:space="preserve"> te postupajući pri tom s dužnom pažnjom prema obvezama preuzetim ovom predstečajnom nagodbom.</w:t>
      </w:r>
    </w:p>
    <w:p w:rsidRDefault="009F029C" w:rsidP="00FB5351" w:rsidR="00801FFD" w:rsidRPr="00FB5351">
      <w:pPr>
        <w:jc w:val="both"/>
        <w:rPr>
          <w:rFonts w:cs="Tahoma"/>
          <w:b/>
          <w:bCs/>
          <w:color w:val="222222"/>
          <w:sz w:val="22"/>
          <w:szCs w:val="22"/>
        </w:rPr>
      </w:pPr>
      <w:r>
        <w:rPr>
          <w:rFonts w:cs="Tahoma"/>
          <w:color w:val="222222"/>
          <w:sz w:val="22"/>
          <w:szCs w:val="22"/>
        </w:rPr>
        <w:t>- ako</w:t>
      </w:r>
      <w:r w:rsidR="00801FFD" w:rsidRPr="00FB5351">
        <w:rPr>
          <w:rFonts w:cs="Tahoma"/>
          <w:color w:val="222222"/>
          <w:sz w:val="22"/>
          <w:szCs w:val="22"/>
        </w:rPr>
        <w:t xml:space="preserve"> bilo koji iznos iz ove predstečajne nagodbe dospijeva na neradni dan, Dužnik je u obvezi isti podmiriti na prvi sljedeći radni dan. </w:t>
      </w:r>
    </w:p>
    <w:p w:rsidRDefault="00801FFD" w:rsidP="00FB5351" w:rsidR="00801FFD" w:rsidRPr="00FB5351">
      <w:pPr>
        <w:jc w:val="both"/>
        <w:rPr>
          <w:rFonts w:cs="Tahoma"/>
          <w:b/>
          <w:bCs/>
          <w:color w:val="222222"/>
          <w:sz w:val="22"/>
          <w:szCs w:val="22"/>
        </w:rPr>
      </w:pPr>
      <w:r w:rsidRPr="00FB5351">
        <w:rPr>
          <w:rFonts w:cs="Tahoma"/>
          <w:color w:val="222222"/>
          <w:sz w:val="22"/>
          <w:szCs w:val="22"/>
        </w:rPr>
        <w:t>- pravo izlučnih vjerovnika na izdvajanje predmeta na kojem postoji izlučno pravo iz imovine Dužnika će se sukladno odredbi članka 55. Zakona utvrđivati izvan postupka predstečajne nagodbe koji se vodi nad Dužnikom i kao takvo nije predmet iste.</w:t>
      </w:r>
    </w:p>
    <w:p w:rsidRDefault="00801FFD" w:rsidP="00FB5351" w:rsidR="00801FFD" w:rsidRPr="00FB5351">
      <w:pPr>
        <w:jc w:val="both"/>
        <w:rPr>
          <w:rFonts w:cs="Tahoma"/>
          <w:b/>
          <w:bCs/>
          <w:color w:val="222222"/>
          <w:sz w:val="22"/>
          <w:szCs w:val="22"/>
        </w:rPr>
      </w:pPr>
      <w:r w:rsidRPr="00FB5351">
        <w:rPr>
          <w:rFonts w:cs="Tahoma"/>
          <w:color w:val="222222"/>
          <w:sz w:val="22"/>
          <w:szCs w:val="22"/>
        </w:rPr>
        <w:t>- razlučna prava u odnosu na koje se Vjerovnici nisu odrekli prava na odvojeno namirenje nisu predmet ove predstečajne nagodbe.</w:t>
      </w:r>
    </w:p>
    <w:p w:rsidRDefault="00801FFD" w:rsidP="00801FFD" w:rsidR="00801FFD" w:rsidRPr="00E41E8B">
      <w:pPr>
        <w:rPr>
          <w:rFonts w:cs="Tahoma"/>
          <w:b/>
          <w:bCs/>
          <w:color w:val="222222"/>
        </w:rPr>
      </w:pPr>
    </w:p>
    <w:p w:rsidRDefault="00801FFD" w:rsidP="00FB5351" w:rsidR="00801FFD" w:rsidRPr="00FB5351">
      <w:pPr>
        <w:jc w:val="both"/>
        <w:rPr>
          <w:rFonts w:cs="Tahoma"/>
          <w:color w:val="222222"/>
          <w:sz w:val="22"/>
          <w:szCs w:val="22"/>
        </w:rPr>
      </w:pPr>
      <w:r w:rsidRPr="00FB5351">
        <w:rPr>
          <w:rFonts w:cs="Tahoma"/>
          <w:b/>
          <w:bCs/>
          <w:color w:val="222222"/>
          <w:sz w:val="22"/>
          <w:szCs w:val="22"/>
        </w:rPr>
        <w:t>IV</w:t>
      </w:r>
      <w:r w:rsidRPr="00FB5351">
        <w:rPr>
          <w:rFonts w:cs="Tahoma"/>
          <w:b/>
          <w:bCs/>
          <w:color w:val="222222"/>
          <w:sz w:val="22"/>
          <w:szCs w:val="22"/>
        </w:rPr>
        <w:tab/>
      </w:r>
      <w:r w:rsidRPr="00FB5351">
        <w:rPr>
          <w:rFonts w:cs="Tahoma"/>
          <w:color w:val="222222"/>
          <w:sz w:val="22"/>
          <w:szCs w:val="22"/>
        </w:rPr>
        <w:t xml:space="preserve">Vjerovnici su za potrebe postupka predstečajne nagodbe svrstani u 3 grupe ovisno o specifičnim karakteristikama pojedinih Vjerovnika, kao i zbog potrebe da se Vjerovnici svrstaju u grupe po kojima će se izvršiti glasovanje o Planu financijskog i operativnog restrukturiranja. </w:t>
      </w:r>
    </w:p>
    <w:p w:rsidRDefault="00801FFD" w:rsidP="00801FFD" w:rsidR="00801FFD" w:rsidRPr="00E41E8B">
      <w:pPr>
        <w:rPr>
          <w:rFonts w:cs="Tahoma"/>
        </w:rPr>
      </w:pPr>
    </w:p>
    <w:p w:rsidRDefault="00801FFD" w:rsidP="00801FFD" w:rsidR="00801FFD" w:rsidRPr="009F029C">
      <w:pPr>
        <w:rPr>
          <w:rFonts w:cs="Tahoma"/>
          <w:b/>
          <w:bCs/>
          <w:color w:val="222222"/>
          <w:sz w:val="22"/>
          <w:szCs w:val="22"/>
        </w:rPr>
      </w:pPr>
      <w:r w:rsidRPr="009F029C">
        <w:rPr>
          <w:rFonts w:cs="Tahoma"/>
          <w:b/>
          <w:bCs/>
          <w:color w:val="222222"/>
          <w:sz w:val="22"/>
          <w:szCs w:val="22"/>
        </w:rPr>
        <w:t>1. Grupa - Tijela javne uprave i trgovačka društva u većinskom državnom vlasništvu</w:t>
      </w:r>
    </w:p>
    <w:p w:rsidRDefault="00801FFD" w:rsidP="00801FFD" w:rsidR="00801FFD" w:rsidRPr="009F029C">
      <w:pPr>
        <w:rPr>
          <w:rFonts w:cs="Tahoma"/>
          <w:b/>
          <w:bCs/>
          <w:color w:val="222222"/>
          <w:sz w:val="22"/>
          <w:szCs w:val="22"/>
        </w:rPr>
      </w:pPr>
    </w:p>
    <w:p w:rsidRDefault="00801FFD" w:rsidP="00801FFD" w:rsidR="00801FFD" w:rsidRPr="009F029C">
      <w:pPr>
        <w:rPr>
          <w:rFonts w:cs="Tahoma"/>
          <w:b/>
          <w:bCs/>
          <w:color w:val="222222"/>
          <w:sz w:val="22"/>
          <w:szCs w:val="22"/>
        </w:rPr>
      </w:pPr>
      <w:r w:rsidRPr="009F029C">
        <w:rPr>
          <w:rFonts w:cs="Tahoma"/>
          <w:b/>
          <w:bCs/>
          <w:color w:val="222222"/>
          <w:sz w:val="22"/>
          <w:szCs w:val="22"/>
        </w:rPr>
        <w:t xml:space="preserve">Tijela javne uprave </w:t>
      </w:r>
    </w:p>
    <w:p w:rsidRDefault="00801FFD" w:rsidP="00801FFD" w:rsidR="00801FFD">
      <w:pPr>
        <w:rPr>
          <w:rFonts w:cs="Tahoma"/>
          <w:b/>
          <w:bCs/>
          <w:color w:val="222222"/>
        </w:rPr>
      </w:pPr>
    </w:p>
    <w:p w:rsidRDefault="00801FFD" w:rsidP="00801FFD" w:rsidR="00801FFD" w:rsidRPr="009F029C">
      <w:pPr>
        <w:rPr>
          <w:rFonts w:cs="Tahoma"/>
          <w:color w:val="222222"/>
          <w:sz w:val="22"/>
          <w:szCs w:val="22"/>
        </w:rPr>
      </w:pPr>
      <w:r w:rsidRPr="00E41E8B">
        <w:rPr>
          <w:rFonts w:cs="Tahoma"/>
          <w:b/>
          <w:bCs/>
          <w:color w:val="222222"/>
        </w:rPr>
        <w:t xml:space="preserve"> </w:t>
      </w:r>
      <w:r w:rsidRPr="009F029C">
        <w:rPr>
          <w:rFonts w:cs="Tahoma"/>
          <w:color w:val="222222"/>
          <w:sz w:val="22"/>
          <w:szCs w:val="22"/>
        </w:rPr>
        <w:t>U ovu podgrupu spadaju sljedeći Vjerovnici, zajedno sa iznosima njihovih utvrđenih tražbina</w:t>
      </w:r>
    </w:p>
    <w:tbl>
      <w:tblPr>
        <w:tblW w:type="dxa" w:w="10632"/>
        <w:tblInd w:type="dxa" w:w="-318"/>
        <w:tblLayout w:type="fixed"/>
        <w:tblLook w:val="00A0" w:noVBand="0" w:noHBand="0" w:lastColumn="0" w:firstColumn="1" w:lastRow="0" w:firstRow="1"/>
      </w:tblPr>
      <w:tblGrid>
        <w:gridCol w:w="685"/>
        <w:gridCol w:w="25"/>
        <w:gridCol w:w="1417"/>
        <w:gridCol w:w="2268"/>
        <w:gridCol w:w="2268"/>
        <w:gridCol w:w="1418"/>
        <w:gridCol w:w="2551"/>
      </w:tblGrid>
      <w:tr w:rsidTr="00801FFD" w:rsidR="00801FFD" w:rsidRPr="00F836A9">
        <w:trPr>
          <w:trHeight w:val="397"/>
        </w:trPr>
        <w:tc>
          <w:tcPr>
            <w:tcW w:type="dxa" w:w="710"/>
            <w:gridSpan w:val="2"/>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R. br.</w:t>
            </w:r>
          </w:p>
        </w:tc>
        <w:tc>
          <w:tcPr>
            <w:tcW w:type="dxa" w:w="1417"/>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OIB</w:t>
            </w:r>
          </w:p>
        </w:tc>
        <w:tc>
          <w:tcPr>
            <w:tcW w:type="dxa" w:w="2268"/>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Naziv vjerovnika</w:t>
            </w:r>
          </w:p>
        </w:tc>
        <w:tc>
          <w:tcPr>
            <w:tcW w:type="dxa" w:w="2268"/>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Adresa vjerovnika</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Utvrđeni iznos</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F836A9">
            <w:pPr>
              <w:jc w:val="center"/>
              <w:rPr>
                <w:rFonts w:cs="Tahoma"/>
                <w:b/>
                <w:bCs/>
                <w:color w:val="FFFFFF"/>
                <w:sz w:val="18"/>
                <w:szCs w:val="18"/>
              </w:rPr>
            </w:pPr>
            <w:r w:rsidRPr="00F836A9">
              <w:rPr>
                <w:rFonts w:cs="Tahoma"/>
                <w:b/>
                <w:bCs/>
                <w:color w:val="FFFFFF"/>
                <w:sz w:val="18"/>
                <w:szCs w:val="18"/>
              </w:rPr>
              <w:t>Podgrupa</w:t>
            </w:r>
          </w:p>
        </w:tc>
      </w:tr>
      <w:tr w:rsidTr="00801FFD" w:rsidR="00801FFD" w:rsidRPr="00F836A9">
        <w:trPr>
          <w:trHeight w:val="397"/>
        </w:trPr>
        <w:tc>
          <w:tcPr>
            <w:tcW w:type="dxa" w:w="710"/>
            <w:gridSpan w:val="2"/>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Pr>
                <w:rFonts w:cs="Tahoma"/>
                <w:sz w:val="18"/>
                <w:szCs w:val="18"/>
              </w:rPr>
              <w:t>1</w:t>
            </w:r>
          </w:p>
        </w:tc>
        <w:tc>
          <w:tcPr>
            <w:tcW w:type="dxa" w:w="1417"/>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sz w:val="18"/>
                <w:szCs w:val="18"/>
              </w:rPr>
            </w:pPr>
            <w:r w:rsidRPr="00F836A9">
              <w:rPr>
                <w:rFonts w:cs="Tahoma"/>
                <w:sz w:val="18"/>
                <w:szCs w:val="18"/>
              </w:rPr>
              <w:t>21712494719</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GRAD DUBROVNIK</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PRED DVOROM 1, 20000 DUBROVNIK, HRVATSKA</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2.417,62</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trHeight w:val="397"/>
        </w:trPr>
        <w:tc>
          <w:tcPr>
            <w:tcW w:type="dxa" w:w="710"/>
            <w:gridSpan w:val="2"/>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Pr>
                <w:rFonts w:cs="Tahoma"/>
                <w:sz w:val="18"/>
                <w:szCs w:val="18"/>
              </w:rPr>
              <w:t>2</w:t>
            </w:r>
          </w:p>
        </w:tc>
        <w:tc>
          <w:tcPr>
            <w:tcW w:type="dxa" w:w="1417"/>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54382731928</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GRAD RIJEKA</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color w:val="000000"/>
                <w:sz w:val="18"/>
                <w:szCs w:val="18"/>
              </w:rPr>
            </w:pPr>
            <w:r w:rsidRPr="00F836A9">
              <w:rPr>
                <w:rFonts w:cs="Tahoma"/>
                <w:color w:val="000000"/>
                <w:sz w:val="18"/>
                <w:szCs w:val="18"/>
              </w:rPr>
              <w:t>TITOV TRG 3, 51000 RIJEKA, HRVATSKA</w:t>
            </w:r>
          </w:p>
        </w:tc>
        <w:tc>
          <w:tcPr>
            <w:tcW w:type="dxa" w:w="1418"/>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153,45</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trHeight w:val="397"/>
        </w:trPr>
        <w:tc>
          <w:tcPr>
            <w:tcW w:type="dxa" w:w="710"/>
            <w:gridSpan w:val="2"/>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Pr>
                <w:rFonts w:cs="Tahoma"/>
                <w:sz w:val="18"/>
                <w:szCs w:val="18"/>
              </w:rPr>
              <w:t>3</w:t>
            </w:r>
          </w:p>
        </w:tc>
        <w:tc>
          <w:tcPr>
            <w:tcW w:type="dxa" w:w="1417"/>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80978339255</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HRVATSKA UDRUGA POSLODAVACA</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RADNIČKA 52, 10000 ZAGREB, HRVATSKA</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2.861,13</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710"/>
            <w:gridSpan w:val="2"/>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Pr>
                <w:rFonts w:cs="Tahoma"/>
                <w:sz w:val="18"/>
                <w:szCs w:val="18"/>
              </w:rPr>
              <w:t>4</w:t>
            </w:r>
          </w:p>
        </w:tc>
        <w:tc>
          <w:tcPr>
            <w:tcW w:type="dxa" w:w="1417"/>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06360162682</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JAVNI BILJEŽNIK NIKOLA TADIĆ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PRILAZ GJURE DEŽELIĆA, 10000 ZAGREB,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7.873,75</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cantSplit/>
          <w:trHeight w:val="397"/>
        </w:trPr>
        <w:tc>
          <w:tcPr>
            <w:tcW w:type="dxa" w:w="710"/>
            <w:gridSpan w:val="2"/>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Pr>
                <w:rFonts w:cs="Tahoma"/>
                <w:sz w:val="18"/>
                <w:szCs w:val="18"/>
              </w:rPr>
              <w:t>5</w:t>
            </w:r>
          </w:p>
        </w:tc>
        <w:tc>
          <w:tcPr>
            <w:tcW w:type="dxa" w:w="141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14409716242</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JAVNI BILJEŽNIK ZRINKA MILIĆ-ŠTRKALJ</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DOMOVINSKOG RATA 27B, 21000 SPLIT,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37,50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trHeight w:val="397"/>
        </w:trPr>
        <w:tc>
          <w:tcPr>
            <w:tcW w:type="dxa" w:w="685"/>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Pr>
                <w:rFonts w:cs="Tahoma"/>
                <w:sz w:val="18"/>
                <w:szCs w:val="18"/>
              </w:rPr>
              <w:t>6</w:t>
            </w:r>
          </w:p>
        </w:tc>
        <w:tc>
          <w:tcPr>
            <w:tcW w:type="dxa" w:w="1442"/>
            <w:gridSpan w:val="2"/>
            <w:tcBorders>
              <w:top w:space="0" w:sz="4" w:color="95B3D7" w:val="single"/>
              <w:left w:val="nil"/>
              <w:bottom w:space="0" w:sz="4" w:color="95B3D7" w:val="single"/>
              <w:right w:val="nil"/>
            </w:tcBorders>
            <w:vAlign w:val="center"/>
          </w:tcPr>
          <w:p w:rsidRDefault="00801FFD" w:rsidP="00801FFD" w:rsidR="00801FFD" w:rsidRPr="00F836A9">
            <w:pPr>
              <w:jc w:val="center"/>
              <w:rPr>
                <w:rFonts w:cs="Tahoma"/>
                <w:sz w:val="18"/>
                <w:szCs w:val="18"/>
              </w:rPr>
            </w:pPr>
            <w:r w:rsidRPr="00F836A9">
              <w:rPr>
                <w:rFonts w:cs="Tahoma"/>
                <w:sz w:val="18"/>
                <w:szCs w:val="18"/>
              </w:rPr>
              <w:t>18683136487</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MINISTARSTVO FINANCIJA REPUBLIKE HRVATSKE - CARINSKA UPRAVA</w:t>
            </w:r>
          </w:p>
        </w:tc>
        <w:tc>
          <w:tcPr>
            <w:tcW w:type="dxa" w:w="2268"/>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KATANČIĆEVA  5, 10000 ZAGREB, HRVATSKA</w:t>
            </w:r>
          </w:p>
        </w:tc>
        <w:tc>
          <w:tcPr>
            <w:tcW w:type="dxa" w:w="1418"/>
            <w:tcBorders>
              <w:top w:space="0" w:sz="4" w:color="95B3D7" w:val="single"/>
              <w:left w:val="nil"/>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2.100,00</w:t>
            </w:r>
          </w:p>
        </w:tc>
        <w:tc>
          <w:tcPr>
            <w:tcW w:type="dxa" w:w="2551"/>
            <w:tcBorders>
              <w:top w:space="0" w:sz="4" w:color="95B3D7" w:val="single"/>
              <w:left w:val="nil"/>
              <w:bottom w:space="0" w:sz="4" w:color="95B3D7" w:val="single"/>
              <w:right w:val="nil"/>
            </w:tcBorders>
            <w:vAlign w:val="center"/>
          </w:tcPr>
          <w:p w:rsidRDefault="00801FFD" w:rsidP="00801FFD" w:rsidR="00801FFD" w:rsidRPr="00F836A9">
            <w:pPr>
              <w:rPr>
                <w:rFonts w:cs="Tahoma"/>
                <w:sz w:val="18"/>
                <w:szCs w:val="18"/>
              </w:rPr>
            </w:pPr>
            <w:r w:rsidRPr="00F836A9">
              <w:rPr>
                <w:rFonts w:cs="Tahoma"/>
                <w:sz w:val="18"/>
                <w:szCs w:val="18"/>
              </w:rPr>
              <w:t>1.1. Javna uprava</w:t>
            </w:r>
          </w:p>
        </w:tc>
      </w:tr>
      <w:tr w:rsidTr="00801FFD" w:rsidR="00801FFD" w:rsidRPr="00F836A9">
        <w:trPr>
          <w:trHeight w:val="397"/>
        </w:trPr>
        <w:tc>
          <w:tcPr>
            <w:tcW w:type="dxa" w:w="2127"/>
            <w:gridSpan w:val="3"/>
            <w:tcBorders>
              <w:top w:space="0" w:sz="6" w:color="4F81BD" w:val="double"/>
              <w:left w:space="0" w:sz="4" w:color="95B3D7" w:val="single"/>
              <w:bottom w:space="0" w:sz="4" w:color="95B3D7" w:val="single"/>
              <w:right w:val="nil"/>
            </w:tcBorders>
            <w:noWrap/>
            <w:vAlign w:val="center"/>
          </w:tcPr>
          <w:p w:rsidRDefault="00801FFD" w:rsidP="00801FFD" w:rsidR="00801FFD" w:rsidRPr="00F836A9">
            <w:pPr>
              <w:rPr>
                <w:rFonts w:cs="Tahoma"/>
                <w:b/>
                <w:bCs/>
                <w:sz w:val="18"/>
                <w:szCs w:val="18"/>
              </w:rPr>
            </w:pPr>
            <w:r w:rsidRPr="00F836A9">
              <w:rPr>
                <w:rFonts w:cs="Tahoma"/>
                <w:b/>
                <w:bCs/>
                <w:sz w:val="18"/>
                <w:szCs w:val="18"/>
              </w:rPr>
              <w:t>Ukupno:</w:t>
            </w:r>
          </w:p>
        </w:tc>
        <w:tc>
          <w:tcPr>
            <w:tcW w:type="dxa" w:w="2268"/>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c>
          <w:tcPr>
            <w:tcW w:type="dxa" w:w="2268"/>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c>
          <w:tcPr>
            <w:tcW w:type="dxa" w:w="1418"/>
            <w:tcBorders>
              <w:top w:space="0" w:sz="6" w:color="4F81BD" w:val="double"/>
              <w:left w:val="nil"/>
              <w:bottom w:space="0" w:sz="4" w:color="95B3D7" w:val="single"/>
              <w:right w:val="nil"/>
            </w:tcBorders>
            <w:noWrap/>
            <w:vAlign w:val="center"/>
          </w:tcPr>
          <w:p w:rsidRDefault="00801FFD" w:rsidP="00801FFD" w:rsidR="00801FFD">
            <w:pPr>
              <w:jc w:val="right"/>
              <w:rPr>
                <w:rFonts w:cs="Tahoma"/>
                <w:b/>
                <w:bCs/>
                <w:color w:val="000000"/>
                <w:sz w:val="18"/>
                <w:szCs w:val="18"/>
              </w:rPr>
            </w:pPr>
            <w:r>
              <w:rPr>
                <w:rFonts w:cs="Tahoma"/>
                <w:b/>
                <w:bCs/>
                <w:color w:val="000000"/>
                <w:sz w:val="18"/>
                <w:szCs w:val="18"/>
              </w:rPr>
              <w:t>15.443,45</w:t>
            </w:r>
          </w:p>
          <w:p w:rsidRDefault="00801FFD" w:rsidP="00801FFD" w:rsidR="00801FFD" w:rsidRPr="00F836A9">
            <w:pPr>
              <w:jc w:val="right"/>
              <w:rPr>
                <w:rFonts w:cs="Tahoma"/>
                <w:b/>
                <w:bCs/>
                <w:color w:val="000000"/>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F836A9">
            <w:pPr>
              <w:rPr>
                <w:rFonts w:cs="Tahoma"/>
                <w:b/>
                <w:bCs/>
                <w:sz w:val="18"/>
                <w:szCs w:val="18"/>
              </w:rPr>
            </w:pPr>
          </w:p>
        </w:tc>
      </w:tr>
    </w:tbl>
    <w:p w:rsidRDefault="00801FFD" w:rsidP="00801FFD" w:rsidR="00801FFD" w:rsidRPr="00F836A9">
      <w:pPr>
        <w:rPr>
          <w:rFonts w:cs="Tahoma"/>
          <w:b/>
          <w:bCs/>
          <w:color w:val="222222"/>
        </w:rPr>
      </w:pPr>
    </w:p>
    <w:p w:rsidRDefault="00801FFD" w:rsidP="00C04929" w:rsidR="00801FFD" w:rsidRPr="00C04929">
      <w:pPr>
        <w:jc w:val="both"/>
        <w:rPr>
          <w:rFonts w:cs="Tahoma"/>
          <w:color w:val="222222"/>
          <w:sz w:val="22"/>
          <w:szCs w:val="22"/>
          <w:shd w:fill="FFFF00" w:color="auto" w:val="clear"/>
        </w:rPr>
      </w:pPr>
      <w:r w:rsidRPr="00C04929">
        <w:rPr>
          <w:rFonts w:cs="Tahoma"/>
          <w:color w:val="222222"/>
          <w:sz w:val="22"/>
          <w:szCs w:val="22"/>
        </w:rPr>
        <w:t>Dužnik i Vjerovnici koji spadaju u podgrupu Tijela javne uprave suglasno utvrđuju da će otpisati 60% utvrđene tražbine svakog navedenog vjerovnika iz ove grupe Vjerovnika, pri čemu će se preostali iznos od 40% utvrđene tražbine podmiriti kroz 12 mjeseci, i to na sljedeći način.</w:t>
      </w:r>
    </w:p>
    <w:p w:rsidRDefault="00801FFD" w:rsidP="00C04929" w:rsidR="00801FFD" w:rsidRPr="00C04929">
      <w:pPr>
        <w:jc w:val="both"/>
        <w:rPr>
          <w:rFonts w:cs="Tahoma"/>
          <w:color w:val="222222"/>
          <w:sz w:val="22"/>
          <w:szCs w:val="22"/>
        </w:rPr>
      </w:pPr>
    </w:p>
    <w:p w:rsidRDefault="00801FFD" w:rsidP="00C04929" w:rsidR="00801FFD" w:rsidRPr="00C04929">
      <w:pPr>
        <w:jc w:val="both"/>
        <w:rPr>
          <w:rFonts w:cs="Tahoma"/>
          <w:color w:val="222222"/>
          <w:sz w:val="22"/>
          <w:szCs w:val="22"/>
        </w:rPr>
      </w:pPr>
      <w:r w:rsidRPr="00C04929">
        <w:rPr>
          <w:rFonts w:cs="Tahoma"/>
          <w:color w:val="222222"/>
          <w:sz w:val="22"/>
          <w:szCs w:val="22"/>
        </w:rPr>
        <w:t xml:space="preserve">Vjerovnici ove grupe vjerovnika suglasni su da će se 70% od preostalog iznosa od 40% utvrđene tražbine podmiriti u roku od 15 dana od dana pravomoćnosti rješenja nadležnog trgovačkog suda kojim se odobrava sklapanje ove predstečajne nagodbe, dok će se 30% od preostalog iznosa od 40% utvrđene tražbine podmiriti u roku od 12 mjeseci od dana pravomoćnosti rješenja nadležnog </w:t>
      </w:r>
      <w:r w:rsidRPr="00C04929">
        <w:rPr>
          <w:rFonts w:cs="Tahoma"/>
          <w:color w:val="222222"/>
          <w:sz w:val="22"/>
          <w:szCs w:val="22"/>
        </w:rPr>
        <w:lastRenderedPageBreak/>
        <w:t>trgovačkog suda kojim se odobrava sklapanje ove predstečajne nagodbe, bez obračuna kamata, i to kako slijedi:</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GRAD DUBROVNIK</w:t>
      </w:r>
      <w:r w:rsidRPr="00C04929">
        <w:rPr>
          <w:rFonts w:cs="Tahoma"/>
          <w:noProof/>
          <w:sz w:val="22"/>
          <w:szCs w:val="22"/>
        </w:rPr>
        <w:t>, PRED DVOROM 1, 20000 DUBROVNIK, HRVATSKA, OIB: 21712494719 prema Dužniku ima tražbinu u iznosu 2.417,62 Kn, od kojeg iznosa otpisuje iznos od 1.450,57 Kn koji se odnosi na otpis 60% utvrđenog iznosa tražbine. Dužnik pristaje na otpis naprijed navedenog dijela tražbine te se obvezuje preostali iznos tražbine u izno</w:t>
      </w:r>
      <w:r w:rsidR="009F029C">
        <w:rPr>
          <w:rFonts w:cs="Tahoma"/>
          <w:noProof/>
          <w:sz w:val="22"/>
          <w:szCs w:val="22"/>
        </w:rPr>
        <w:t>su od 967,05 Kn podmiriti na sl</w:t>
      </w:r>
      <w:r w:rsidRPr="00C04929">
        <w:rPr>
          <w:rFonts w:cs="Tahoma"/>
          <w:noProof/>
          <w:sz w:val="22"/>
          <w:szCs w:val="22"/>
        </w:rPr>
        <w:t>jedeći način:</w:t>
      </w:r>
    </w:p>
    <w:p w:rsidRDefault="00801FFD" w:rsidP="00C04929" w:rsidR="00801FFD" w:rsidRPr="00C04929">
      <w:pPr>
        <w:spacing w:before="120"/>
        <w:jc w:val="both"/>
        <w:rPr>
          <w:rFonts w:cs="Tahoma"/>
          <w:sz w:val="22"/>
          <w:szCs w:val="22"/>
        </w:rPr>
      </w:pPr>
      <w:r w:rsidRPr="00C04929">
        <w:rPr>
          <w:rFonts w:cs="Tahoma"/>
          <w:noProof/>
          <w:sz w:val="22"/>
          <w:szCs w:val="22"/>
        </w:rPr>
        <w:t>- iznos od 676,93 Kn  Dužnik će podmiriti najkasnije u roku od 15 dana od pravomoćnosti rješenja nadležnog trgovačkog suda kojim se odobrava sklapanje ove predstečajne nagodbe , dok će iznos od 290,11 Kn Dužnik podmiriti u roku od 12 mjeseci od dana  pravomoćnosti rješenja nadležnog trgovačkog suda kojim se odobrava sklapanje ove predstečajne nagodbe.</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GRAD RIJEKA</w:t>
      </w:r>
      <w:r w:rsidRPr="00C04929">
        <w:rPr>
          <w:rFonts w:cs="Tahoma"/>
          <w:noProof/>
          <w:sz w:val="22"/>
          <w:szCs w:val="22"/>
        </w:rPr>
        <w:t>, TITOV TRG 3, 51000 RIJEKA, HRVATSKA, OIB: 54382731928 prema Dužniku ima tražbinu u iznosu 153,45 Kn, od kojeg iznosa otpisuje iznos od 92,07 Kn koji se odnosi na otpis 60% utvrđenog iznosa tražbine. Dužnik pristaje na otpis naprijed navedenog dijela tražbine te se obvezuje preostali iznos tražbine u izn</w:t>
      </w:r>
      <w:r w:rsidR="009F029C">
        <w:rPr>
          <w:rFonts w:cs="Tahoma"/>
          <w:noProof/>
          <w:sz w:val="22"/>
          <w:szCs w:val="22"/>
        </w:rPr>
        <w:t>osu od 61,38 Kn podmiriti na sl</w:t>
      </w:r>
      <w:r w:rsidRPr="00C04929">
        <w:rPr>
          <w:rFonts w:cs="Tahoma"/>
          <w:noProof/>
          <w:sz w:val="22"/>
          <w:szCs w:val="22"/>
        </w:rPr>
        <w:t>jedeći način:</w:t>
      </w:r>
    </w:p>
    <w:p w:rsidRDefault="00801FFD" w:rsidP="00C04929" w:rsidR="00801FFD" w:rsidRPr="00C04929">
      <w:pPr>
        <w:spacing w:before="120"/>
        <w:jc w:val="both"/>
        <w:rPr>
          <w:rFonts w:cs="Tahoma"/>
          <w:sz w:val="22"/>
          <w:szCs w:val="22"/>
        </w:rPr>
      </w:pPr>
      <w:r w:rsidRPr="00C04929">
        <w:rPr>
          <w:rFonts w:cs="Tahoma"/>
          <w:noProof/>
          <w:sz w:val="22"/>
          <w:szCs w:val="22"/>
        </w:rPr>
        <w:t>- iznos od 42,97 Kn  Dužnik će podmiriti najkasnije u roku od 15 dana od pravomoćnosti rješenja nadležnog trgovačkog suda kojim se odobrava sklapanje ove predstečajne nagodbe , dok će iznos od 18,41 Kn Dužnik podmiriti u roku od 12 mjeseci od dana  pravomoćnosti rješenja nadležnog trgovačkog suda kojim se odobrava sklapanje ove predstečajne nagodbe.</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HRVATSKA UDRUGA POSLODAVACA</w:t>
      </w:r>
      <w:r w:rsidRPr="00C04929">
        <w:rPr>
          <w:rFonts w:cs="Tahoma"/>
          <w:noProof/>
          <w:sz w:val="22"/>
          <w:szCs w:val="22"/>
        </w:rPr>
        <w:t>, RADNIČKA 52, 10000 ZAGREB, HRVATSKA, OIB: 80978339255 prema Dužniku ima tražbinu u iznosu 2.861,13 Kn, od kojeg iznosa otpisuje iznos od 1.716,68 Kn koji se odnosi na otpis 60% utvrđenog iznosa tražbine. Dužnik pristaje na otpis naprijed navedenog dijela tražbine te se obvezuje preostali iznos tražbine u iznosu</w:t>
      </w:r>
      <w:r w:rsidR="009F029C">
        <w:rPr>
          <w:rFonts w:cs="Tahoma"/>
          <w:noProof/>
          <w:sz w:val="22"/>
          <w:szCs w:val="22"/>
        </w:rPr>
        <w:t xml:space="preserve"> od 1.144,45 Kn podmiriti na sl</w:t>
      </w:r>
      <w:r w:rsidRPr="00C04929">
        <w:rPr>
          <w:rFonts w:cs="Tahoma"/>
          <w:noProof/>
          <w:sz w:val="22"/>
          <w:szCs w:val="22"/>
        </w:rPr>
        <w:t>jedeći način:</w:t>
      </w:r>
    </w:p>
    <w:p w:rsidRDefault="00801FFD" w:rsidP="00C04929" w:rsidR="00801FFD" w:rsidRPr="00C04929">
      <w:pPr>
        <w:spacing w:before="120"/>
        <w:jc w:val="both"/>
        <w:rPr>
          <w:rFonts w:cs="Tahoma"/>
        </w:rPr>
      </w:pPr>
      <w:r w:rsidRPr="00C04929">
        <w:rPr>
          <w:rFonts w:cs="Tahoma"/>
          <w:noProof/>
          <w:sz w:val="22"/>
          <w:szCs w:val="22"/>
        </w:rPr>
        <w:t>- iznos od 801,12 Kn  Dužnik će podmiriti najkasnije u roku od 15 dana od pravomoćnosti rješenja nadležnog trgovačkog suda kojim se odobrava skla</w:t>
      </w:r>
      <w:r w:rsidR="00C04929">
        <w:rPr>
          <w:rFonts w:cs="Tahoma"/>
          <w:noProof/>
          <w:sz w:val="22"/>
          <w:szCs w:val="22"/>
        </w:rPr>
        <w:t>panje ove predstečajne nagodbe</w:t>
      </w:r>
      <w:r w:rsidRPr="00C04929">
        <w:rPr>
          <w:rFonts w:cs="Tahoma"/>
          <w:noProof/>
          <w:sz w:val="22"/>
          <w:szCs w:val="22"/>
        </w:rPr>
        <w:t>, dok će iznos od 343,34 Kn Dužnik podmiriti u roku od 12 mjeseci od dana  pravomoćnosti rješenja nadležnog trgovačkog suda kojim se odobrava sklapanje ove predstečajne nagodbe.</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JAVNI BILJEŽNIK NIKOLA TADIĆ</w:t>
      </w:r>
      <w:r w:rsidRPr="00C04929">
        <w:rPr>
          <w:rFonts w:cs="Tahoma"/>
          <w:noProof/>
          <w:sz w:val="22"/>
          <w:szCs w:val="22"/>
        </w:rPr>
        <w:t>, PRILAZ GJURE DEŽELIĆA, 10000 ZAGREB, HRVATSKA, OIB: 06360162682 prema Dužniku ima tražbinu u iznosu 7.873,75 Kn, od kojeg iznosa otpisuje iznos od 4.724,25 Kn koji se odnosi na otpis 60% utvrđenog iznosa tražbine. Dužnik pristaje na otpis naprijed navedenog dijela tražbine te se obvezuje preostali iznos tražbine u iznosu</w:t>
      </w:r>
      <w:r w:rsidR="009F029C">
        <w:rPr>
          <w:rFonts w:cs="Tahoma"/>
          <w:noProof/>
          <w:sz w:val="22"/>
          <w:szCs w:val="22"/>
        </w:rPr>
        <w:t xml:space="preserve"> od 3.149,50 Kn podmiriti na sl</w:t>
      </w:r>
      <w:r w:rsidRPr="00C04929">
        <w:rPr>
          <w:rFonts w:cs="Tahoma"/>
          <w:noProof/>
          <w:sz w:val="22"/>
          <w:szCs w:val="22"/>
        </w:rPr>
        <w:t>jedeći način:</w:t>
      </w:r>
    </w:p>
    <w:p w:rsidRDefault="00801FFD" w:rsidP="00C04929" w:rsidR="00801FFD" w:rsidRPr="00C04929">
      <w:pPr>
        <w:spacing w:before="120"/>
        <w:jc w:val="both"/>
        <w:rPr>
          <w:rFonts w:cs="Tahoma"/>
          <w:sz w:val="22"/>
          <w:szCs w:val="22"/>
        </w:rPr>
      </w:pPr>
      <w:r w:rsidRPr="00C04929">
        <w:rPr>
          <w:rFonts w:cs="Tahoma"/>
          <w:noProof/>
          <w:sz w:val="22"/>
          <w:szCs w:val="22"/>
        </w:rPr>
        <w:t>- iznos od 2.204,65 Kn  Dužnik će podmiriti najkasnije u roku od 15 dana od pravomoćnosti rješenja nadležnog trgovačkog suda kojim se odobrava sklapanje ove predstečajne nagodbe , dok će iznos od 944,85 Kn Dužnik podmiriti u roku od 12 mjeseci od dana  pravomoćnosti rješenja nadležnog trgovačkog suda kojim se odobrava sklapanje ove predstečajne nagodbe.</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JAVNI BILJEŽNIK ZRINKA MILIĆ-ŠTRKALJ</w:t>
      </w:r>
      <w:r w:rsidRPr="00C04929">
        <w:rPr>
          <w:rFonts w:cs="Tahoma"/>
          <w:noProof/>
          <w:sz w:val="22"/>
          <w:szCs w:val="22"/>
        </w:rPr>
        <w:t>, DOMOVINSKOG RATA 27B, 21000 SPLIT, HRVATSKA, OIB: 14409716242 prema Dužniku ima tražbinu u iznosu 37,50 Kn, od kojeg iznosa otpisuje iznos od 22,50 Kn koji se odnosi na otpis 60% utvrđenog iznosa tražbine. Dužnik pristaje na otpis naprijed navedenog dijela tražbine te se obvezuje preostali iznos tražbine u izn</w:t>
      </w:r>
      <w:r w:rsidR="009F029C">
        <w:rPr>
          <w:rFonts w:cs="Tahoma"/>
          <w:noProof/>
          <w:sz w:val="22"/>
          <w:szCs w:val="22"/>
        </w:rPr>
        <w:t>osu od 15,00 Kn podmiriti na sl</w:t>
      </w:r>
      <w:r w:rsidRPr="00C04929">
        <w:rPr>
          <w:rFonts w:cs="Tahoma"/>
          <w:noProof/>
          <w:sz w:val="22"/>
          <w:szCs w:val="22"/>
        </w:rPr>
        <w:t>jedeći način:</w:t>
      </w:r>
    </w:p>
    <w:p w:rsidRDefault="00801FFD" w:rsidP="00C04929" w:rsidR="00801FFD" w:rsidRPr="00C04929">
      <w:pPr>
        <w:spacing w:before="120"/>
        <w:jc w:val="both"/>
        <w:rPr>
          <w:rFonts w:cs="Tahoma"/>
          <w:sz w:val="22"/>
          <w:szCs w:val="22"/>
        </w:rPr>
      </w:pPr>
      <w:r w:rsidRPr="00C04929">
        <w:rPr>
          <w:rFonts w:cs="Tahoma"/>
          <w:noProof/>
          <w:sz w:val="22"/>
          <w:szCs w:val="22"/>
        </w:rPr>
        <w:t>- iznos od 10,50 Kn  Dužnik će podmiriti najkasnije u roku od 15 dana od pravomoćnosti rješenja nadležnog trgovačkog suda kojim se odobrava sklapanje ove predstečajne nagodbe , dok će iznos od 4,50 Kn Dužnik podmiriti u roku od 12 mjeseci od dana  pravomoćnosti rješenja nadležnog trgovačkog suda kojim se odobrava sklapanje ove predstečajne nagodbe.</w:t>
      </w:r>
    </w:p>
    <w:p w:rsidRDefault="00801FFD" w:rsidP="00C04929" w:rsidR="00801FFD" w:rsidRPr="00C04929">
      <w:pPr>
        <w:spacing w:before="120"/>
        <w:jc w:val="both"/>
        <w:rPr>
          <w:rFonts w:cs="Tahoma"/>
          <w:noProof/>
          <w:sz w:val="22"/>
          <w:szCs w:val="22"/>
        </w:rPr>
      </w:pPr>
      <w:r w:rsidRPr="00C04929">
        <w:rPr>
          <w:rFonts w:cs="Tahoma"/>
          <w:noProof/>
          <w:sz w:val="22"/>
          <w:szCs w:val="22"/>
        </w:rPr>
        <w:t xml:space="preserve">Vjerovnik  </w:t>
      </w:r>
      <w:r w:rsidRPr="00C04929">
        <w:rPr>
          <w:rFonts w:cs="Tahoma"/>
          <w:b/>
          <w:bCs/>
          <w:noProof/>
          <w:sz w:val="22"/>
          <w:szCs w:val="22"/>
        </w:rPr>
        <w:t>MINISTARSTVO FINANCIJA REPUBLIKE HRVATSKE - CARINSKA UPRAVA</w:t>
      </w:r>
      <w:r w:rsidRPr="00C04929">
        <w:rPr>
          <w:rFonts w:cs="Tahoma"/>
          <w:noProof/>
          <w:sz w:val="22"/>
          <w:szCs w:val="22"/>
        </w:rPr>
        <w:t xml:space="preserve">, KATANČIĆEVA  5, 10000 ZAGREB, HRVATSKA, OIB: 18683136487 prema Dužniku ima tražbinu u iznosu 2.100,00 Kn, od kojeg iznosa otpisuje iznos od 1.260,00 Kn koji se odnosi na otpis </w:t>
      </w:r>
      <w:r w:rsidRPr="00C04929">
        <w:rPr>
          <w:rFonts w:cs="Tahoma"/>
          <w:noProof/>
          <w:sz w:val="22"/>
          <w:szCs w:val="22"/>
        </w:rPr>
        <w:lastRenderedPageBreak/>
        <w:t>60% utvrđenog iznosa tražbine. Dužnik pristaje na otpis naprijed navedenog dijela tražbine te se obvezuje preostali iznos tražbine u izno</w:t>
      </w:r>
      <w:r w:rsidR="009F029C">
        <w:rPr>
          <w:rFonts w:cs="Tahoma"/>
          <w:noProof/>
          <w:sz w:val="22"/>
          <w:szCs w:val="22"/>
        </w:rPr>
        <w:t>su od 840,00 Kn podmiriti na sl</w:t>
      </w:r>
      <w:r w:rsidRPr="00C04929">
        <w:rPr>
          <w:rFonts w:cs="Tahoma"/>
          <w:noProof/>
          <w:sz w:val="22"/>
          <w:szCs w:val="22"/>
        </w:rPr>
        <w:t>jedeći način:</w:t>
      </w:r>
    </w:p>
    <w:p w:rsidRDefault="00801FFD" w:rsidP="00C04929" w:rsidR="00801FFD" w:rsidRPr="00C04929">
      <w:pPr>
        <w:spacing w:before="120"/>
        <w:jc w:val="both"/>
        <w:rPr>
          <w:rFonts w:cs="Tahoma"/>
          <w:sz w:val="22"/>
          <w:szCs w:val="22"/>
        </w:rPr>
      </w:pPr>
      <w:r w:rsidRPr="00C04929">
        <w:rPr>
          <w:rFonts w:cs="Tahoma"/>
          <w:noProof/>
          <w:sz w:val="22"/>
          <w:szCs w:val="22"/>
        </w:rPr>
        <w:t>- iznos od 588,00 Kn  Dužnik će podmiriti najkasnije u roku od 15 dana od pravomoćnosti rješenja nadležnog trgovačkog suda kojim se odobrava sklapanje ove predstečajne nagodbe , dok će iznos od 252,00 Kn Dužnik podmiriti u roku od 12 mjeseci od dana  pravomoćnosti rješenja nadležnog trgovačkog suda kojim se odobrava sklapanje ove predstečajne nagodbe.</w:t>
      </w:r>
    </w:p>
    <w:p w:rsidRDefault="00801FFD" w:rsidP="00801FFD" w:rsidR="00801FFD">
      <w:pPr>
        <w:rPr>
          <w:rFonts w:cs="Tahoma"/>
          <w:color w:val="222222"/>
        </w:rPr>
      </w:pPr>
    </w:p>
    <w:p w:rsidRDefault="00801FFD" w:rsidP="00801FFD" w:rsidR="00801FFD" w:rsidRPr="00C04929">
      <w:pPr>
        <w:rPr>
          <w:rFonts w:cs="Tahoma"/>
          <w:b/>
          <w:bCs/>
          <w:color w:val="222222"/>
          <w:sz w:val="22"/>
          <w:szCs w:val="22"/>
        </w:rPr>
      </w:pPr>
      <w:r w:rsidRPr="00C04929">
        <w:rPr>
          <w:rFonts w:cs="Tahoma"/>
          <w:b/>
          <w:bCs/>
          <w:color w:val="222222"/>
          <w:sz w:val="22"/>
          <w:szCs w:val="22"/>
        </w:rPr>
        <w:t>Trgovačka društva u većinskom državnom vlasništvu</w:t>
      </w:r>
    </w:p>
    <w:p w:rsidRDefault="00801FFD" w:rsidP="00801FFD" w:rsidR="00801FFD" w:rsidRPr="00C04929">
      <w:pPr>
        <w:rPr>
          <w:sz w:val="22"/>
          <w:szCs w:val="22"/>
        </w:rPr>
      </w:pPr>
    </w:p>
    <w:p w:rsidRDefault="00801FFD" w:rsidP="00801FFD" w:rsidR="00801FFD" w:rsidRPr="00C04929">
      <w:pPr>
        <w:rPr>
          <w:rFonts w:cs="Tahoma"/>
          <w:color w:val="222222"/>
          <w:sz w:val="22"/>
          <w:szCs w:val="22"/>
        </w:rPr>
      </w:pPr>
      <w:r w:rsidRPr="00C04929">
        <w:rPr>
          <w:rFonts w:cs="Tahoma"/>
          <w:b/>
          <w:bCs/>
          <w:color w:val="222222"/>
          <w:sz w:val="22"/>
          <w:szCs w:val="22"/>
        </w:rPr>
        <w:t xml:space="preserve"> </w:t>
      </w:r>
      <w:r w:rsidRPr="00C04929">
        <w:rPr>
          <w:rFonts w:cs="Tahoma"/>
          <w:color w:val="222222"/>
          <w:sz w:val="22"/>
          <w:szCs w:val="22"/>
        </w:rPr>
        <w:t>U ovu grupu spadaju sljedeći Vjerovnici, zajedno sa iznosima njihovih utvrđenih tražbina</w:t>
      </w:r>
    </w:p>
    <w:p w:rsidRDefault="00801FFD" w:rsidP="00801FFD" w:rsidR="00801FFD">
      <w:pPr>
        <w:rPr>
          <w:rFonts w:cs="Tahoma"/>
          <w:color w:val="222222"/>
        </w:rPr>
      </w:pPr>
      <w:r w:rsidRPr="00E41E8B">
        <w:rPr>
          <w:rFonts w:cs="Tahoma"/>
          <w:color w:val="222222"/>
        </w:rPr>
        <w:t xml:space="preserve"> </w:t>
      </w:r>
    </w:p>
    <w:tbl>
      <w:tblPr>
        <w:tblW w:type="dxa" w:w="10632"/>
        <w:tblInd w:type="dxa" w:w="-318"/>
        <w:tblLayout w:type="fixed"/>
        <w:tblLook w:val="00A0" w:noVBand="0" w:noHBand="0" w:lastColumn="0" w:firstColumn="1" w:lastRow="0" w:firstRow="1"/>
      </w:tblPr>
      <w:tblGrid>
        <w:gridCol w:w="568"/>
        <w:gridCol w:w="1418"/>
        <w:gridCol w:w="2126"/>
        <w:gridCol w:w="2551"/>
        <w:gridCol w:w="1418"/>
        <w:gridCol w:w="2551"/>
      </w:tblGrid>
      <w:tr w:rsidTr="00801FFD" w:rsidR="00801FFD" w:rsidRPr="00D22484">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Adresa vjerovnika</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Utvrđeni iznos</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Podgrupa</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16912997621</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ČISTOĆA d.o.o. (Dubrovnik)</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PUT REPUBLIKE 14, 20000 DUBROVNIK, HRVATSKA</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sidRPr="00D22484">
              <w:rPr>
                <w:rFonts w:cs="Tahoma"/>
                <w:sz w:val="18"/>
                <w:szCs w:val="18"/>
              </w:rPr>
              <w:t>111,90</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w:t>
            </w:r>
          </w:p>
        </w:tc>
        <w:tc>
          <w:tcPr>
            <w:tcW w:type="dxa" w:w="1418"/>
            <w:tcBorders>
              <w:top w:space="0" w:sz="4" w:color="95B3D7" w:val="single"/>
              <w:left w:val="nil"/>
              <w:bottom w:space="0" w:sz="4" w:color="95B3D7" w:val="single"/>
              <w:right w:val="nil"/>
            </w:tcBorders>
            <w:vAlign w:val="center"/>
          </w:tcPr>
          <w:p w:rsidRDefault="00801FFD" w:rsidP="00801FFD" w:rsidR="00801FFD" w:rsidRPr="00D22484">
            <w:pPr>
              <w:jc w:val="center"/>
              <w:rPr>
                <w:rFonts w:cs="Tahoma"/>
                <w:sz w:val="18"/>
                <w:szCs w:val="18"/>
              </w:rPr>
            </w:pPr>
            <w:r w:rsidRPr="00D22484">
              <w:rPr>
                <w:rFonts w:cs="Tahoma"/>
                <w:sz w:val="18"/>
                <w:szCs w:val="18"/>
              </w:rPr>
              <w:t>38812451417</w:t>
            </w:r>
          </w:p>
        </w:tc>
        <w:tc>
          <w:tcPr>
            <w:tcW w:type="dxa" w:w="2126"/>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ČISTOĆA d.o.o. (Split)</w:t>
            </w:r>
          </w:p>
        </w:tc>
        <w:tc>
          <w:tcPr>
            <w:tcW w:type="dxa" w:w="2551"/>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PUT PLOKITA 81, 21000 SPLIT, HRVATSKA</w:t>
            </w:r>
          </w:p>
        </w:tc>
        <w:tc>
          <w:tcPr>
            <w:tcW w:type="dxa" w:w="1418"/>
            <w:tcBorders>
              <w:top w:space="0" w:sz="4" w:color="95B3D7" w:val="single"/>
              <w:left w:val="nil"/>
              <w:bottom w:space="0" w:sz="4" w:color="95B3D7" w:val="single"/>
              <w:right w:val="nil"/>
            </w:tcBorders>
            <w:vAlign w:val="center"/>
          </w:tcPr>
          <w:p w:rsidRDefault="00801FFD" w:rsidP="00801FFD" w:rsidR="00801FFD" w:rsidRPr="00D22484">
            <w:pPr>
              <w:jc w:val="right"/>
              <w:rPr>
                <w:rFonts w:cs="Tahoma"/>
                <w:sz w:val="18"/>
                <w:szCs w:val="18"/>
              </w:rPr>
            </w:pPr>
            <w:r w:rsidRPr="00D22484">
              <w:rPr>
                <w:rFonts w:cs="Tahoma"/>
                <w:sz w:val="18"/>
                <w:szCs w:val="18"/>
              </w:rPr>
              <w:t>102,22</w:t>
            </w:r>
          </w:p>
        </w:tc>
        <w:tc>
          <w:tcPr>
            <w:tcW w:type="dxa" w:w="2551"/>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F836A9">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3</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center"/>
              <w:rPr>
                <w:rFonts w:cs="Tahoma"/>
                <w:sz w:val="18"/>
                <w:szCs w:val="18"/>
              </w:rPr>
            </w:pPr>
            <w:r w:rsidRPr="00F836A9">
              <w:rPr>
                <w:rFonts w:cs="Tahoma"/>
                <w:sz w:val="18"/>
                <w:szCs w:val="18"/>
              </w:rPr>
              <w:t>87342329948</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GRADSKI PARKING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F836A9">
              <w:rPr>
                <w:rFonts w:cs="Tahoma"/>
                <w:sz w:val="18"/>
                <w:szCs w:val="18"/>
              </w:rPr>
              <w:t>DRAGA 14, 22000 ŠIBENIK,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67,00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F836A9">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sz w:val="18"/>
                <w:szCs w:val="18"/>
              </w:rPr>
            </w:pPr>
            <w:r w:rsidRPr="00D22484">
              <w:rPr>
                <w:rFonts w:cs="Tahoma"/>
                <w:sz w:val="18"/>
                <w:szCs w:val="18"/>
              </w:rPr>
              <w:t>63073332379</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HEP-OPSKRBA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ULICA GRADA VUKOVARA 37, ZAGREB ,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494,49</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46830600751</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HEP-OPERATOR DISTRIBUCIJSKOG SUSTAVA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ŠETALIŠTE KARDINALA F. ŠEPERA 1A, 31000 OSIJEK,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237,37</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15907062900</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HEP-TOPLINARSTVO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ULICA CARA HADRIJANA 3, 31000 OSIJEK,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334,28</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87311810356</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HP-HRVATSKA POŠTA d.d.</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JURIŠIĆEVA 13, 10000 ZAGREB,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16.362,26</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68419124305</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HRVATSKA RADIO TELEVIZIJA</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PRISAVLJE 3, 10000 ZAGREB,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15.058,06</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sz w:val="18"/>
                <w:szCs w:val="18"/>
              </w:rPr>
            </w:pPr>
            <w:r w:rsidRPr="00D22484">
              <w:rPr>
                <w:rFonts w:cs="Tahoma"/>
                <w:sz w:val="18"/>
                <w:szCs w:val="18"/>
              </w:rPr>
              <w:t>69693144506</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HRVATSKE ŠUME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LjUDEVITA FARKAŠA VUKOTINOVIĆA 2, 10000 ZAGREB,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11.618,99</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80572192786</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HŽ PUTNIČKI PRIJEVOZ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MIHANOVIĆEVA 12, 10000 ZAGREB,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11.063,33</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w:t>
            </w:r>
            <w:r>
              <w:rPr>
                <w:rFonts w:cs="Tahoma"/>
                <w:sz w:val="18"/>
                <w:szCs w:val="18"/>
              </w:rPr>
              <w:t>1</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sz w:val="18"/>
                <w:szCs w:val="18"/>
              </w:rPr>
            </w:pPr>
            <w:r w:rsidRPr="00D22484">
              <w:rPr>
                <w:rFonts w:cs="Tahoma"/>
                <w:sz w:val="18"/>
                <w:szCs w:val="18"/>
              </w:rPr>
              <w:t>92410865062</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OBALA I LUČICE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MEDULIĆEVA 2, 23000 ZADAR,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96,00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F836A9">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Pr>
                <w:rFonts w:cs="Tahoma"/>
                <w:sz w:val="18"/>
                <w:szCs w:val="18"/>
              </w:rPr>
              <w:t>12</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center"/>
              <w:rPr>
                <w:rFonts w:cs="Tahoma"/>
                <w:color w:val="000000"/>
                <w:sz w:val="18"/>
                <w:szCs w:val="18"/>
              </w:rPr>
            </w:pPr>
            <w:r w:rsidRPr="00F836A9">
              <w:rPr>
                <w:rFonts w:cs="Tahoma"/>
                <w:color w:val="000000"/>
                <w:sz w:val="18"/>
                <w:szCs w:val="18"/>
              </w:rPr>
              <w:t>78086095402</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PARK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color w:val="000000"/>
                <w:sz w:val="18"/>
                <w:szCs w:val="18"/>
              </w:rPr>
            </w:pPr>
            <w:r w:rsidRPr="00F836A9">
              <w:rPr>
                <w:rFonts w:cs="Tahoma"/>
                <w:color w:val="000000"/>
                <w:sz w:val="18"/>
                <w:szCs w:val="18"/>
              </w:rPr>
              <w:t>SVETI IVAN 12/1, 52420 BUZET,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100,00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F836A9">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Pr>
                <w:rFonts w:cs="Tahoma"/>
                <w:sz w:val="18"/>
                <w:szCs w:val="18"/>
              </w:rPr>
              <w:t>13</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92332318203</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PULA PARKING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PRILAZ KRALJ SALAMONA, 52100 PULA,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230,00</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Pr>
                <w:rFonts w:cs="Tahoma"/>
                <w:sz w:val="18"/>
                <w:szCs w:val="18"/>
              </w:rPr>
              <w:t>14</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43654507669</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VODOVOD-OSIJEK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POLJSKI PUT 1, 31000 OSIJEK,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223,37</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Pr>
                <w:rFonts w:cs="Tahoma"/>
                <w:sz w:val="18"/>
                <w:szCs w:val="18"/>
              </w:rPr>
              <w:t>15</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85584865987</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ZAGREBAČKI HOLDING d.o.o.</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Pr>
                <w:rFonts w:cs="Tahoma"/>
                <w:color w:val="000000"/>
                <w:sz w:val="18"/>
                <w:szCs w:val="18"/>
              </w:rPr>
              <w:t>ULICA GRADA VUKOVARA 41</w:t>
            </w:r>
            <w:r w:rsidRPr="00D22484">
              <w:rPr>
                <w:rFonts w:cs="Tahoma"/>
                <w:color w:val="000000"/>
                <w:sz w:val="18"/>
                <w:szCs w:val="18"/>
              </w:rPr>
              <w:t>, HRVATSKA</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1.505,94</w:t>
            </w:r>
          </w:p>
        </w:tc>
        <w:tc>
          <w:tcPr>
            <w:tcW w:type="dxa" w:w="255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Pr>
                <w:rFonts w:cs="Tahoma"/>
                <w:sz w:val="18"/>
                <w:szCs w:val="18"/>
              </w:rPr>
              <w:t>16</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center"/>
              <w:rPr>
                <w:rFonts w:cs="Tahoma"/>
                <w:sz w:val="18"/>
                <w:szCs w:val="18"/>
              </w:rPr>
            </w:pPr>
            <w:r w:rsidRPr="00D22484">
              <w:rPr>
                <w:rFonts w:cs="Tahoma"/>
                <w:sz w:val="18"/>
                <w:szCs w:val="18"/>
              </w:rPr>
              <w:t>48188420009</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ZRAČNA LUKA OSIJEK d.o.o.</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VUKOVARSKA 67, KLISA, P.P.47, 31000 OSIJEK, HRVATSKA</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D22484">
            <w:pPr>
              <w:jc w:val="right"/>
              <w:rPr>
                <w:rFonts w:cs="Tahoma"/>
                <w:sz w:val="18"/>
                <w:szCs w:val="18"/>
              </w:rPr>
            </w:pPr>
            <w:r w:rsidRPr="00D22484">
              <w:rPr>
                <w:rFonts w:cs="Tahoma"/>
                <w:sz w:val="18"/>
                <w:szCs w:val="18"/>
              </w:rPr>
              <w:t>2.058,20</w:t>
            </w:r>
          </w:p>
        </w:tc>
        <w:tc>
          <w:tcPr>
            <w:tcW w:type="dxa" w:w="2551"/>
            <w:tcBorders>
              <w:top w:space="0" w:sz="4" w:color="95B3D7" w:val="single"/>
              <w:left w:val="nil"/>
              <w:bottom w:space="0" w:sz="4" w:color="95B3D7" w:val="single"/>
              <w:right w:val="nil"/>
            </w:tcBorders>
            <w:shd w:fill="auto" w:color="auto" w:val="clear"/>
            <w:vAlign w:val="center"/>
          </w:tcPr>
          <w:p w:rsidRDefault="00801FFD" w:rsidP="00801FFD" w:rsidR="00801FFD" w:rsidRPr="00D22484">
            <w:pPr>
              <w:rPr>
                <w:rFonts w:cs="Tahoma"/>
                <w:sz w:val="18"/>
                <w:szCs w:val="18"/>
              </w:rPr>
            </w:pPr>
            <w:r w:rsidRPr="00D22484">
              <w:rPr>
                <w:rFonts w:cs="Tahoma"/>
                <w:sz w:val="18"/>
                <w:szCs w:val="18"/>
              </w:rPr>
              <w:t>1.2. Trgovačka društva u većinskom vlasništvu RH</w:t>
            </w:r>
          </w:p>
        </w:tc>
      </w:tr>
      <w:tr w:rsidTr="00801FFD" w:rsidR="00801FFD" w:rsidRPr="00D22484">
        <w:trPr>
          <w:cantSplit/>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D22484">
            <w:pPr>
              <w:rPr>
                <w:rFonts w:cs="Tahoma"/>
                <w:b/>
                <w:bCs/>
                <w:sz w:val="18"/>
                <w:szCs w:val="18"/>
              </w:rPr>
            </w:pPr>
            <w:r w:rsidRPr="00D22484">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1418"/>
            <w:tcBorders>
              <w:top w:space="0" w:sz="6" w:color="4F81BD" w:val="double"/>
              <w:left w:val="nil"/>
              <w:bottom w:space="0" w:sz="4" w:color="95B3D7" w:val="single"/>
              <w:right w:val="nil"/>
            </w:tcBorders>
            <w:noWrap/>
            <w:vAlign w:val="center"/>
          </w:tcPr>
          <w:p w:rsidRDefault="00801FFD" w:rsidP="00801FFD" w:rsidR="00801FFD" w:rsidRPr="00D22484">
            <w:pPr>
              <w:jc w:val="right"/>
              <w:rPr>
                <w:rFonts w:cs="Tahoma"/>
                <w:b/>
                <w:bCs/>
                <w:color w:val="000000"/>
                <w:sz w:val="18"/>
                <w:szCs w:val="18"/>
              </w:rPr>
            </w:pPr>
            <w:r w:rsidRPr="00715964">
              <w:rPr>
                <w:rFonts w:cs="Tahoma"/>
                <w:b/>
                <w:bCs/>
                <w:color w:val="000000"/>
                <w:sz w:val="18"/>
                <w:szCs w:val="18"/>
              </w:rPr>
              <w:t>59.663,41</w:t>
            </w:r>
          </w:p>
        </w:tc>
        <w:tc>
          <w:tcPr>
            <w:tcW w:type="dxa" w:w="2551"/>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r>
    </w:tbl>
    <w:p w:rsidRDefault="00801FFD" w:rsidP="00801FFD" w:rsidR="00801FFD" w:rsidRPr="00E41E8B">
      <w:pPr>
        <w:rPr>
          <w:rFonts w:cs="Tahoma"/>
          <w:color w:val="222222"/>
        </w:rPr>
      </w:pPr>
    </w:p>
    <w:p w:rsidRDefault="00801FFD" w:rsidP="00C04929" w:rsidR="00801FFD" w:rsidRPr="00C04929">
      <w:pPr>
        <w:jc w:val="both"/>
        <w:rPr>
          <w:color w:val="222222"/>
          <w:sz w:val="22"/>
          <w:szCs w:val="22"/>
          <w:shd w:fill="FFFF00" w:color="auto" w:val="clear"/>
        </w:rPr>
      </w:pPr>
      <w:r w:rsidRPr="00C04929">
        <w:rPr>
          <w:color w:val="222222"/>
          <w:sz w:val="22"/>
          <w:szCs w:val="22"/>
        </w:rPr>
        <w:t>Dužnik i Vjerovnici koji spadaju u podgrupu Trgovačka društva u većinskom državnom vlasništvu suglasno utvrđuju da će otpisati 60% utvrđene tražbine svakog navedenog vjerovnika iz ove grupe Vjerovnika, pri čemu će se preostali iznos od 40% utvrđene tražbine podmiriti kroz 12 mjeseci, i to na sljedeći način.</w:t>
      </w:r>
    </w:p>
    <w:p w:rsidRDefault="00801FFD" w:rsidP="00C04929" w:rsidR="00801FFD" w:rsidRPr="00C04929">
      <w:pPr>
        <w:jc w:val="both"/>
        <w:rPr>
          <w:color w:val="222222"/>
          <w:sz w:val="22"/>
          <w:szCs w:val="22"/>
        </w:rPr>
      </w:pPr>
    </w:p>
    <w:p w:rsidRDefault="00801FFD" w:rsidP="00C04929" w:rsidR="00801FFD" w:rsidRPr="00C04929">
      <w:pPr>
        <w:jc w:val="both"/>
        <w:rPr>
          <w:color w:val="222222"/>
          <w:sz w:val="22"/>
          <w:szCs w:val="22"/>
        </w:rPr>
      </w:pPr>
      <w:r w:rsidRPr="00C04929">
        <w:rPr>
          <w:color w:val="222222"/>
          <w:sz w:val="22"/>
          <w:szCs w:val="22"/>
        </w:rPr>
        <w:t xml:space="preserve">Vjerovnici ove grupe vjerovnika suglasni su da će se 70% od preostalog iznosa od 40% utvrđene tražbine podmiriti u roku od 15 dana od dana pravomoćnosti rješenja nadležnog trgovačkog suda kojim se odobrava sklapanje ove predstečajne nagodbe, dok će se 30% od preostalog iznosa od 40% </w:t>
      </w:r>
      <w:r w:rsidRPr="00C04929">
        <w:rPr>
          <w:color w:val="222222"/>
          <w:sz w:val="22"/>
          <w:szCs w:val="22"/>
        </w:rPr>
        <w:lastRenderedPageBreak/>
        <w:t>utvrđene tražbine podmiriti u roku od 12 mjeseci od dana pravomoćnosti rješenja nadležnog trgovačkog suda kojim se odobrava sklapanje ove predstečajne nagodbe, bez obračuna kamata, i to kako slijedi:</w:t>
      </w:r>
    </w:p>
    <w:p w:rsidRDefault="00C04929" w:rsidP="00C04929" w:rsidR="00801FFD" w:rsidRPr="00C04929">
      <w:pPr>
        <w:spacing w:before="120"/>
        <w:jc w:val="both"/>
        <w:rPr>
          <w:rFonts w:cs="Tahoma"/>
          <w:noProof/>
          <w:sz w:val="22"/>
          <w:szCs w:val="22"/>
        </w:rPr>
      </w:pPr>
      <w:r>
        <w:rPr>
          <w:rFonts w:cs="Tahoma"/>
          <w:noProof/>
          <w:sz w:val="22"/>
          <w:szCs w:val="22"/>
        </w:rPr>
        <w:t>Vjerovnik</w:t>
      </w:r>
      <w:r w:rsidR="00801FFD" w:rsidRPr="00C04929">
        <w:rPr>
          <w:rFonts w:cs="Tahoma"/>
          <w:noProof/>
          <w:sz w:val="22"/>
          <w:szCs w:val="22"/>
        </w:rPr>
        <w:t xml:space="preserve"> </w:t>
      </w:r>
      <w:r w:rsidR="00801FFD" w:rsidRPr="00C04929">
        <w:rPr>
          <w:rFonts w:cs="Tahoma"/>
          <w:b/>
          <w:bCs/>
          <w:noProof/>
          <w:sz w:val="22"/>
          <w:szCs w:val="22"/>
        </w:rPr>
        <w:t>ČISTOĆA d.o.o.</w:t>
      </w:r>
      <w:r w:rsidR="00801FFD" w:rsidRPr="00C04929">
        <w:rPr>
          <w:rFonts w:cs="Tahoma"/>
          <w:noProof/>
          <w:sz w:val="22"/>
          <w:szCs w:val="22"/>
        </w:rPr>
        <w:t xml:space="preserve"> (Dubrovnik), PUT</w:t>
      </w:r>
      <w:r>
        <w:rPr>
          <w:rFonts w:cs="Tahoma"/>
          <w:noProof/>
          <w:sz w:val="22"/>
          <w:szCs w:val="22"/>
        </w:rPr>
        <w:t xml:space="preserve"> REPUBLIKE 14, 20000 DUBROVNIK, </w:t>
      </w:r>
      <w:r w:rsidR="00801FFD" w:rsidRPr="00C04929">
        <w:rPr>
          <w:rFonts w:cs="Tahoma"/>
          <w:noProof/>
          <w:sz w:val="22"/>
          <w:szCs w:val="22"/>
        </w:rPr>
        <w:t>HRVATSKA, OIB: 16912997621 prema Dužniku ima tražbinu u iznosu 111,90 Kn, od kojeg iznosa otpisuje iznos od 67,14 Kn koji se odnosi na otpis 60% utvrđenog iznosa tražbine. Dužnik pristaje na otpis naprijed navedenog dijela tražbine te se obvezuje preostali iznos tražbine u izn</w:t>
      </w:r>
      <w:r w:rsidR="009F029C">
        <w:rPr>
          <w:rFonts w:cs="Tahoma"/>
          <w:noProof/>
          <w:sz w:val="22"/>
          <w:szCs w:val="22"/>
        </w:rPr>
        <w:t>osu od 44,76 Kn podmiriti na sl</w:t>
      </w:r>
      <w:r w:rsidR="00801FFD" w:rsidRPr="00C04929">
        <w:rPr>
          <w:rFonts w:cs="Tahoma"/>
          <w:noProof/>
          <w:sz w:val="22"/>
          <w:szCs w:val="22"/>
        </w:rPr>
        <w:t>jedeći način:</w:t>
      </w:r>
    </w:p>
    <w:p w:rsidRDefault="00801FFD" w:rsidP="007A26BA" w:rsidR="00C04929" w:rsidRPr="007A26BA">
      <w:pPr>
        <w:spacing w:before="120"/>
        <w:jc w:val="both"/>
        <w:rPr>
          <w:rFonts w:cs="Tahoma"/>
          <w:sz w:val="22"/>
          <w:szCs w:val="22"/>
        </w:rPr>
      </w:pPr>
      <w:r w:rsidRPr="00C04929">
        <w:rPr>
          <w:rFonts w:cs="Tahoma"/>
          <w:noProof/>
          <w:sz w:val="22"/>
          <w:szCs w:val="22"/>
        </w:rPr>
        <w:t>- iznos od 31,33 Kn  Dužnik će podmiriti najkasnije u roku od 15 dana od pravomoćnosti rješenja nadležnog trgovačkog suda kojim se odobrava sklapanje ove predstečajne nagodbe , dok će iznos od 13,43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ČISTOĆA d.o.o.</w:t>
      </w:r>
      <w:r w:rsidRPr="007A26BA">
        <w:rPr>
          <w:rFonts w:cs="Tahoma"/>
          <w:noProof/>
          <w:sz w:val="22"/>
          <w:szCs w:val="22"/>
        </w:rPr>
        <w:t xml:space="preserve"> (Split), PUT PLOKITA 81, 21000 SPLIT, HRVATSKA, OIB: 38812451417 prema Dužniku ima tražbinu u iznosu 102,22 Kn, od kojeg iznosa otpisuje iznos od 61,33 Kn koji se odnosi na otpis 60% utvrđenog iznosa tražbine. Dužnik pristaje na otpis naprijed navedenog dijela tražbine te se obvezuje preostali iznos tražbine u izn</w:t>
      </w:r>
      <w:r w:rsidR="009F029C">
        <w:rPr>
          <w:rFonts w:cs="Tahoma"/>
          <w:noProof/>
          <w:sz w:val="22"/>
          <w:szCs w:val="22"/>
        </w:rPr>
        <w:t>osu od 40,89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28,62 Kn  Dužnik će podmiriti najkasnije u roku od 15 dana od pravomoćnosti rješenja nadležnog trgovačkog suda kojim se odobrava sklapanje ove predstečajne nagodbe , dok će iznos od 12,27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GRADSKI PARKING d.o.o.</w:t>
      </w:r>
      <w:r w:rsidR="00801FFD" w:rsidRPr="007A26BA">
        <w:rPr>
          <w:rFonts w:cs="Tahoma"/>
          <w:noProof/>
          <w:sz w:val="22"/>
          <w:szCs w:val="22"/>
        </w:rPr>
        <w:t>, DRAGA 14, 22000 ŠIBENIK, HRVATSKA, OIB: 87342329948 prema Dužniku ima tražbinu u iznosu 67,00 Kn, od kojeg iznosa otpisuje iznos od 40,20 Kn koji se odnosi na otpis 60% utvrđenog iznosa tražbine. Dužnik pristaje na otpis naprijed navedenog dijela tražbine te se obvezuje preostali iznos tražbine u izn</w:t>
      </w:r>
      <w:r w:rsidR="009F029C">
        <w:rPr>
          <w:rFonts w:cs="Tahoma"/>
          <w:noProof/>
          <w:sz w:val="22"/>
          <w:szCs w:val="22"/>
        </w:rPr>
        <w:t>osu od 26,80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18,76 Kn  Dužnik će podmiriti najkasnije u roku od 15 dana od pravomoćnosti rješenja nadležnog trgovačkog suda kojim se odobrava sklapanje ove predstečajne nagodbe , dok će iznos od 8,04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HEP-OPSKRBA d.o.o.</w:t>
      </w:r>
      <w:r w:rsidRPr="007A26BA">
        <w:rPr>
          <w:rFonts w:cs="Tahoma"/>
          <w:noProof/>
          <w:sz w:val="22"/>
          <w:szCs w:val="22"/>
        </w:rPr>
        <w:t>, ULICA GRADA VUKOVARA 37, ZAGREB , HRVATSKA, OIB: 63073332379 prema Dužniku ima tražbinu u iznosu 494,49 Kn, od kojeg iznosa otpisuje iznos od 296,69 Kn koji se odnosi na otpis 60% utvrđenog iznosa tražbine. Dužnik pristaje na otpis naprijed navedenog dijela tražbine te se obvezuje preostali izn</w:t>
      </w:r>
      <w:r w:rsidR="007A26BA">
        <w:rPr>
          <w:rFonts w:cs="Tahoma"/>
          <w:noProof/>
          <w:sz w:val="22"/>
          <w:szCs w:val="22"/>
        </w:rPr>
        <w:t>os tražbine u iznosu od 197,80 k</w:t>
      </w:r>
      <w:r w:rsidR="009F029C">
        <w:rPr>
          <w:rFonts w:cs="Tahoma"/>
          <w:noProof/>
          <w:sz w:val="22"/>
          <w:szCs w:val="22"/>
        </w:rPr>
        <w:t>n podmiriti na sl</w:t>
      </w:r>
      <w:r w:rsidRPr="007A26BA">
        <w:rPr>
          <w:rFonts w:cs="Tahoma"/>
          <w:noProof/>
          <w:sz w:val="22"/>
          <w:szCs w:val="22"/>
        </w:rPr>
        <w:t>jedeći način:</w:t>
      </w:r>
    </w:p>
    <w:p w:rsidRDefault="007A26BA" w:rsidP="007A26BA" w:rsidR="00801FFD" w:rsidRPr="007A26BA">
      <w:pPr>
        <w:spacing w:before="120"/>
        <w:jc w:val="both"/>
        <w:rPr>
          <w:rFonts w:cs="Tahoma"/>
          <w:sz w:val="22"/>
          <w:szCs w:val="22"/>
        </w:rPr>
      </w:pPr>
      <w:r>
        <w:rPr>
          <w:rFonts w:cs="Tahoma"/>
          <w:noProof/>
          <w:sz w:val="22"/>
          <w:szCs w:val="22"/>
        </w:rPr>
        <w:t>- iznos od 138,46 k</w:t>
      </w:r>
      <w:r w:rsidR="00801FFD" w:rsidRPr="007A26BA">
        <w:rPr>
          <w:rFonts w:cs="Tahoma"/>
          <w:noProof/>
          <w:sz w:val="22"/>
          <w:szCs w:val="22"/>
        </w:rPr>
        <w:t>n  Dužnik će podmiriti najkasnije u roku od 15 dana od pravomoćnosti rješenja nadležnog trgovačkog suda kojim se odobrava sklapanje ove predstečajne nagodbe , dok će iznos od 59,34 Kn Dužnik podmiri</w:t>
      </w:r>
      <w:r>
        <w:rPr>
          <w:rFonts w:cs="Tahoma"/>
          <w:noProof/>
          <w:sz w:val="22"/>
          <w:szCs w:val="22"/>
        </w:rPr>
        <w:t>ti u roku od 12 mjeseci od dana</w:t>
      </w:r>
      <w:r w:rsidR="00801FFD" w:rsidRPr="007A26BA">
        <w:rPr>
          <w:rFonts w:cs="Tahoma"/>
          <w:noProof/>
          <w:sz w:val="22"/>
          <w:szCs w:val="22"/>
        </w:rPr>
        <w:t xml:space="preserve">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HEP-OPERATOR DISTRIBUCIJSKOG SUSTAVA d.o.o.</w:t>
      </w:r>
      <w:r w:rsidR="00801FFD" w:rsidRPr="007A26BA">
        <w:rPr>
          <w:rFonts w:cs="Tahoma"/>
          <w:noProof/>
          <w:sz w:val="22"/>
          <w:szCs w:val="22"/>
        </w:rPr>
        <w:t>, ŠETALIŠTE KARDINALA F. ŠEPERA 1A, 31000 OSIJEK, HRVATSKA, OIB: 46830600751 prema Dužniku ima tražbinu u iznosu 237,37 Kn, od kojeg iznosa otpisuje iznos od 142,42 Kn koji se odnosi na otpis 60% utvrđenog iznosa tražbine. Dužnik pristaje na otpis naprijed navedenog dijela tražbine te se obvezuje preostali iznos tražbine u izn</w:t>
      </w:r>
      <w:r w:rsidR="009F029C">
        <w:rPr>
          <w:rFonts w:cs="Tahoma"/>
          <w:noProof/>
          <w:sz w:val="22"/>
          <w:szCs w:val="22"/>
        </w:rPr>
        <w:t>osu od 94,95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66,46 Kn  Dužnik će podmiriti najkasnije u roku od 15 dana od pravomoćnosti rješenja nadležnog trgovačkog suda kojim se odobrava sklapanje ove predstečajne nagodbe , dok će iznos od 28,48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HEP-TOPLINARSTVO d.o.o.</w:t>
      </w:r>
      <w:r w:rsidR="00801FFD" w:rsidRPr="007A26BA">
        <w:rPr>
          <w:rFonts w:cs="Tahoma"/>
          <w:noProof/>
          <w:sz w:val="22"/>
          <w:szCs w:val="22"/>
        </w:rPr>
        <w:t xml:space="preserve">, ULICA CARA HADRIJANA 3, 31000 OSIJEK, HRVATSKA, OIB: 15907062900 prema Dužniku ima tražbinu u iznosu 334,28 Kn, od kojeg iznosa otpisuje iznos od 200,57 Kn koji se odnosi na otpis 60% utvrđenog iznosa tražbine. Dužnik pristaje na </w:t>
      </w:r>
      <w:r w:rsidR="00801FFD" w:rsidRPr="007A26BA">
        <w:rPr>
          <w:rFonts w:cs="Tahoma"/>
          <w:noProof/>
          <w:sz w:val="22"/>
          <w:szCs w:val="22"/>
        </w:rPr>
        <w:lastRenderedPageBreak/>
        <w:t>otpis naprijed navedenog dijela tražbine te se obvezuje preostali iznos tražbine u izno</w:t>
      </w:r>
      <w:r w:rsidR="009F029C">
        <w:rPr>
          <w:rFonts w:cs="Tahoma"/>
          <w:noProof/>
          <w:sz w:val="22"/>
          <w:szCs w:val="22"/>
        </w:rPr>
        <w:t>su od 133,71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93,60 Kn  Dužnik će podmiriti najkasnije u roku od 15 dana od pravomoćnosti rješenja nadležnog trgovačkog suda kojim se odobrava sklapanje ove predstečajne nagodbe , dok će iznos od 40,11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HP-HRVATSKA POŠTA d.d.</w:t>
      </w:r>
      <w:r w:rsidR="00801FFD" w:rsidRPr="007A26BA">
        <w:rPr>
          <w:rFonts w:cs="Tahoma"/>
          <w:noProof/>
          <w:sz w:val="22"/>
          <w:szCs w:val="22"/>
        </w:rPr>
        <w:t>, JURIŠIĆEVA 13, 10000 ZAGREB, HRVATSKA, OIB: 87311810356 prema Dužniku ima tražbinu u iznosu 16.362,26 Kn, od kojeg iznosa otpisuje iznos od 9.817,36 Kn koji se odnosi na otpis 60% utvrđenog iznosa tražbine. Dužnik pristaje na otpis naprijed navedenog dijela tražbine te se obvezuje preostali iznos tražbine u iznosu</w:t>
      </w:r>
      <w:r w:rsidR="009F029C">
        <w:rPr>
          <w:rFonts w:cs="Tahoma"/>
          <w:noProof/>
          <w:sz w:val="22"/>
          <w:szCs w:val="22"/>
        </w:rPr>
        <w:t xml:space="preserve"> od 6.544,90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4.581,43 Kn  Dužnik će podmiriti najkasnije u roku od 15 dana od pravomoćnosti rješenja nadležnog trgovačkog suda kojim se odobrava sklapanje ove predstečajne nagodbe , dok će iznos od 1.963,47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HRVATSKA RADIO TELEVIZIJA</w:t>
      </w:r>
      <w:r w:rsidRPr="007A26BA">
        <w:rPr>
          <w:rFonts w:cs="Tahoma"/>
          <w:noProof/>
          <w:sz w:val="22"/>
          <w:szCs w:val="22"/>
        </w:rPr>
        <w:t>, PRISAVLJE 3, 10000 ZAGREB, HRVATSKA, OIB: 68419124305 prema Dužniku ima tražbinu u iznosu 15.058,06 Kn, od kojeg iznosa otpisuje iznos od 9.034,84 Kn koji se odnosi na otpis 60% utvrđenog iznosa tražbine. Dužnik pristaje na otpis naprijed navedenog dijela tražbine te se obvezuje preostali iznos tražbine u iznosu</w:t>
      </w:r>
      <w:r w:rsidR="009F029C">
        <w:rPr>
          <w:rFonts w:cs="Tahoma"/>
          <w:noProof/>
          <w:sz w:val="22"/>
          <w:szCs w:val="22"/>
        </w:rPr>
        <w:t xml:space="preserve"> od 6.023,22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4.216,26 Kn  Dužnik će podmiriti najkasnije u roku od 15 dana od pravomoćnosti rješenja nadležnog trgovačkog suda kojim se odobrava sklapanje ove predstečajne nagodbe , dok će iznos od 1.806,97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HRVATSKE ŠUME d.o.o.</w:t>
      </w:r>
      <w:r w:rsidRPr="007A26BA">
        <w:rPr>
          <w:rFonts w:cs="Tahoma"/>
          <w:noProof/>
          <w:sz w:val="22"/>
          <w:szCs w:val="22"/>
        </w:rPr>
        <w:t>, LjUDEVITA FARKAŠA VUKOTINOVIĆA 2, 10000 ZAGREB, HRVATSKA, OIB: 69693144506 prema Dužniku ima tražbinu u iznosu 11.618,99 Kn, od kojeg iznosa otpisuje iznos od 6.971,39 Kn koji se odnosi na otpis 60% utvrđenog iznosa tražbine. Dužnik pristaje na otpis naprijed navedenog dijela tražbine te se obvezuje preostali iznos tražbine u iznosu</w:t>
      </w:r>
      <w:r w:rsidR="009F029C">
        <w:rPr>
          <w:rFonts w:cs="Tahoma"/>
          <w:noProof/>
          <w:sz w:val="22"/>
          <w:szCs w:val="22"/>
        </w:rPr>
        <w:t xml:space="preserve"> od 4.647,60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3.253,32 Kn  Dužnik će podmiriti najkasnije u roku od 15 dana od pravomoćnosti rješenja nadležnog trgovačkog suda kojim se odobrava sklapanje ove predstečajne nagodbe , dok će iznos od 1.394,28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HŽ PUTNIČKI PRIJEVOZ d.o.o.</w:t>
      </w:r>
      <w:r w:rsidR="00801FFD" w:rsidRPr="007A26BA">
        <w:rPr>
          <w:rFonts w:cs="Tahoma"/>
          <w:noProof/>
          <w:sz w:val="22"/>
          <w:szCs w:val="22"/>
        </w:rPr>
        <w:t>, MIHANOVIĆEVA 12, 10000 ZAGREB, HRVATSKA, OIB: 80572192786 prema Dužniku ima tražbinu u iznosu 11.063,33 Kn, od kojeg iznosa otpisuje iznos od 6.638,00 Kn koji se odnosi na otpis 60% utvrđenog iznosa tražbine. Dužnik pristaje na otpis naprijed navedenog dijela tražbine te se obvezuje preostali iznos tražbine u iznosu</w:t>
      </w:r>
      <w:r w:rsidR="009F029C">
        <w:rPr>
          <w:rFonts w:cs="Tahoma"/>
          <w:noProof/>
          <w:sz w:val="22"/>
          <w:szCs w:val="22"/>
        </w:rPr>
        <w:t xml:space="preserve"> od 4.425,33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3.097,73 Kn  Dužnik će podmiriti najkasnije u roku od 15 dana od pravomoćnosti rješenja nadležnog trgovačkog suda kojim se odobrava sklapanje ove predstečajne nagodbe , dok će iznos od 1.327,60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OBALA I LUČICE d.o.o.</w:t>
      </w:r>
      <w:r w:rsidRPr="007A26BA">
        <w:rPr>
          <w:rFonts w:cs="Tahoma"/>
          <w:noProof/>
          <w:sz w:val="22"/>
          <w:szCs w:val="22"/>
        </w:rPr>
        <w:t>, MEDULIĆEVA 2, 23000 ZADAR, HRVATSKA, OIB: 92410865062 prema Dužniku ima tražbinu u iznosu 96,00 Kn, od kojeg iznosa otpisuje iznos od 57,60 Kn koji se odnosi na otpis 60% utvrđenog iznosa tražbine. Dužnik pristaje na otpis naprijed navedenog dijela tražbine te se obvezuje preostali iznos tražbine u izn</w:t>
      </w:r>
      <w:r w:rsidR="009F029C">
        <w:rPr>
          <w:rFonts w:cs="Tahoma"/>
          <w:noProof/>
          <w:sz w:val="22"/>
          <w:szCs w:val="22"/>
        </w:rPr>
        <w:t>osu od 38,40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26,88 Kn  Dužnik će podmiriti najkasnije u roku od 15 dana od pravomoćnosti rješenja nadležnog trgovačkog suda kojim se odobrava sklapanje ove predstečajne nagodbe , dok će iznos od 11,52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lastRenderedPageBreak/>
        <w:t xml:space="preserve">Vjerovnik  </w:t>
      </w:r>
      <w:r w:rsidRPr="007A26BA">
        <w:rPr>
          <w:rFonts w:cs="Tahoma"/>
          <w:b/>
          <w:bCs/>
          <w:noProof/>
          <w:sz w:val="22"/>
          <w:szCs w:val="22"/>
        </w:rPr>
        <w:t>PARK d.o.o.</w:t>
      </w:r>
      <w:r w:rsidRPr="007A26BA">
        <w:rPr>
          <w:rFonts w:cs="Tahoma"/>
          <w:noProof/>
          <w:sz w:val="22"/>
          <w:szCs w:val="22"/>
        </w:rPr>
        <w:t>, SVETI IVAN 12/1, 52420 BUZET, HRVATSKA, OIB: 78086095402 prema Dužniku ima tražbinu u iznosu 100,00 Kn, od kojeg iznosa otpisuje iznos od 60,00 Kn koji se odnosi na otpis 60% utvrđenog iznosa tražbine. Dužnik pristaje na otpis naprijed navedenog dijela tražbine te se obvezuje preostali iznos tražbine u izn</w:t>
      </w:r>
      <w:r w:rsidR="009F029C">
        <w:rPr>
          <w:rFonts w:cs="Tahoma"/>
          <w:noProof/>
          <w:sz w:val="22"/>
          <w:szCs w:val="22"/>
        </w:rPr>
        <w:t>osu od 40,00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28,00 Kn  Dužnik će podmiriti najkasnije u roku od 15 dana od pravomoćnosti rješenja nadležnog trgovačkog suda kojim se odobrava sklapanje ove predstečajne nagodbe , dok će iznos od 12,00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noProof/>
          <w:sz w:val="22"/>
          <w:szCs w:val="22"/>
        </w:rPr>
      </w:pPr>
      <w:r>
        <w:rPr>
          <w:noProof/>
          <w:sz w:val="22"/>
          <w:szCs w:val="22"/>
        </w:rPr>
        <w:t>Vjerovnik</w:t>
      </w:r>
      <w:r w:rsidR="00801FFD" w:rsidRPr="007A26BA">
        <w:rPr>
          <w:noProof/>
          <w:sz w:val="22"/>
          <w:szCs w:val="22"/>
        </w:rPr>
        <w:t xml:space="preserve"> </w:t>
      </w:r>
      <w:r w:rsidR="00801FFD" w:rsidRPr="007A26BA">
        <w:rPr>
          <w:b/>
          <w:bCs/>
          <w:noProof/>
          <w:sz w:val="22"/>
          <w:szCs w:val="22"/>
        </w:rPr>
        <w:t>PULA PARKING d.o.o.</w:t>
      </w:r>
      <w:r w:rsidR="00801FFD" w:rsidRPr="007A26BA">
        <w:rPr>
          <w:noProof/>
          <w:sz w:val="22"/>
          <w:szCs w:val="22"/>
        </w:rPr>
        <w:t>, PRILAZ KRALJ SALAMONA, 52100 PULA, HRVATSKA, OIB: 92332318203 prema Dužniku ima tražbinu u iznosu 230,00 Kn, od kojeg iznosa otpisuje iznos od 138,00 Kn koji se odnosi na otpis 60% utvrđenog iznosa tražbine. Dužnik pristaje na otpis naprijed navedenog dijela tražbine te se obvezuje preostali iznos tražbine u iznosu od 92,00</w:t>
      </w:r>
      <w:r w:rsidR="009F029C">
        <w:rPr>
          <w:noProof/>
          <w:sz w:val="22"/>
          <w:szCs w:val="22"/>
        </w:rPr>
        <w:t xml:space="preserve"> Kn podmiriti na sl</w:t>
      </w:r>
      <w:r w:rsidR="00801FFD" w:rsidRPr="007A26BA">
        <w:rPr>
          <w:noProof/>
          <w:sz w:val="22"/>
          <w:szCs w:val="22"/>
        </w:rPr>
        <w:t>jedeći način:</w:t>
      </w:r>
    </w:p>
    <w:p w:rsidRDefault="00801FFD" w:rsidP="007A26BA" w:rsidR="00801FFD" w:rsidRPr="007A26BA">
      <w:pPr>
        <w:spacing w:before="120"/>
        <w:jc w:val="both"/>
        <w:rPr>
          <w:sz w:val="22"/>
          <w:szCs w:val="22"/>
        </w:rPr>
      </w:pPr>
      <w:r w:rsidRPr="007A26BA">
        <w:rPr>
          <w:noProof/>
          <w:sz w:val="22"/>
          <w:szCs w:val="22"/>
        </w:rPr>
        <w:t>- iznos od 64,40 Kn  Dužnik će podmiriti najkasnije u roku od 15 dana od pravomoćnosti rješenja nadležnog trgovačkog suda kojim se odobrava sklapanje ove predstečajne nagodbe , dok će iznos od 27,60 Kn Dužnik podmiriti u roku od 12 mjeseci od dana  pravomoćnosti rješenja nadležnog trgovačkog suda kojim se odobrava sklapanje ove predstečajne nagodbe.</w:t>
      </w:r>
    </w:p>
    <w:p w:rsidRDefault="007A26BA" w:rsidP="007A26BA" w:rsidR="00801FFD" w:rsidRPr="007A26BA">
      <w:pPr>
        <w:spacing w:before="120"/>
        <w:jc w:val="both"/>
        <w:rPr>
          <w:rFonts w:cs="Tahoma"/>
          <w:noProof/>
          <w:sz w:val="22"/>
          <w:szCs w:val="22"/>
        </w:rPr>
      </w:pPr>
      <w:r>
        <w:rPr>
          <w:rFonts w:cs="Tahoma"/>
          <w:noProof/>
          <w:sz w:val="22"/>
          <w:szCs w:val="22"/>
        </w:rPr>
        <w:t>Vjerovnik</w:t>
      </w:r>
      <w:r w:rsidR="00801FFD" w:rsidRPr="007A26BA">
        <w:rPr>
          <w:rFonts w:cs="Tahoma"/>
          <w:noProof/>
          <w:sz w:val="22"/>
          <w:szCs w:val="22"/>
        </w:rPr>
        <w:t xml:space="preserve"> </w:t>
      </w:r>
      <w:r w:rsidR="00801FFD" w:rsidRPr="007A26BA">
        <w:rPr>
          <w:rFonts w:cs="Tahoma"/>
          <w:b/>
          <w:bCs/>
          <w:noProof/>
          <w:sz w:val="22"/>
          <w:szCs w:val="22"/>
        </w:rPr>
        <w:t>VODOVOD-OSIJEK d.o.o.</w:t>
      </w:r>
      <w:r w:rsidR="00801FFD" w:rsidRPr="007A26BA">
        <w:rPr>
          <w:rFonts w:cs="Tahoma"/>
          <w:noProof/>
          <w:sz w:val="22"/>
          <w:szCs w:val="22"/>
        </w:rPr>
        <w:t>, POLJSKI PUT 1, 31000 OSIJEK, HRVATSKA, OIB: 43654507669 prema Dužniku ima tražbinu u iznosu 223,37 Kn, od kojeg iznosa otpisuje iznos od 134,02 Kn koji se odnosi na otpis 60% utvrđenog iznosa tražbine. Dužnik pristaje na otpis naprijed navedenog dijela tražbine te se obvezuje preostali iznos tražbine u izn</w:t>
      </w:r>
      <w:r w:rsidR="009F029C">
        <w:rPr>
          <w:rFonts w:cs="Tahoma"/>
          <w:noProof/>
          <w:sz w:val="22"/>
          <w:szCs w:val="22"/>
        </w:rPr>
        <w:t>osu od 89,35 Kn podmiriti na sl</w:t>
      </w:r>
      <w:r w:rsidR="00801FFD"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62,54 Kn  Dužnik će podmiriti najkasnije u roku od 15 dana od pravomoćnosti rješenja nadležnog trgovačkog suda kojim se odobrava sklapanje ove predstečajne nagodbe , dok će iznos od 26,80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ZAGREBAČKI HOLDING d.o.o.</w:t>
      </w:r>
      <w:r w:rsidRPr="007A26BA">
        <w:rPr>
          <w:rFonts w:cs="Tahoma"/>
          <w:noProof/>
          <w:sz w:val="22"/>
          <w:szCs w:val="22"/>
        </w:rPr>
        <w:t>, ULICA GRADA VUKOVARA 41, 10000 ZAGREB, HRVATSKA, OIB: 85584865987 prema Dužniku ima tražbinu u iznosu 1.505,94 Kn, od kojeg iznosa otpisuje iznos od 903,56 Kn koji se odnosi na otpis 60% utvrđenog iznosa tražbine. Dužnik pristaje na otpis naprijed navedenog dijela tražbine te se obvezuje preostali iznos tražbine u izno</w:t>
      </w:r>
      <w:r w:rsidR="009F029C">
        <w:rPr>
          <w:rFonts w:cs="Tahoma"/>
          <w:noProof/>
          <w:sz w:val="22"/>
          <w:szCs w:val="22"/>
        </w:rPr>
        <w:t>su od 602,38 Kn podmiriti na sl</w:t>
      </w:r>
      <w:r w:rsidRPr="007A26BA">
        <w:rPr>
          <w:rFonts w:cs="Tahoma"/>
          <w:noProof/>
          <w:sz w:val="22"/>
          <w:szCs w:val="22"/>
        </w:rPr>
        <w:t>jedeći način:</w:t>
      </w:r>
    </w:p>
    <w:p w:rsidRDefault="00801FFD" w:rsidP="007A26BA" w:rsidR="00801FFD" w:rsidRPr="007A26BA">
      <w:pPr>
        <w:spacing w:before="120"/>
        <w:jc w:val="both"/>
        <w:rPr>
          <w:rFonts w:cs="Tahoma"/>
          <w:sz w:val="22"/>
          <w:szCs w:val="22"/>
        </w:rPr>
      </w:pPr>
      <w:r w:rsidRPr="007A26BA">
        <w:rPr>
          <w:rFonts w:cs="Tahoma"/>
          <w:noProof/>
          <w:sz w:val="22"/>
          <w:szCs w:val="22"/>
        </w:rPr>
        <w:t>- iznos od 421,66 Kn  Dužnik će podmiriti najkasnije u roku od 15 dana od pravomoćnosti rješenja nadležnog trgovačkog suda kojim se odobrava sklapanje ove predstečajne nagodbe , dok će iznos od 180,71 Kn Dužnik podmiriti u roku od 12 mjeseci od dana  pravomoćnosti rješenja nadležnog trgovačkog suda kojim se odobrava sklapanje ove predstečajne nagodbe.</w:t>
      </w:r>
    </w:p>
    <w:p w:rsidRDefault="00801FFD" w:rsidP="007A26BA" w:rsidR="00801FFD" w:rsidRPr="007A26BA">
      <w:pPr>
        <w:spacing w:before="120"/>
        <w:jc w:val="both"/>
        <w:rPr>
          <w:rFonts w:cs="Tahoma"/>
          <w:noProof/>
          <w:sz w:val="22"/>
          <w:szCs w:val="22"/>
        </w:rPr>
      </w:pPr>
      <w:r w:rsidRPr="007A26BA">
        <w:rPr>
          <w:rFonts w:cs="Tahoma"/>
          <w:noProof/>
          <w:sz w:val="22"/>
          <w:szCs w:val="22"/>
        </w:rPr>
        <w:t xml:space="preserve">Vjerovnik  </w:t>
      </w:r>
      <w:r w:rsidRPr="007A26BA">
        <w:rPr>
          <w:rFonts w:cs="Tahoma"/>
          <w:b/>
          <w:bCs/>
          <w:noProof/>
          <w:sz w:val="22"/>
          <w:szCs w:val="22"/>
        </w:rPr>
        <w:t>ZRAČNA LUKA OSIJEK d.o.o.</w:t>
      </w:r>
      <w:r w:rsidRPr="007A26BA">
        <w:rPr>
          <w:rFonts w:cs="Tahoma"/>
          <w:noProof/>
          <w:sz w:val="22"/>
          <w:szCs w:val="22"/>
        </w:rPr>
        <w:t>, VUKOVARSKA 67, KLISA, P.P.47, 31000 OSIJEK, HRVATSKA, OIB: 48188420009 prema Dužniku ima tražbinu u iznosu 2.058,20 Kn, od kojeg iznosa otpisuje iznos od 1.234,92 Kn koji se odnosi na otpis 60% utvrđenog iznosa tražbine. Dužnik pristaje na otpis naprijed navedenog dijela tražbine te se obvezuje preostali iznos tražbine u izno</w:t>
      </w:r>
      <w:r w:rsidR="009F029C">
        <w:rPr>
          <w:rFonts w:cs="Tahoma"/>
          <w:noProof/>
          <w:sz w:val="22"/>
          <w:szCs w:val="22"/>
        </w:rPr>
        <w:t>su od 823,28 Kn podmiriti na sl</w:t>
      </w:r>
      <w:r w:rsidRPr="007A26BA">
        <w:rPr>
          <w:rFonts w:cs="Tahoma"/>
          <w:noProof/>
          <w:sz w:val="22"/>
          <w:szCs w:val="22"/>
        </w:rPr>
        <w:t>jedeći način:</w:t>
      </w:r>
    </w:p>
    <w:p w:rsidRDefault="00801FFD" w:rsidP="00384FA0" w:rsidR="007A26BA" w:rsidRPr="00384FA0">
      <w:pPr>
        <w:spacing w:before="120"/>
        <w:jc w:val="both"/>
        <w:rPr>
          <w:rFonts w:cs="Tahoma"/>
          <w:sz w:val="22"/>
          <w:szCs w:val="22"/>
        </w:rPr>
      </w:pPr>
      <w:r w:rsidRPr="007A26BA">
        <w:rPr>
          <w:rFonts w:cs="Tahoma"/>
          <w:noProof/>
          <w:sz w:val="22"/>
          <w:szCs w:val="22"/>
        </w:rPr>
        <w:t>- iznos od 576,30 Kn  Dužnik će podmiriti najkasnije u roku od 15 dana od pravomoćnosti rješenja nadležnog trgovačkog suda kojim se odobrava sklapanje ove predstečajne nagodbe , dok će iznos od 246,98 Kn Dužnik podmiriti u roku od 12 mjeseci od dana  pravomoćnosti rješenja nadležnog trgovačkog suda kojim se odobrava sklapanje ove predstečajne nagodbe.</w:t>
      </w:r>
    </w:p>
    <w:p w:rsidRDefault="007A26BA" w:rsidP="00801FFD" w:rsidR="007A26BA" w:rsidRPr="004D7F23"/>
    <w:p w:rsidRDefault="00801FFD" w:rsidP="007A26BA" w:rsidR="00801FFD" w:rsidRPr="007A26BA">
      <w:pPr>
        <w:jc w:val="both"/>
        <w:rPr>
          <w:rFonts w:cs="Tahoma"/>
          <w:color w:val="000000"/>
          <w:sz w:val="22"/>
          <w:szCs w:val="22"/>
        </w:rPr>
      </w:pPr>
      <w:r w:rsidRPr="007A26BA">
        <w:rPr>
          <w:rFonts w:cs="Tahoma"/>
          <w:b/>
          <w:bCs/>
          <w:color w:val="000000"/>
          <w:sz w:val="22"/>
          <w:szCs w:val="22"/>
        </w:rPr>
        <w:t>2. Grupa –Financijski vjerovnici</w:t>
      </w:r>
    </w:p>
    <w:p w:rsidRDefault="00801FFD" w:rsidP="007A26BA" w:rsidR="00801FFD" w:rsidRPr="007A26BA">
      <w:pPr>
        <w:jc w:val="both"/>
        <w:rPr>
          <w:rFonts w:cs="Tahoma"/>
          <w:color w:val="000000"/>
          <w:sz w:val="22"/>
          <w:szCs w:val="22"/>
        </w:rPr>
      </w:pPr>
    </w:p>
    <w:p w:rsidRDefault="00801FFD" w:rsidP="007A26BA" w:rsidR="00801FFD" w:rsidRPr="007A26BA">
      <w:pPr>
        <w:jc w:val="both"/>
        <w:rPr>
          <w:rFonts w:cs="Tahoma"/>
          <w:color w:val="222222"/>
          <w:sz w:val="22"/>
          <w:szCs w:val="22"/>
        </w:rPr>
      </w:pPr>
      <w:r w:rsidRPr="007A26BA">
        <w:rPr>
          <w:rFonts w:cs="Tahoma"/>
          <w:b/>
          <w:bCs/>
          <w:color w:val="222222"/>
          <w:sz w:val="22"/>
          <w:szCs w:val="22"/>
        </w:rPr>
        <w:t>Financijski vjerovnici sa izlučnim pravima</w:t>
      </w:r>
    </w:p>
    <w:p w:rsidRDefault="00801FFD" w:rsidP="007A26BA" w:rsidR="00801FFD" w:rsidRPr="007A26BA">
      <w:pPr>
        <w:jc w:val="both"/>
        <w:rPr>
          <w:rFonts w:cs="Tahoma"/>
          <w:color w:val="222222"/>
          <w:sz w:val="22"/>
          <w:szCs w:val="22"/>
        </w:rPr>
      </w:pPr>
    </w:p>
    <w:p w:rsidRDefault="00801FFD" w:rsidP="007A26BA" w:rsidR="00801FFD" w:rsidRPr="007A26BA">
      <w:pPr>
        <w:jc w:val="both"/>
        <w:rPr>
          <w:rFonts w:cs="Tahoma"/>
          <w:color w:val="222222"/>
          <w:sz w:val="22"/>
          <w:szCs w:val="22"/>
        </w:rPr>
      </w:pPr>
      <w:r w:rsidRPr="007A26BA">
        <w:rPr>
          <w:rFonts w:cs="Tahoma"/>
          <w:color w:val="222222"/>
          <w:sz w:val="22"/>
          <w:szCs w:val="22"/>
        </w:rPr>
        <w:lastRenderedPageBreak/>
        <w:t>U ovu grupu spadaju sljedeći Vjerovnici, zajedno sa iznosima njihovih utvrđenih tražbina u smislu odredbe članka 72. Zakona o financijskom poslovanju i predstečajnoj nagodbi</w:t>
      </w:r>
    </w:p>
    <w:p w:rsidRDefault="00801FFD" w:rsidP="00801FFD" w:rsidR="00801FFD">
      <w:pPr>
        <w:rPr>
          <w:rFonts w:cs="Tahoma"/>
          <w:color w:val="222222"/>
        </w:rPr>
      </w:pPr>
    </w:p>
    <w:tbl>
      <w:tblPr>
        <w:tblW w:type="dxa" w:w="10491"/>
        <w:tblInd w:type="dxa" w:w="-318"/>
        <w:tblLayout w:type="fixed"/>
        <w:tblLook w:val="00A0" w:noVBand="0" w:noHBand="0" w:lastColumn="0" w:firstColumn="1" w:lastRow="0" w:firstRow="1"/>
      </w:tblPr>
      <w:tblGrid>
        <w:gridCol w:w="568"/>
        <w:gridCol w:w="1418"/>
        <w:gridCol w:w="2126"/>
        <w:gridCol w:w="2551"/>
        <w:gridCol w:w="1701"/>
        <w:gridCol w:w="2127"/>
      </w:tblGrid>
      <w:tr w:rsidTr="00801FFD" w:rsidR="00801FFD" w:rsidRPr="00D22484">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Podgrupa</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center"/>
              <w:rPr>
                <w:rFonts w:cs="Tahoma"/>
                <w:sz w:val="18"/>
                <w:szCs w:val="18"/>
              </w:rPr>
            </w:pPr>
            <w:r w:rsidRPr="00D22484">
              <w:rPr>
                <w:rFonts w:cs="Tahoma"/>
                <w:sz w:val="18"/>
                <w:szCs w:val="18"/>
              </w:rPr>
              <w:t>46550671661</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ERSTE</w:t>
            </w:r>
            <w:r>
              <w:rPr>
                <w:rFonts w:cs="Tahoma"/>
                <w:sz w:val="18"/>
                <w:szCs w:val="18"/>
              </w:rPr>
              <w:t xml:space="preserve"> </w:t>
            </w:r>
            <w:r w:rsidRPr="00D22484">
              <w:rPr>
                <w:rFonts w:cs="Tahoma"/>
                <w:sz w:val="18"/>
                <w:szCs w:val="18"/>
              </w:rPr>
              <w:t>&amp;</w:t>
            </w:r>
            <w:r>
              <w:rPr>
                <w:rFonts w:cs="Tahoma"/>
                <w:sz w:val="18"/>
                <w:szCs w:val="18"/>
              </w:rPr>
              <w:t xml:space="preserve"> </w:t>
            </w:r>
            <w:r w:rsidRPr="00D22484">
              <w:rPr>
                <w:rFonts w:cs="Tahoma"/>
                <w:sz w:val="18"/>
                <w:szCs w:val="18"/>
              </w:rPr>
              <w:t>STEIERMARKISCHE S-LEASING d.o.o.</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ZELINSKA 3, 10000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sidRPr="00D22484">
              <w:rPr>
                <w:rFonts w:cs="Tahoma"/>
                <w:sz w:val="18"/>
                <w:szCs w:val="18"/>
              </w:rPr>
              <w:t>78.244,34</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2.1. Izlučno pravo</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D22484">
            <w:pPr>
              <w:jc w:val="right"/>
              <w:rPr>
                <w:rFonts w:cs="Tahoma"/>
                <w:sz w:val="18"/>
                <w:szCs w:val="18"/>
              </w:rPr>
            </w:pPr>
            <w:r>
              <w:rPr>
                <w:rFonts w:cs="Tahoma"/>
                <w:sz w:val="18"/>
                <w:szCs w:val="18"/>
              </w:rPr>
              <w:t>2</w:t>
            </w:r>
          </w:p>
        </w:tc>
        <w:tc>
          <w:tcPr>
            <w:tcW w:type="dxa" w:w="1418"/>
            <w:tcBorders>
              <w:top w:space="0" w:sz="4" w:color="95B3D7" w:val="single"/>
              <w:left w:val="nil"/>
              <w:bottom w:space="0" w:sz="4" w:color="95B3D7" w:val="single"/>
              <w:right w:val="nil"/>
            </w:tcBorders>
            <w:vAlign w:val="center"/>
          </w:tcPr>
          <w:p w:rsidRDefault="00801FFD" w:rsidP="00801FFD" w:rsidR="00801FFD" w:rsidRPr="00D22484">
            <w:pPr>
              <w:jc w:val="center"/>
              <w:rPr>
                <w:rFonts w:cs="Tahoma"/>
                <w:sz w:val="18"/>
                <w:szCs w:val="18"/>
              </w:rPr>
            </w:pPr>
            <w:r w:rsidRPr="00D22484">
              <w:rPr>
                <w:rFonts w:cs="Tahoma"/>
                <w:sz w:val="18"/>
                <w:szCs w:val="18"/>
              </w:rPr>
              <w:t>90275854576</w:t>
            </w:r>
          </w:p>
        </w:tc>
        <w:tc>
          <w:tcPr>
            <w:tcW w:type="dxa" w:w="2126"/>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PORSCHE LEASING d.o.o.</w:t>
            </w:r>
          </w:p>
        </w:tc>
        <w:tc>
          <w:tcPr>
            <w:tcW w:type="dxa" w:w="2551"/>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Velimira Škorpika 21, p.p. 222, 10000 ZAGREB, HRVATSKA</w:t>
            </w:r>
          </w:p>
        </w:tc>
        <w:tc>
          <w:tcPr>
            <w:tcW w:type="dxa" w:w="1701"/>
            <w:tcBorders>
              <w:top w:space="0" w:sz="4" w:color="95B3D7" w:val="single"/>
              <w:left w:val="nil"/>
              <w:bottom w:space="0" w:sz="4" w:color="95B3D7" w:val="single"/>
              <w:right w:val="nil"/>
            </w:tcBorders>
            <w:vAlign w:val="center"/>
          </w:tcPr>
          <w:p w:rsidRDefault="00801FFD" w:rsidP="00801FFD" w:rsidR="00801FFD" w:rsidRPr="00D22484">
            <w:pPr>
              <w:jc w:val="right"/>
              <w:rPr>
                <w:rFonts w:cs="Tahoma"/>
                <w:sz w:val="18"/>
                <w:szCs w:val="18"/>
              </w:rPr>
            </w:pPr>
            <w:r w:rsidRPr="00D22484">
              <w:rPr>
                <w:rFonts w:cs="Tahoma"/>
                <w:sz w:val="18"/>
                <w:szCs w:val="18"/>
              </w:rPr>
              <w:t>4.867.933,16</w:t>
            </w:r>
          </w:p>
        </w:tc>
        <w:tc>
          <w:tcPr>
            <w:tcW w:type="dxa" w:w="2127"/>
            <w:tcBorders>
              <w:top w:space="0" w:sz="4" w:color="95B3D7" w:val="single"/>
              <w:left w:val="nil"/>
              <w:bottom w:space="0" w:sz="4" w:color="95B3D7" w:val="single"/>
              <w:right w:val="nil"/>
            </w:tcBorders>
            <w:vAlign w:val="center"/>
          </w:tcPr>
          <w:p w:rsidRDefault="00801FFD" w:rsidP="00801FFD" w:rsidR="00801FFD" w:rsidRPr="00D22484">
            <w:pPr>
              <w:rPr>
                <w:rFonts w:cs="Tahoma"/>
                <w:sz w:val="18"/>
                <w:szCs w:val="18"/>
              </w:rPr>
            </w:pPr>
            <w:r w:rsidRPr="00D22484">
              <w:rPr>
                <w:rFonts w:cs="Tahoma"/>
                <w:sz w:val="18"/>
                <w:szCs w:val="18"/>
              </w:rPr>
              <w:t>2.1. Izlučno pravo</w:t>
            </w:r>
          </w:p>
        </w:tc>
      </w:tr>
      <w:tr w:rsidTr="00801FFD" w:rsidR="00801FFD" w:rsidRPr="00D224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Pr>
                <w:rFonts w:cs="Tahoma"/>
                <w:sz w:val="18"/>
                <w:szCs w:val="18"/>
              </w:rPr>
              <w:t>3</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center"/>
              <w:rPr>
                <w:rFonts w:cs="Tahoma"/>
                <w:sz w:val="18"/>
                <w:szCs w:val="18"/>
              </w:rPr>
            </w:pPr>
            <w:r w:rsidRPr="00D22484">
              <w:rPr>
                <w:rFonts w:cs="Tahoma"/>
                <w:sz w:val="18"/>
                <w:szCs w:val="18"/>
              </w:rPr>
              <w:t>18736141210</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Pr>
                <w:rFonts w:cs="Tahoma"/>
                <w:sz w:val="18"/>
                <w:szCs w:val="18"/>
              </w:rPr>
              <w:t>UniCredit Leasing Croatia d.o.o.</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HEINZELOVA 33,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sidRPr="00D22484">
              <w:rPr>
                <w:rFonts w:cs="Tahoma"/>
                <w:sz w:val="18"/>
                <w:szCs w:val="18"/>
              </w:rPr>
              <w:t>3.007.187,64</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2.1. Izlučno pravo</w:t>
            </w:r>
          </w:p>
        </w:tc>
      </w:tr>
      <w:tr w:rsidTr="00801FFD" w:rsidR="00801FFD" w:rsidRPr="00D22484">
        <w:trPr>
          <w:cantSplit/>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D22484">
            <w:pPr>
              <w:rPr>
                <w:rFonts w:cs="Tahoma"/>
                <w:b/>
                <w:bCs/>
                <w:sz w:val="18"/>
                <w:szCs w:val="18"/>
              </w:rPr>
            </w:pPr>
            <w:r w:rsidRPr="00D22484">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1701"/>
            <w:tcBorders>
              <w:top w:space="0" w:sz="6" w:color="4F81BD" w:val="double"/>
              <w:left w:val="nil"/>
              <w:bottom w:space="0" w:sz="4" w:color="95B3D7" w:val="single"/>
              <w:right w:val="nil"/>
            </w:tcBorders>
            <w:noWrap/>
            <w:vAlign w:val="center"/>
          </w:tcPr>
          <w:p w:rsidRDefault="00801FFD" w:rsidP="00801FFD" w:rsidR="00801FFD" w:rsidRPr="00D22484">
            <w:pPr>
              <w:jc w:val="right"/>
              <w:rPr>
                <w:rFonts w:cs="Tahoma"/>
                <w:b/>
                <w:bCs/>
                <w:color w:val="000000"/>
                <w:sz w:val="18"/>
                <w:szCs w:val="18"/>
              </w:rPr>
            </w:pPr>
            <w:r w:rsidRPr="00D22484">
              <w:rPr>
                <w:rFonts w:cs="Tahoma"/>
                <w:b/>
                <w:bCs/>
                <w:color w:val="000000"/>
                <w:sz w:val="18"/>
                <w:szCs w:val="18"/>
              </w:rPr>
              <w:t>7.953.365,14</w:t>
            </w:r>
          </w:p>
        </w:tc>
        <w:tc>
          <w:tcPr>
            <w:tcW w:type="dxa" w:w="2127"/>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r>
    </w:tbl>
    <w:p w:rsidRDefault="00801FFD" w:rsidP="00801FFD" w:rsidR="00801FFD" w:rsidRPr="004D7F23"/>
    <w:p w:rsidRDefault="00801FFD" w:rsidP="00801FFD" w:rsidR="00801FFD" w:rsidRPr="004D7F23"/>
    <w:p w:rsidRDefault="00801FFD" w:rsidP="00384FA0" w:rsidR="00801FFD" w:rsidRPr="00384FA0">
      <w:pPr>
        <w:jc w:val="both"/>
        <w:rPr>
          <w:rFonts w:cs="Tahoma"/>
          <w:sz w:val="22"/>
          <w:szCs w:val="22"/>
        </w:rPr>
      </w:pPr>
      <w:r w:rsidRPr="00384FA0">
        <w:rPr>
          <w:rFonts w:cs="Tahoma"/>
          <w:sz w:val="22"/>
          <w:szCs w:val="22"/>
        </w:rPr>
        <w:t>Dužnik i vjerovnici koji spadaju u grupu financijskih vjerovnika sa izlučnim pravima suglasno utvrđuju da vjerovnici neće koristiti izlučno pravo na pokretninama (vozilima) koje su u njihovom vlasništvu ukoliko Dužnik ispunjava obveze iz ove predstečajne nagodbe, kao i obveze iz postojećih ugovora. Za potrebe predstečajne nagodbe tražbine ovih vjerovnika se utvrđuju u ukupnom iznosu u smislu odredbe članka 72. Zakona o financijskom poslovanju i predstečajnoj nagodbi. Vjerovnicima koji spadaju u grupu financijskih vjerovnika sa izlučnim pravima osnovica za otpis u postupku predstečajne nagodbe biti će iznos tražbine koja je dospjela na naplatu do dana otvaranja postupka predstečajne nagodbe, a iznos tražbine koje nisu dospjele do dana otvaranja postupka predstečajne nagodbe, a za potrebe ove predstečajne nagodbe se smatraju dospjelim u smislu odredbe članka 72. Zakona,  će se podmirivati iz redovnog poslovanja Dužnika, u skladu sa ranije ugovorenim otplatnim planovima.</w:t>
      </w:r>
    </w:p>
    <w:p w:rsidRDefault="00801FFD" w:rsidP="00384FA0" w:rsidR="00801FFD" w:rsidRPr="00384FA0">
      <w:pPr>
        <w:spacing w:before="120"/>
        <w:jc w:val="both"/>
        <w:rPr>
          <w:rFonts w:cs="Tahoma"/>
          <w:sz w:val="22"/>
          <w:szCs w:val="22"/>
        </w:rPr>
      </w:pPr>
      <w:r w:rsidRPr="00384FA0">
        <w:rPr>
          <w:rFonts w:cs="Tahoma"/>
          <w:sz w:val="22"/>
          <w:szCs w:val="22"/>
        </w:rPr>
        <w:t>Dužnik posebno izjavljuje i jamči da će se postojeći ugovori sa vjerovnicima iz ove grupe vjerovnika u potpunosti poštivati, u skladu sa ranije postignutim Sporazumima sa vjerovnicima iz ove grupe, koji sporazumi u cijelosti ostaju na snazi.</w:t>
      </w:r>
    </w:p>
    <w:p w:rsidRDefault="00801FFD" w:rsidP="00384FA0" w:rsidR="00801FFD" w:rsidRPr="00384FA0">
      <w:pPr>
        <w:spacing w:before="120"/>
        <w:jc w:val="both"/>
        <w:rPr>
          <w:rFonts w:cs="Tahoma"/>
          <w:sz w:val="22"/>
          <w:szCs w:val="22"/>
        </w:rPr>
      </w:pPr>
      <w:r w:rsidRPr="00384FA0">
        <w:rPr>
          <w:rFonts w:cs="Tahoma"/>
          <w:sz w:val="22"/>
          <w:szCs w:val="22"/>
        </w:rPr>
        <w:t>U pogledu tražbina koje su dospjele do dana otvaranja postupka predstečajne nagodbe nad Dužnikom, Vjerovnici ove grupe vjerovnika suglasni su da će se otpisati 50%  utvrđene tražbine svakog navedenog vjerovnika iz ove grupe Vjerovnika, pri čemu će se preostali iznos od 50% utvrđene tražbine podmiriti na slijedeći način.</w:t>
      </w:r>
    </w:p>
    <w:p w:rsidRDefault="00801FFD" w:rsidP="00384FA0" w:rsidR="00801FFD" w:rsidRPr="00384FA0">
      <w:pPr>
        <w:spacing w:before="120"/>
        <w:jc w:val="both"/>
        <w:rPr>
          <w:rFonts w:cs="Tahoma"/>
          <w:sz w:val="22"/>
          <w:szCs w:val="22"/>
        </w:rPr>
      </w:pPr>
      <w:r w:rsidRPr="00384FA0">
        <w:rPr>
          <w:rFonts w:cs="Tahoma"/>
          <w:sz w:val="22"/>
          <w:szCs w:val="22"/>
        </w:rPr>
        <w:t>Vjerovnici ove grupe vjerovnika suglasni su da će se 70% od preostalog iznosa od 50% dospjelog iznosa utvrđene tražbine podmiriti u roku od 15 dana od dana pravomoćnosti rješenja nadležnog trgovačkog suda kojim se odobrava sklapanje ove predstečajne nagodbe, dok će se 30% od preostalog iznosa od 50% dospjelog iznosa utvrđene tražbine podmiriti u roku od 12 mjeseci od dana pravomoćnosti rješenja nadležnog trgovačkog suda kojim se odobrava sklapanje ove predstečajne nagodbe, bez obračuna kamata, i to kako slijedi:</w:t>
      </w:r>
    </w:p>
    <w:p w:rsidRDefault="00384FA0" w:rsidP="00384FA0" w:rsidR="00801FFD" w:rsidRPr="00384FA0">
      <w:pPr>
        <w:spacing w:before="120"/>
        <w:jc w:val="both"/>
        <w:rPr>
          <w:noProof/>
          <w:sz w:val="22"/>
          <w:szCs w:val="22"/>
        </w:rPr>
      </w:pPr>
      <w:r>
        <w:rPr>
          <w:noProof/>
          <w:sz w:val="22"/>
          <w:szCs w:val="22"/>
        </w:rPr>
        <w:t>Vjerovnik</w:t>
      </w:r>
      <w:r w:rsidR="00801FFD" w:rsidRPr="00384FA0">
        <w:rPr>
          <w:noProof/>
          <w:sz w:val="22"/>
          <w:szCs w:val="22"/>
        </w:rPr>
        <w:t xml:space="preserve"> </w:t>
      </w:r>
      <w:r w:rsidR="00801FFD" w:rsidRPr="00384FA0">
        <w:rPr>
          <w:b/>
          <w:bCs/>
          <w:noProof/>
          <w:sz w:val="22"/>
          <w:szCs w:val="22"/>
        </w:rPr>
        <w:t>ERSTE&amp;STEIERMARKISCHE S-LEASING d.o.o.</w:t>
      </w:r>
      <w:r w:rsidR="00801FFD" w:rsidRPr="00384FA0">
        <w:rPr>
          <w:noProof/>
          <w:sz w:val="22"/>
          <w:szCs w:val="22"/>
        </w:rPr>
        <w:t xml:space="preserve">, ZELINSKA 3, 10000 ZAGREB, HRVATSKA, OIB: 46550671661 prema Dužniku ima tražbinu u iznosu 78.244,34 Kn, od kojeg iznosa otpisuje iznos od 39.122,17 Kn koji se odnosi na otpis 50% utvrđenog iznosa tražbine. Dužnik pristaje na otpis naprijed navedenog dijela tražbine te se obvezuje preostali iznos tražbine u iznosu </w:t>
      </w:r>
      <w:r w:rsidR="009F029C">
        <w:rPr>
          <w:noProof/>
          <w:sz w:val="22"/>
          <w:szCs w:val="22"/>
        </w:rPr>
        <w:t>od 39.122,17 Kn podmiriti na sl</w:t>
      </w:r>
      <w:r w:rsidR="00801FFD" w:rsidRPr="00384FA0">
        <w:rPr>
          <w:noProof/>
          <w:sz w:val="22"/>
          <w:szCs w:val="22"/>
        </w:rPr>
        <w:t>jedeći način:</w:t>
      </w:r>
    </w:p>
    <w:p w:rsidRDefault="00801FFD" w:rsidP="00384FA0" w:rsidR="00801FFD" w:rsidRPr="00384FA0">
      <w:pPr>
        <w:spacing w:before="120"/>
        <w:jc w:val="both"/>
        <w:rPr>
          <w:noProof/>
          <w:sz w:val="22"/>
          <w:szCs w:val="22"/>
        </w:rPr>
      </w:pPr>
      <w:r w:rsidRPr="00384FA0">
        <w:rPr>
          <w:noProof/>
          <w:sz w:val="22"/>
          <w:szCs w:val="22"/>
        </w:rPr>
        <w:t>- iznos od 39.122,17 Kn  Dužnik će podmiriti najkasnije u roku od 30 dana od pravomoćnosti rješenja nadležnog trgovačkog suda kojim se odobrava sklapanje ove predstečajne nagodbe.</w:t>
      </w:r>
    </w:p>
    <w:p w:rsidRDefault="00801FFD" w:rsidP="00384FA0" w:rsidR="00801FFD" w:rsidRPr="00384FA0">
      <w:pPr>
        <w:spacing w:before="240"/>
        <w:jc w:val="both"/>
        <w:rPr>
          <w:sz w:val="22"/>
          <w:szCs w:val="22"/>
        </w:rPr>
      </w:pPr>
      <w:r w:rsidRPr="00384FA0">
        <w:rPr>
          <w:sz w:val="22"/>
          <w:szCs w:val="22"/>
        </w:rPr>
        <w:t>Ovime Vjerovnik utvrđuje da nema nikakvih potraživanja prema jamcima, jamcima platcima, sudužnicima, niti prema bilo kojoj drugoj osobi koja je na bilo koji način odgovarala za obveze Dužnika koje su predmet ove predstečajne nagodbe.</w:t>
      </w:r>
    </w:p>
    <w:p w:rsidRDefault="00384FA0" w:rsidP="00384FA0" w:rsidR="00801FFD" w:rsidRPr="00384FA0">
      <w:pPr>
        <w:spacing w:before="120"/>
        <w:jc w:val="both"/>
        <w:rPr>
          <w:rFonts w:cs="Tahoma"/>
          <w:noProof/>
          <w:sz w:val="22"/>
          <w:szCs w:val="22"/>
        </w:rPr>
      </w:pPr>
      <w:r w:rsidRPr="00384FA0">
        <w:rPr>
          <w:rFonts w:cs="Tahoma"/>
          <w:noProof/>
          <w:sz w:val="22"/>
          <w:szCs w:val="22"/>
        </w:rPr>
        <w:t>Vjerovnik</w:t>
      </w:r>
      <w:r w:rsidR="00801FFD" w:rsidRPr="00384FA0">
        <w:rPr>
          <w:rFonts w:cs="Tahoma"/>
          <w:noProof/>
          <w:sz w:val="22"/>
          <w:szCs w:val="22"/>
        </w:rPr>
        <w:t xml:space="preserve"> </w:t>
      </w:r>
      <w:r w:rsidR="00801FFD" w:rsidRPr="00384FA0">
        <w:rPr>
          <w:rFonts w:cs="Tahoma"/>
          <w:b/>
          <w:bCs/>
          <w:noProof/>
          <w:sz w:val="22"/>
          <w:szCs w:val="22"/>
        </w:rPr>
        <w:t>PORSCHE LEASING d.o.o.</w:t>
      </w:r>
      <w:r>
        <w:rPr>
          <w:rFonts w:cs="Tahoma"/>
          <w:noProof/>
          <w:sz w:val="22"/>
          <w:szCs w:val="22"/>
        </w:rPr>
        <w:t xml:space="preserve">, </w:t>
      </w:r>
      <w:r w:rsidR="00801FFD" w:rsidRPr="00384FA0">
        <w:rPr>
          <w:rFonts w:cs="Tahoma"/>
          <w:noProof/>
          <w:sz w:val="22"/>
          <w:szCs w:val="22"/>
        </w:rPr>
        <w:t xml:space="preserve">Velimira Škorpika 21, p.p. 222, 10000 ZAGREB, HRVATSKA, OIB: 90275854576 prema Dužniku ima tražbinu u iznosu 4.867.933,16 Kn, pri čemu su </w:t>
      </w:r>
      <w:r w:rsidR="00801FFD" w:rsidRPr="00384FA0">
        <w:rPr>
          <w:rFonts w:cs="Tahoma"/>
          <w:noProof/>
          <w:sz w:val="22"/>
          <w:szCs w:val="22"/>
        </w:rPr>
        <w:lastRenderedPageBreak/>
        <w:t>obveze dospjele do dana otvaranja postupka predstečajne nag</w:t>
      </w:r>
      <w:r w:rsidR="00EB1E0F">
        <w:rPr>
          <w:rFonts w:cs="Tahoma"/>
          <w:noProof/>
          <w:sz w:val="22"/>
          <w:szCs w:val="22"/>
        </w:rPr>
        <w:t xml:space="preserve">odbe u iznosu od 694.725,60 Kn. </w:t>
      </w:r>
      <w:r w:rsidR="00801FFD" w:rsidRPr="00384FA0">
        <w:rPr>
          <w:rFonts w:cs="Tahoma"/>
          <w:noProof/>
          <w:sz w:val="22"/>
          <w:szCs w:val="22"/>
        </w:rPr>
        <w:t>Od navedenog iznosa od 694.725,60 Kn otpisuje se iznos od 347.362,80 Kn što predstavlja 50% obveza koje su dospjele do dana otvaranja postupka predstečajne nagodbe. Dužnik pristaje na otpis naprijed navedenog dijela tražbine te se obvezuje preostali iznos tražbine u iznosu od 4.520.570,36 Kn podmiriti na slijedeći način:</w:t>
      </w:r>
    </w:p>
    <w:p w:rsidRDefault="00801FFD" w:rsidP="00384FA0" w:rsidR="00801FFD" w:rsidRPr="00384FA0">
      <w:pPr>
        <w:spacing w:before="120"/>
        <w:jc w:val="both"/>
        <w:rPr>
          <w:rFonts w:cs="Tahoma"/>
          <w:noProof/>
          <w:sz w:val="22"/>
          <w:szCs w:val="22"/>
        </w:rPr>
      </w:pPr>
      <w:r w:rsidRPr="00384FA0">
        <w:rPr>
          <w:rFonts w:cs="Tahoma"/>
          <w:noProof/>
          <w:sz w:val="22"/>
          <w:szCs w:val="22"/>
        </w:rPr>
        <w:t>- iznos od 243.153,96 Kn  Dužnik će podmiriti najkasnije u roku od 15 dana od pravomoćnosti rješenja nadležnog trgovačkog suda kojim se odobrava sklapanje ove predstečajne nagodbe</w:t>
      </w:r>
    </w:p>
    <w:p w:rsidRDefault="00801FFD" w:rsidP="00384FA0" w:rsidR="00801FFD" w:rsidRPr="00384FA0">
      <w:pPr>
        <w:spacing w:before="120"/>
        <w:jc w:val="both"/>
        <w:rPr>
          <w:rFonts w:cs="Tahoma"/>
          <w:noProof/>
          <w:sz w:val="22"/>
          <w:szCs w:val="22"/>
        </w:rPr>
      </w:pPr>
      <w:r w:rsidRPr="00384FA0">
        <w:rPr>
          <w:rFonts w:cs="Tahoma"/>
          <w:noProof/>
          <w:sz w:val="22"/>
          <w:szCs w:val="22"/>
        </w:rPr>
        <w:t>- iznos od 104.208,84 Kn Dužnik podmiriti u roku od 12 mjeseci od dana  pravomoćnosti rješenja nadležnog trgovačkog suda kojim se odobrava sklapanje ove predstečajne nagodbe.</w:t>
      </w:r>
    </w:p>
    <w:p w:rsidRDefault="00801FFD" w:rsidP="00384FA0" w:rsidR="00384FA0" w:rsidRPr="00384FA0">
      <w:pPr>
        <w:spacing w:after="120" w:before="120"/>
        <w:jc w:val="both"/>
        <w:rPr>
          <w:rFonts w:cs="Tahoma"/>
          <w:sz w:val="22"/>
          <w:szCs w:val="22"/>
        </w:rPr>
      </w:pPr>
      <w:r w:rsidRPr="00384FA0">
        <w:rPr>
          <w:rFonts w:cs="Tahoma"/>
          <w:noProof/>
          <w:sz w:val="22"/>
          <w:szCs w:val="22"/>
        </w:rPr>
        <w:t xml:space="preserve">- iznos od 4.173.207,56 Kn, koji se odnosi na obveze koje nisu bile dospjele do dana </w:t>
      </w:r>
      <w:r w:rsidR="00EB1E0F">
        <w:rPr>
          <w:rFonts w:cs="Tahoma"/>
          <w:noProof/>
          <w:sz w:val="22"/>
          <w:szCs w:val="22"/>
        </w:rPr>
        <w:t>otvaranja predstečajne nagodbe,</w:t>
      </w:r>
      <w:r w:rsidRPr="00384FA0">
        <w:rPr>
          <w:rFonts w:cs="Tahoma"/>
          <w:noProof/>
          <w:sz w:val="22"/>
          <w:szCs w:val="22"/>
        </w:rPr>
        <w:t xml:space="preserve"> će se podmirivati iz redovnog poslovanja Dužnika, u skladu sa ranije ugovorenim otplatnim planovima</w:t>
      </w:r>
      <w:r w:rsidRPr="00384FA0">
        <w:rPr>
          <w:rFonts w:cs="Tahoma"/>
          <w:sz w:val="22"/>
          <w:szCs w:val="22"/>
        </w:rPr>
        <w:t>, i to na sljedeći način:</w:t>
      </w:r>
    </w:p>
    <w:tbl>
      <w:tblPr>
        <w:tblW w:type="dxa" w:w="3846"/>
        <w:jc w:val="center"/>
        <w:tblBorders>
          <w:top w:space="0" w:sz="4" w:themeColor="accent1" w:color="4F81BD" w:val="single"/>
          <w:left w:space="0" w:sz="4" w:themeColor="accent1" w:color="4F81BD" w:val="single"/>
          <w:bottom w:space="0" w:sz="4" w:themeColor="accent1" w:color="4F81BD" w:val="single"/>
          <w:right w:space="0" w:sz="4" w:themeColor="accent1" w:color="4F81BD" w:val="single"/>
          <w:insideH w:space="0" w:sz="4" w:themeColor="accent1" w:color="4F81BD" w:val="single"/>
        </w:tblBorders>
        <w:tblLook w:val="04A0" w:noVBand="1" w:noHBand="0" w:lastColumn="0" w:firstColumn="1" w:lastRow="0" w:firstRow="1"/>
      </w:tblPr>
      <w:tblGrid>
        <w:gridCol w:w="1720"/>
        <w:gridCol w:w="2126"/>
      </w:tblGrid>
      <w:tr w:rsidTr="00801FFD" w:rsidR="00801FFD" w:rsidRPr="002E4BDB">
        <w:trPr>
          <w:trHeight w:val="284"/>
          <w:jc w:val="center"/>
        </w:trPr>
        <w:tc>
          <w:tcPr>
            <w:tcW w:type="dxa" w:w="1720"/>
            <w:shd w:themeFill="accent1" w:fill="4F81BD" w:color="auto" w:val="clear"/>
            <w:noWrap/>
            <w:vAlign w:val="bottom"/>
            <w:hideMark/>
          </w:tcPr>
          <w:p w:rsidRDefault="00801FFD" w:rsidP="00801FFD" w:rsidR="00801FFD" w:rsidRPr="00384FA0">
            <w:pPr>
              <w:rPr>
                <w:rFonts w:cs="Tahoma"/>
                <w:b/>
                <w:bCs/>
                <w:color w:themeColor="background1" w:val="FFFFFF"/>
                <w:sz w:val="20"/>
                <w:szCs w:val="20"/>
              </w:rPr>
            </w:pPr>
            <w:r w:rsidRPr="00384FA0">
              <w:rPr>
                <w:rFonts w:cs="Tahoma"/>
                <w:b/>
                <w:bCs/>
                <w:color w:themeColor="background1" w:val="FFFFFF"/>
                <w:sz w:val="20"/>
                <w:szCs w:val="20"/>
              </w:rPr>
              <w:t>Datum dospijeća</w:t>
            </w:r>
          </w:p>
        </w:tc>
        <w:tc>
          <w:tcPr>
            <w:tcW w:type="dxa" w:w="2126"/>
            <w:shd w:themeFill="accent1" w:fill="4F81BD" w:color="auto" w:val="clear"/>
            <w:noWrap/>
            <w:vAlign w:val="bottom"/>
            <w:hideMark/>
          </w:tcPr>
          <w:p w:rsidRDefault="00801FFD" w:rsidP="00801FFD" w:rsidR="00801FFD" w:rsidRPr="00384FA0">
            <w:pPr>
              <w:rPr>
                <w:rFonts w:cs="Tahoma"/>
                <w:b/>
                <w:bCs/>
                <w:color w:themeColor="background1" w:val="FFFFFF"/>
                <w:sz w:val="20"/>
                <w:szCs w:val="20"/>
              </w:rPr>
            </w:pPr>
            <w:r w:rsidRPr="00384FA0">
              <w:rPr>
                <w:rFonts w:cs="Tahoma"/>
                <w:b/>
                <w:bCs/>
                <w:color w:themeColor="background1" w:val="FFFFFF"/>
                <w:sz w:val="20"/>
                <w:szCs w:val="20"/>
              </w:rPr>
              <w:t>Dospjeli iznos za plaćanje</w:t>
            </w:r>
          </w:p>
        </w:tc>
      </w:tr>
      <w:tr w:rsidTr="00801FFD" w:rsidR="00801FFD" w:rsidRPr="002E4BDB">
        <w:trPr>
          <w:trHeight w:val="284"/>
          <w:jc w:val="center"/>
        </w:trPr>
        <w:tc>
          <w:tcPr>
            <w:tcW w:type="dxa" w:w="1720"/>
            <w:shd w:fill="auto" w:color="auto" w:val="clear"/>
            <w:noWrap/>
            <w:vAlign w:val="center"/>
            <w:hideMark/>
          </w:tcPr>
          <w:p w:rsidRDefault="00801FFD" w:rsidP="00801FFD" w:rsidR="00801FFD" w:rsidRPr="00384FA0">
            <w:pPr>
              <w:rPr>
                <w:rFonts w:cs="Tahoma"/>
                <w:color w:val="000000"/>
                <w:sz w:val="20"/>
                <w:szCs w:val="20"/>
              </w:rPr>
            </w:pPr>
            <w:r w:rsidRPr="00384FA0">
              <w:rPr>
                <w:rFonts w:cs="Tahoma"/>
                <w:color w:val="000000"/>
                <w:sz w:val="20"/>
                <w:szCs w:val="20"/>
              </w:rPr>
              <w:t>16.6.2015</w:t>
            </w:r>
          </w:p>
        </w:tc>
        <w:tc>
          <w:tcPr>
            <w:tcW w:type="dxa" w:w="2126"/>
            <w:shd w:fill="auto" w:color="auto" w:val="clear"/>
            <w:noWrap/>
            <w:vAlign w:val="center"/>
            <w:hideMark/>
          </w:tcPr>
          <w:p w:rsidRDefault="00801FFD" w:rsidP="00801FFD" w:rsidR="00801FFD" w:rsidRPr="00384FA0">
            <w:pPr>
              <w:jc w:val="right"/>
              <w:rPr>
                <w:rFonts w:cs="Tahoma"/>
                <w:color w:val="000000"/>
                <w:sz w:val="20"/>
                <w:szCs w:val="20"/>
              </w:rPr>
            </w:pPr>
            <w:r w:rsidRPr="00384FA0">
              <w:rPr>
                <w:rFonts w:cs="Tahoma"/>
                <w:color w:val="000000"/>
                <w:sz w:val="20"/>
                <w:szCs w:val="20"/>
              </w:rPr>
              <w:t>489.043,99</w:t>
            </w:r>
          </w:p>
        </w:tc>
      </w:tr>
      <w:tr w:rsidTr="00801FFD" w:rsidR="00801FFD" w:rsidRPr="002E4BDB">
        <w:trPr>
          <w:trHeight w:val="284"/>
          <w:jc w:val="center"/>
        </w:trPr>
        <w:tc>
          <w:tcPr>
            <w:tcW w:type="dxa" w:w="1720"/>
            <w:shd w:fill="auto" w:color="auto" w:val="clear"/>
            <w:noWrap/>
            <w:vAlign w:val="center"/>
          </w:tcPr>
          <w:p w:rsidRDefault="00801FFD" w:rsidP="00801FFD" w:rsidR="00801FFD" w:rsidRPr="00384FA0">
            <w:pPr>
              <w:rPr>
                <w:rFonts w:cs="Tahoma"/>
                <w:color w:val="000000"/>
                <w:sz w:val="20"/>
                <w:szCs w:val="20"/>
              </w:rPr>
            </w:pPr>
            <w:r w:rsidRPr="00384FA0">
              <w:rPr>
                <w:rFonts w:cs="Tahoma"/>
                <w:color w:val="000000"/>
                <w:sz w:val="20"/>
                <w:szCs w:val="20"/>
              </w:rPr>
              <w:t>16.7.2015</w:t>
            </w:r>
          </w:p>
        </w:tc>
        <w:tc>
          <w:tcPr>
            <w:tcW w:type="dxa" w:w="2126"/>
            <w:shd w:fill="auto" w:color="auto" w:val="clear"/>
            <w:noWrap/>
            <w:vAlign w:val="center"/>
          </w:tcPr>
          <w:p w:rsidRDefault="00801FFD" w:rsidP="00801FFD" w:rsidR="00801FFD" w:rsidRPr="00384FA0">
            <w:pPr>
              <w:jc w:val="right"/>
              <w:rPr>
                <w:rFonts w:cs="Tahoma"/>
                <w:color w:val="000000"/>
                <w:sz w:val="20"/>
                <w:szCs w:val="20"/>
              </w:rPr>
            </w:pPr>
            <w:r w:rsidRPr="00384FA0">
              <w:rPr>
                <w:rFonts w:cs="Tahoma"/>
                <w:color w:val="000000"/>
                <w:sz w:val="20"/>
                <w:szCs w:val="20"/>
              </w:rPr>
              <w:t>106.205,63</w:t>
            </w:r>
          </w:p>
        </w:tc>
      </w:tr>
      <w:tr w:rsidTr="00801FFD" w:rsidR="00801FFD" w:rsidRPr="002E4BDB">
        <w:trPr>
          <w:trHeight w:val="284"/>
          <w:jc w:val="center"/>
        </w:trPr>
        <w:tc>
          <w:tcPr>
            <w:tcW w:type="dxa" w:w="1720"/>
            <w:shd w:fill="auto" w:color="auto" w:val="clear"/>
            <w:noWrap/>
            <w:vAlign w:val="center"/>
            <w:hideMark/>
          </w:tcPr>
          <w:p w:rsidRDefault="00801FFD" w:rsidP="00801FFD" w:rsidR="00801FFD" w:rsidRPr="00384FA0">
            <w:pPr>
              <w:rPr>
                <w:rFonts w:cs="Tahoma"/>
                <w:color w:val="000000"/>
                <w:sz w:val="20"/>
                <w:szCs w:val="20"/>
              </w:rPr>
            </w:pPr>
            <w:r w:rsidRPr="00384FA0">
              <w:rPr>
                <w:rFonts w:cs="Tahoma"/>
                <w:color w:val="000000"/>
                <w:sz w:val="20"/>
                <w:szCs w:val="20"/>
              </w:rPr>
              <w:t>16.8.2015</w:t>
            </w:r>
          </w:p>
        </w:tc>
        <w:tc>
          <w:tcPr>
            <w:tcW w:type="dxa" w:w="2126"/>
            <w:shd w:fill="auto" w:color="auto" w:val="clear"/>
            <w:noWrap/>
            <w:vAlign w:val="center"/>
            <w:hideMark/>
          </w:tcPr>
          <w:p w:rsidRDefault="00801FFD" w:rsidP="00801FFD" w:rsidR="00801FFD" w:rsidRPr="00384FA0">
            <w:pPr>
              <w:jc w:val="right"/>
              <w:rPr>
                <w:rFonts w:cs="Tahoma"/>
                <w:color w:val="000000"/>
                <w:sz w:val="20"/>
                <w:szCs w:val="20"/>
              </w:rPr>
            </w:pPr>
            <w:r w:rsidRPr="00384FA0">
              <w:rPr>
                <w:rFonts w:cs="Tahoma"/>
                <w:color w:val="000000"/>
                <w:sz w:val="20"/>
                <w:szCs w:val="20"/>
              </w:rPr>
              <w:t>556.798,98</w:t>
            </w:r>
          </w:p>
        </w:tc>
      </w:tr>
      <w:tr w:rsidTr="00801FFD" w:rsidR="00801FFD" w:rsidRPr="002E4BDB">
        <w:trPr>
          <w:trHeight w:val="284"/>
          <w:jc w:val="center"/>
        </w:trPr>
        <w:tc>
          <w:tcPr>
            <w:tcW w:type="dxa" w:w="1720"/>
            <w:shd w:fill="auto" w:color="auto" w:val="clear"/>
            <w:noWrap/>
            <w:vAlign w:val="center"/>
            <w:hideMark/>
          </w:tcPr>
          <w:p w:rsidRDefault="00801FFD" w:rsidP="00801FFD" w:rsidR="00801FFD" w:rsidRPr="00384FA0">
            <w:pPr>
              <w:rPr>
                <w:rFonts w:cs="Tahoma"/>
                <w:color w:val="000000"/>
                <w:sz w:val="20"/>
                <w:szCs w:val="20"/>
              </w:rPr>
            </w:pPr>
            <w:r w:rsidRPr="00384FA0">
              <w:rPr>
                <w:rFonts w:cs="Tahoma"/>
                <w:color w:val="000000"/>
                <w:sz w:val="20"/>
                <w:szCs w:val="20"/>
              </w:rPr>
              <w:t>16.9.2015</w:t>
            </w:r>
          </w:p>
        </w:tc>
        <w:tc>
          <w:tcPr>
            <w:tcW w:type="dxa" w:w="2126"/>
            <w:shd w:fill="auto" w:color="auto" w:val="clear"/>
            <w:noWrap/>
            <w:vAlign w:val="center"/>
            <w:hideMark/>
          </w:tcPr>
          <w:p w:rsidRDefault="00801FFD" w:rsidP="00801FFD" w:rsidR="00801FFD" w:rsidRPr="00384FA0">
            <w:pPr>
              <w:jc w:val="right"/>
              <w:rPr>
                <w:rFonts w:cs="Tahoma"/>
                <w:color w:val="000000"/>
                <w:sz w:val="20"/>
                <w:szCs w:val="20"/>
              </w:rPr>
            </w:pPr>
            <w:r w:rsidRPr="00384FA0">
              <w:rPr>
                <w:rFonts w:cs="Tahoma"/>
                <w:color w:val="000000"/>
                <w:sz w:val="20"/>
                <w:szCs w:val="20"/>
              </w:rPr>
              <w:t>2.327.706,50</w:t>
            </w:r>
          </w:p>
        </w:tc>
      </w:tr>
      <w:tr w:rsidTr="00801FFD" w:rsidR="00801FFD" w:rsidRPr="002E4BDB">
        <w:trPr>
          <w:trHeight w:val="284"/>
          <w:jc w:val="center"/>
        </w:trPr>
        <w:tc>
          <w:tcPr>
            <w:tcW w:type="dxa" w:w="1720"/>
            <w:shd w:fill="auto" w:color="auto" w:val="clear"/>
            <w:noWrap/>
            <w:vAlign w:val="center"/>
            <w:hideMark/>
          </w:tcPr>
          <w:p w:rsidRDefault="00801FFD" w:rsidP="00801FFD" w:rsidR="00801FFD" w:rsidRPr="00384FA0">
            <w:pPr>
              <w:rPr>
                <w:rFonts w:cs="Tahoma"/>
                <w:color w:val="000000"/>
                <w:sz w:val="20"/>
                <w:szCs w:val="20"/>
              </w:rPr>
            </w:pPr>
            <w:r w:rsidRPr="00384FA0">
              <w:rPr>
                <w:rFonts w:cs="Tahoma"/>
                <w:color w:val="000000"/>
                <w:sz w:val="20"/>
                <w:szCs w:val="20"/>
              </w:rPr>
              <w:t>16.10.2015</w:t>
            </w:r>
          </w:p>
        </w:tc>
        <w:tc>
          <w:tcPr>
            <w:tcW w:type="dxa" w:w="2126"/>
            <w:shd w:fill="auto" w:color="auto" w:val="clear"/>
            <w:noWrap/>
            <w:vAlign w:val="center"/>
            <w:hideMark/>
          </w:tcPr>
          <w:p w:rsidRDefault="00801FFD" w:rsidP="00801FFD" w:rsidR="00801FFD" w:rsidRPr="00384FA0">
            <w:pPr>
              <w:jc w:val="right"/>
              <w:rPr>
                <w:rFonts w:cs="Tahoma"/>
                <w:color w:val="000000"/>
                <w:sz w:val="20"/>
                <w:szCs w:val="20"/>
              </w:rPr>
            </w:pPr>
            <w:r w:rsidRPr="00384FA0">
              <w:rPr>
                <w:rFonts w:cs="Tahoma"/>
                <w:color w:val="000000"/>
                <w:sz w:val="20"/>
                <w:szCs w:val="20"/>
              </w:rPr>
              <w:t>519.579,87</w:t>
            </w:r>
          </w:p>
        </w:tc>
      </w:tr>
      <w:tr w:rsidTr="00801FFD" w:rsidR="00801FFD" w:rsidRPr="002E4BDB">
        <w:trPr>
          <w:trHeight w:val="284"/>
          <w:jc w:val="center"/>
        </w:trPr>
        <w:tc>
          <w:tcPr>
            <w:tcW w:type="dxa" w:w="1720"/>
            <w:shd w:fill="auto" w:color="auto" w:val="clear"/>
            <w:noWrap/>
            <w:vAlign w:val="center"/>
            <w:hideMark/>
          </w:tcPr>
          <w:p w:rsidRDefault="00801FFD" w:rsidP="00801FFD" w:rsidR="00801FFD" w:rsidRPr="00384FA0">
            <w:pPr>
              <w:rPr>
                <w:rFonts w:cs="Tahoma"/>
                <w:color w:val="000000"/>
                <w:sz w:val="20"/>
                <w:szCs w:val="20"/>
              </w:rPr>
            </w:pPr>
            <w:r w:rsidRPr="00384FA0">
              <w:rPr>
                <w:rFonts w:cs="Tahoma"/>
                <w:color w:val="000000"/>
                <w:sz w:val="20"/>
                <w:szCs w:val="20"/>
              </w:rPr>
              <w:t>16.11.2015</w:t>
            </w:r>
          </w:p>
        </w:tc>
        <w:tc>
          <w:tcPr>
            <w:tcW w:type="dxa" w:w="2126"/>
            <w:shd w:fill="auto" w:color="auto" w:val="clear"/>
            <w:noWrap/>
            <w:vAlign w:val="center"/>
            <w:hideMark/>
          </w:tcPr>
          <w:p w:rsidRDefault="00801FFD" w:rsidP="00801FFD" w:rsidR="00801FFD" w:rsidRPr="00384FA0">
            <w:pPr>
              <w:jc w:val="right"/>
              <w:rPr>
                <w:rFonts w:cs="Tahoma"/>
                <w:color w:val="000000"/>
                <w:sz w:val="20"/>
                <w:szCs w:val="20"/>
              </w:rPr>
            </w:pPr>
            <w:r w:rsidRPr="00384FA0">
              <w:rPr>
                <w:rFonts w:cs="Tahoma"/>
                <w:color w:val="000000"/>
                <w:sz w:val="20"/>
                <w:szCs w:val="20"/>
              </w:rPr>
              <w:t>173.872,59</w:t>
            </w:r>
          </w:p>
        </w:tc>
      </w:tr>
      <w:tr w:rsidTr="00801FFD" w:rsidR="00801FFD" w:rsidRPr="002E4BDB">
        <w:trPr>
          <w:trHeight w:val="284"/>
          <w:jc w:val="center"/>
        </w:trPr>
        <w:tc>
          <w:tcPr>
            <w:tcW w:type="dxa" w:w="1720"/>
            <w:shd w:fill="DCE6F1" w:color="DCE6F1" w:val="clear"/>
            <w:noWrap/>
            <w:vAlign w:val="center"/>
            <w:hideMark/>
          </w:tcPr>
          <w:p w:rsidRDefault="00801FFD" w:rsidP="00801FFD" w:rsidR="00801FFD" w:rsidRPr="00384FA0">
            <w:pPr>
              <w:rPr>
                <w:rFonts w:cs="Tahoma"/>
                <w:b/>
                <w:bCs/>
                <w:color w:val="000000"/>
                <w:sz w:val="20"/>
                <w:szCs w:val="20"/>
              </w:rPr>
            </w:pPr>
            <w:r w:rsidRPr="00384FA0">
              <w:rPr>
                <w:rFonts w:cs="Tahoma"/>
                <w:b/>
                <w:bCs/>
                <w:color w:val="000000"/>
                <w:sz w:val="20"/>
                <w:szCs w:val="20"/>
              </w:rPr>
              <w:t>Ukupno</w:t>
            </w:r>
          </w:p>
        </w:tc>
        <w:tc>
          <w:tcPr>
            <w:tcW w:type="dxa" w:w="2126"/>
            <w:shd w:fill="DCE6F1" w:color="DCE6F1" w:val="clear"/>
            <w:noWrap/>
            <w:vAlign w:val="center"/>
            <w:hideMark/>
          </w:tcPr>
          <w:p w:rsidRDefault="00801FFD" w:rsidP="00801FFD" w:rsidR="00801FFD" w:rsidRPr="00384FA0">
            <w:pPr>
              <w:jc w:val="right"/>
              <w:rPr>
                <w:rFonts w:cs="Tahoma"/>
                <w:b/>
                <w:bCs/>
                <w:color w:val="000000"/>
                <w:sz w:val="20"/>
                <w:szCs w:val="20"/>
              </w:rPr>
            </w:pPr>
            <w:r w:rsidRPr="00384FA0">
              <w:rPr>
                <w:rFonts w:cs="Tahoma"/>
                <w:b/>
                <w:bCs/>
                <w:color w:val="000000"/>
                <w:sz w:val="20"/>
                <w:szCs w:val="20"/>
              </w:rPr>
              <w:t>4.173.207,56</w:t>
            </w:r>
          </w:p>
        </w:tc>
      </w:tr>
    </w:tbl>
    <w:p w:rsidRDefault="00801FFD" w:rsidP="00EB1E0F" w:rsidR="00801FFD" w:rsidRPr="00EB1E0F">
      <w:pPr>
        <w:pStyle w:val="Standard"/>
        <w:spacing w:before="240"/>
        <w:rPr>
          <w:rFonts w:hAnsi="Times New Roman" w:ascii="Times New Roman"/>
          <w:sz w:val="22"/>
          <w:szCs w:val="22"/>
        </w:rPr>
      </w:pPr>
      <w:r w:rsidRPr="00EB1E0F">
        <w:rPr>
          <w:rFonts w:hAnsi="Times New Roman" w:ascii="Times New Roman"/>
          <w:sz w:val="22"/>
          <w:szCs w:val="22"/>
        </w:rPr>
        <w:t>Sklapanjem ove predstečajne nagodbe, Vjerovnik utvrđuje da neće imati nikakvih potraživanja prema jamcima, jamcima platcima, sudužnicima, niti prema bilo kojoj drugoj osobi koja je na bilo koji način odgovarala za obveze Dužnika koje su predmet ove predstečajne nagodbe.</w:t>
      </w:r>
      <w:r w:rsidR="00EB1E0F">
        <w:tab/>
      </w:r>
    </w:p>
    <w:p w:rsidRDefault="00801FFD" w:rsidP="00EB1E0F" w:rsidR="00801FFD" w:rsidRPr="00EB1E0F">
      <w:pPr>
        <w:spacing w:before="120"/>
        <w:jc w:val="both"/>
        <w:rPr>
          <w:noProof/>
          <w:sz w:val="22"/>
          <w:szCs w:val="22"/>
        </w:rPr>
      </w:pPr>
      <w:r w:rsidRPr="00EB1E0F">
        <w:rPr>
          <w:noProof/>
          <w:sz w:val="22"/>
          <w:szCs w:val="22"/>
        </w:rPr>
        <w:t xml:space="preserve">Vjerovnik  </w:t>
      </w:r>
      <w:r w:rsidRPr="00EB1E0F">
        <w:rPr>
          <w:b/>
          <w:bCs/>
          <w:noProof/>
          <w:sz w:val="22"/>
          <w:szCs w:val="22"/>
        </w:rPr>
        <w:t>UniCredit Leasing Croatia d.o.o.</w:t>
      </w:r>
      <w:r w:rsidRPr="00EB1E0F">
        <w:rPr>
          <w:noProof/>
          <w:sz w:val="22"/>
          <w:szCs w:val="22"/>
        </w:rPr>
        <w:t>, HEINZELOVA 33, ZAGREB, HRVATSKA, OIB: 18736141210 prema Dužniku ima tražbinu u iznosu 3.007.187,64 Kn, pri čemu su obveze dospjele do dana otvaranja predstečajne nagodbe u iznosu od 2.869.286,94 Kn. Od navedenog iznosa od 2.869.286,94 Kn otpisuje se iznos od 1.434.643,47 Kn što predstavlja 50% obveza koje su dospjele do dana otvaranja postupka predstečajne nagodbe. Dužnik pristaje na otpis naprijed navedenog dijela tražbine te se obvezuje preostali iznos tražbine u iznosu od 1.572.544,17 Kn podmi</w:t>
      </w:r>
      <w:r w:rsidR="009F029C">
        <w:rPr>
          <w:noProof/>
          <w:sz w:val="22"/>
          <w:szCs w:val="22"/>
        </w:rPr>
        <w:t>riti na sl</w:t>
      </w:r>
      <w:r w:rsidRPr="00EB1E0F">
        <w:rPr>
          <w:noProof/>
          <w:sz w:val="22"/>
          <w:szCs w:val="22"/>
        </w:rPr>
        <w:t>jedeći način:</w:t>
      </w:r>
    </w:p>
    <w:p w:rsidRDefault="00801FFD" w:rsidP="00EB1E0F" w:rsidR="00801FFD" w:rsidRPr="00EB1E0F">
      <w:pPr>
        <w:spacing w:before="120"/>
        <w:jc w:val="both"/>
        <w:rPr>
          <w:noProof/>
          <w:sz w:val="22"/>
          <w:szCs w:val="22"/>
        </w:rPr>
      </w:pPr>
      <w:r w:rsidRPr="00EB1E0F">
        <w:rPr>
          <w:noProof/>
          <w:sz w:val="22"/>
          <w:szCs w:val="22"/>
        </w:rPr>
        <w:t>- iznos od 1.004.250,43 Kn  Dužnik će podmiriti najkasnije u roku od 15 dana od pravomoćnosti rješenja nadležnog trgovačkog suda kojim se odobrava sklapanje ove predstečajne nagodbe</w:t>
      </w:r>
    </w:p>
    <w:p w:rsidRDefault="00801FFD" w:rsidP="00EB1E0F" w:rsidR="00801FFD" w:rsidRPr="00EB1E0F">
      <w:pPr>
        <w:spacing w:before="120"/>
        <w:jc w:val="both"/>
        <w:rPr>
          <w:noProof/>
          <w:sz w:val="22"/>
          <w:szCs w:val="22"/>
        </w:rPr>
      </w:pPr>
      <w:r w:rsidRPr="00EB1E0F">
        <w:rPr>
          <w:noProof/>
          <w:sz w:val="22"/>
          <w:szCs w:val="22"/>
        </w:rPr>
        <w:t>- iznos od 430.393,04 Kn Dužnik podmiriti u roku od 12 mjeseci od dana  pravomoćnosti rješenja nadležnog trgovačkog suda kojim se odobrava sklapanje ove predstečajne nagodbe.</w:t>
      </w:r>
    </w:p>
    <w:p w:rsidRDefault="00801FFD" w:rsidP="00EB1E0F" w:rsidR="00801FFD" w:rsidRPr="00EB1E0F">
      <w:pPr>
        <w:spacing w:before="120"/>
        <w:jc w:val="both"/>
        <w:rPr>
          <w:noProof/>
          <w:sz w:val="22"/>
          <w:szCs w:val="22"/>
        </w:rPr>
      </w:pPr>
      <w:r w:rsidRPr="00EB1E0F">
        <w:rPr>
          <w:noProof/>
          <w:sz w:val="22"/>
          <w:szCs w:val="22"/>
        </w:rPr>
        <w:t>- iznos od 137.900,70 Kn, koji se odnosi na obveze koje nisu bile dospjele do dana otvaranja predstečajne nagodbe,  će se podmiriti iz redovnog poslovanja Dužnika, u skladu sa ranije ugovorenim otplatnim planovima</w:t>
      </w:r>
      <w:r w:rsidRPr="00EB1E0F">
        <w:rPr>
          <w:sz w:val="22"/>
          <w:szCs w:val="22"/>
        </w:rPr>
        <w:t>, jednokratnom uplatom u roku do 17.06.2015.g.</w:t>
      </w:r>
    </w:p>
    <w:p w:rsidRDefault="00801FFD" w:rsidP="00EB1E0F" w:rsidR="00801FFD" w:rsidRPr="00EB1E0F">
      <w:pPr>
        <w:pStyle w:val="Standard"/>
        <w:spacing w:before="120"/>
        <w:rPr>
          <w:rFonts w:hAnsi="Times New Roman" w:ascii="Times New Roman"/>
          <w:sz w:val="22"/>
          <w:szCs w:val="22"/>
        </w:rPr>
      </w:pPr>
      <w:r w:rsidRPr="00EB1E0F">
        <w:rPr>
          <w:rFonts w:hAnsi="Times New Roman" w:ascii="Times New Roman"/>
          <w:sz w:val="22"/>
          <w:szCs w:val="22"/>
        </w:rPr>
        <w:t>Sklapanjem ove predstečajne nagodbe, Vjerovnik utvrđuje da neće imati nikakvih potraživanja prema jamcima, jamcima platcima, sudužnicima, niti prema bilo kojoj drugoj osobi koja je na bilo koji način odgovarala za obveze Dužnika koje su predmet ove predstečajne nagodbe.</w:t>
      </w:r>
    </w:p>
    <w:p w:rsidRDefault="00801FFD" w:rsidP="00801FFD" w:rsidR="00801FFD" w:rsidRPr="004D7F23"/>
    <w:p w:rsidRDefault="00801FFD" w:rsidP="00801FFD" w:rsidR="00801FFD" w:rsidRPr="00EB1E0F">
      <w:pPr>
        <w:spacing w:lineRule="atLeast" w:line="100"/>
        <w:rPr>
          <w:b/>
          <w:bCs/>
          <w:color w:val="222222"/>
          <w:sz w:val="22"/>
          <w:szCs w:val="22"/>
        </w:rPr>
      </w:pPr>
      <w:r w:rsidRPr="00EB1E0F">
        <w:rPr>
          <w:b/>
          <w:bCs/>
          <w:color w:val="000000"/>
          <w:sz w:val="22"/>
          <w:szCs w:val="22"/>
        </w:rPr>
        <w:t xml:space="preserve">Financijski vjerovnici bez razlučnih prava sa tražbinom do  </w:t>
      </w:r>
      <w:r w:rsidRPr="00EB1E0F">
        <w:rPr>
          <w:b/>
          <w:bCs/>
          <w:color w:val="222222"/>
          <w:sz w:val="22"/>
          <w:szCs w:val="22"/>
        </w:rPr>
        <w:t>2.000.000,00 Kn</w:t>
      </w:r>
    </w:p>
    <w:p w:rsidRDefault="00801FFD" w:rsidP="00801FFD" w:rsidR="00801FFD" w:rsidRPr="00EB1E0F">
      <w:pPr>
        <w:rPr>
          <w:sz w:val="22"/>
          <w:szCs w:val="22"/>
        </w:rPr>
      </w:pPr>
    </w:p>
    <w:p w:rsidRDefault="00801FFD" w:rsidP="00801FFD" w:rsidR="00801FFD" w:rsidRPr="00EB1E0F">
      <w:pPr>
        <w:rPr>
          <w:color w:val="222222"/>
          <w:sz w:val="22"/>
          <w:szCs w:val="22"/>
        </w:rPr>
      </w:pPr>
      <w:r w:rsidRPr="00EB1E0F">
        <w:rPr>
          <w:b/>
          <w:bCs/>
          <w:color w:val="222222"/>
          <w:sz w:val="22"/>
          <w:szCs w:val="22"/>
        </w:rPr>
        <w:t xml:space="preserve"> </w:t>
      </w:r>
      <w:r w:rsidRPr="00EB1E0F">
        <w:rPr>
          <w:color w:val="222222"/>
          <w:sz w:val="22"/>
          <w:szCs w:val="22"/>
        </w:rPr>
        <w:t>U ovu grupu spadaju sljedeći Vjerovnici, zajedno sa iznosima njihovih utvrđenih tražbina</w:t>
      </w:r>
    </w:p>
    <w:p w:rsidRDefault="00801FFD" w:rsidP="00801FFD" w:rsidR="00801FFD">
      <w:pPr>
        <w:rPr>
          <w:rFonts w:cs="Tahoma"/>
          <w:color w:val="222222"/>
        </w:rPr>
      </w:pPr>
    </w:p>
    <w:tbl>
      <w:tblPr>
        <w:tblW w:type="dxa" w:w="10491"/>
        <w:tblInd w:type="dxa" w:w="-318"/>
        <w:tblLayout w:type="fixed"/>
        <w:tblLook w:val="00A0" w:noVBand="0" w:noHBand="0" w:lastColumn="0" w:firstColumn="1" w:lastRow="0" w:firstRow="1"/>
      </w:tblPr>
      <w:tblGrid>
        <w:gridCol w:w="700"/>
        <w:gridCol w:w="10"/>
        <w:gridCol w:w="1417"/>
        <w:gridCol w:w="2115"/>
        <w:gridCol w:w="11"/>
        <w:gridCol w:w="2534"/>
        <w:gridCol w:w="6"/>
        <w:gridCol w:w="1571"/>
        <w:gridCol w:w="2127"/>
      </w:tblGrid>
      <w:tr w:rsidTr="00801FFD" w:rsidR="00801FFD" w:rsidRPr="00D22484">
        <w:trPr>
          <w:cantSplit/>
          <w:trHeight w:val="397"/>
        </w:trPr>
        <w:tc>
          <w:tcPr>
            <w:tcW w:type="dxa" w:w="700"/>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R. br.</w:t>
            </w:r>
          </w:p>
        </w:tc>
        <w:tc>
          <w:tcPr>
            <w:tcW w:type="dxa" w:w="1427"/>
            <w:gridSpan w:val="2"/>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OIB</w:t>
            </w:r>
          </w:p>
        </w:tc>
        <w:tc>
          <w:tcPr>
            <w:tcW w:type="dxa" w:w="2115"/>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Naziv vjerovnika</w:t>
            </w:r>
          </w:p>
        </w:tc>
        <w:tc>
          <w:tcPr>
            <w:tcW w:type="dxa" w:w="2551"/>
            <w:gridSpan w:val="3"/>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Adresa vjerovnika</w:t>
            </w:r>
          </w:p>
        </w:tc>
        <w:tc>
          <w:tcPr>
            <w:tcW w:type="dxa" w:w="1571"/>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jc w:val="center"/>
              <w:rPr>
                <w:rFonts w:cs="Tahoma"/>
                <w:b/>
                <w:bCs/>
                <w:color w:val="FFFFFF"/>
                <w:sz w:val="18"/>
                <w:szCs w:val="18"/>
              </w:rPr>
            </w:pPr>
            <w:r w:rsidRPr="00D22484">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D22484">
            <w:pPr>
              <w:rPr>
                <w:rFonts w:cs="Tahoma"/>
                <w:b/>
                <w:bCs/>
                <w:color w:val="FFFFFF"/>
                <w:sz w:val="18"/>
                <w:szCs w:val="18"/>
              </w:rPr>
            </w:pPr>
            <w:r w:rsidRPr="00D22484">
              <w:rPr>
                <w:rFonts w:cs="Tahoma"/>
                <w:b/>
                <w:bCs/>
                <w:color w:val="FFFFFF"/>
                <w:sz w:val="18"/>
                <w:szCs w:val="18"/>
              </w:rPr>
              <w:t>Podgrupa</w:t>
            </w:r>
          </w:p>
        </w:tc>
      </w:tr>
      <w:tr w:rsidTr="00801FFD" w:rsidR="00801FFD" w:rsidRPr="00D22484">
        <w:trPr>
          <w:cantSplit/>
          <w:trHeight w:val="397"/>
        </w:trPr>
        <w:tc>
          <w:tcPr>
            <w:tcW w:type="dxa" w:w="700"/>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Pr>
                <w:rFonts w:cs="Tahoma"/>
                <w:sz w:val="18"/>
                <w:szCs w:val="18"/>
              </w:rPr>
              <w:lastRenderedPageBreak/>
              <w:t>1</w:t>
            </w:r>
          </w:p>
        </w:tc>
        <w:tc>
          <w:tcPr>
            <w:tcW w:type="dxa" w:w="1427"/>
            <w:gridSpan w:val="2"/>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center"/>
              <w:rPr>
                <w:rFonts w:cs="Tahoma"/>
                <w:sz w:val="18"/>
                <w:szCs w:val="18"/>
              </w:rPr>
            </w:pPr>
            <w:r w:rsidRPr="00D22484">
              <w:rPr>
                <w:rFonts w:cs="Tahoma"/>
                <w:sz w:val="18"/>
                <w:szCs w:val="18"/>
              </w:rPr>
              <w:t>23759810849</w:t>
            </w:r>
          </w:p>
        </w:tc>
        <w:tc>
          <w:tcPr>
            <w:tcW w:type="dxa" w:w="2115"/>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ALLIANZ ZAGREB d.d.</w:t>
            </w:r>
          </w:p>
        </w:tc>
        <w:tc>
          <w:tcPr>
            <w:tcW w:type="dxa" w:w="2551"/>
            <w:gridSpan w:val="3"/>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HEINZELOVA 70, ZAGREB, HRVATSKA</w:t>
            </w:r>
          </w:p>
        </w:tc>
        <w:tc>
          <w:tcPr>
            <w:tcW w:type="dxa" w:w="1571"/>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jc w:val="right"/>
              <w:rPr>
                <w:rFonts w:cs="Tahoma"/>
                <w:sz w:val="18"/>
                <w:szCs w:val="18"/>
              </w:rPr>
            </w:pPr>
            <w:r w:rsidRPr="00D22484">
              <w:rPr>
                <w:rFonts w:cs="Tahoma"/>
                <w:sz w:val="18"/>
                <w:szCs w:val="18"/>
              </w:rPr>
              <w:t>1.347.014,58</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D22484">
            <w:pPr>
              <w:rPr>
                <w:rFonts w:cs="Tahoma"/>
                <w:sz w:val="18"/>
                <w:szCs w:val="18"/>
              </w:rPr>
            </w:pPr>
            <w:r w:rsidRPr="00D22484">
              <w:rPr>
                <w:rFonts w:cs="Tahoma"/>
                <w:sz w:val="18"/>
                <w:szCs w:val="18"/>
              </w:rPr>
              <w:t>2.2. Financijski vjerovnici bez razlučnih prava do 2 mil. Kn</w:t>
            </w:r>
          </w:p>
        </w:tc>
      </w:tr>
      <w:tr w:rsidTr="00801FFD" w:rsidR="00801FFD" w:rsidRPr="00EF1084">
        <w:trPr>
          <w:cantSplit/>
          <w:trHeight w:val="397"/>
        </w:trPr>
        <w:tc>
          <w:tcPr>
            <w:tcW w:type="dxa" w:w="710"/>
            <w:gridSpan w:val="2"/>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5469AD">
            <w:pPr>
              <w:jc w:val="right"/>
              <w:rPr>
                <w:rFonts w:cs="Tahoma"/>
                <w:sz w:val="18"/>
                <w:szCs w:val="18"/>
              </w:rPr>
            </w:pPr>
            <w:r>
              <w:rPr>
                <w:rFonts w:cs="Tahoma"/>
                <w:sz w:val="18"/>
                <w:szCs w:val="18"/>
              </w:rPr>
              <w:t>2</w:t>
            </w:r>
          </w:p>
        </w:tc>
        <w:tc>
          <w:tcPr>
            <w:tcW w:type="dxa" w:w="1417"/>
            <w:tcBorders>
              <w:top w:space="0" w:sz="4" w:color="95B3D7" w:val="single"/>
              <w:left w:val="nil"/>
              <w:bottom w:space="0" w:sz="4" w:color="95B3D7" w:val="single"/>
              <w:right w:val="nil"/>
            </w:tcBorders>
            <w:shd w:fill="auto" w:color="auto" w:val="clear"/>
            <w:vAlign w:val="center"/>
          </w:tcPr>
          <w:p w:rsidRDefault="00801FFD" w:rsidP="00801FFD" w:rsidR="00801FFD" w:rsidRPr="005469AD">
            <w:pPr>
              <w:jc w:val="center"/>
              <w:rPr>
                <w:rFonts w:cs="Tahoma"/>
                <w:sz w:val="18"/>
                <w:szCs w:val="18"/>
              </w:rPr>
            </w:pPr>
            <w:r w:rsidRPr="005469AD">
              <w:rPr>
                <w:rFonts w:cs="Tahoma"/>
                <w:sz w:val="18"/>
                <w:szCs w:val="18"/>
              </w:rPr>
              <w:t>85941596441</w:t>
            </w:r>
          </w:p>
        </w:tc>
        <w:tc>
          <w:tcPr>
            <w:tcW w:type="dxa" w:w="2126"/>
            <w:gridSpan w:val="2"/>
            <w:tcBorders>
              <w:top w:space="0" w:sz="4" w:color="95B3D7" w:val="single"/>
              <w:left w:val="nil"/>
              <w:bottom w:space="0" w:sz="4" w:color="95B3D7" w:val="single"/>
              <w:right w:val="nil"/>
            </w:tcBorders>
            <w:shd w:fill="auto" w:color="auto" w:val="clear"/>
            <w:vAlign w:val="center"/>
          </w:tcPr>
          <w:p w:rsidRDefault="00801FFD" w:rsidP="00801FFD" w:rsidR="00801FFD" w:rsidRPr="005469AD">
            <w:pPr>
              <w:rPr>
                <w:rFonts w:cs="Tahoma"/>
                <w:sz w:val="18"/>
                <w:szCs w:val="18"/>
              </w:rPr>
            </w:pPr>
            <w:r>
              <w:rPr>
                <w:rFonts w:cs="Tahoma"/>
                <w:sz w:val="18"/>
                <w:szCs w:val="18"/>
              </w:rPr>
              <w:t>ERSTE CARD CLUB d.o.o.</w:t>
            </w:r>
          </w:p>
        </w:tc>
        <w:tc>
          <w:tcPr>
            <w:tcW w:type="dxa" w:w="2534"/>
            <w:tcBorders>
              <w:top w:space="0" w:sz="4" w:color="95B3D7" w:val="single"/>
              <w:left w:val="nil"/>
              <w:bottom w:space="0" w:sz="4" w:color="95B3D7" w:val="single"/>
              <w:right w:val="nil"/>
            </w:tcBorders>
            <w:shd w:fill="auto" w:color="auto" w:val="clear"/>
            <w:vAlign w:val="center"/>
          </w:tcPr>
          <w:p w:rsidRDefault="00801FFD" w:rsidP="00801FFD" w:rsidR="00801FFD" w:rsidRPr="005469AD">
            <w:pPr>
              <w:rPr>
                <w:rFonts w:cs="Tahoma"/>
                <w:sz w:val="18"/>
                <w:szCs w:val="18"/>
              </w:rPr>
            </w:pPr>
            <w:r w:rsidRPr="005469AD">
              <w:rPr>
                <w:rFonts w:cs="Tahoma"/>
                <w:sz w:val="18"/>
                <w:szCs w:val="18"/>
              </w:rPr>
              <w:t>PRAŠKA 5, 10000  ZAGREB, HRVATSKA</w:t>
            </w:r>
          </w:p>
        </w:tc>
        <w:tc>
          <w:tcPr>
            <w:tcW w:type="dxa" w:w="1577"/>
            <w:gridSpan w:val="2"/>
            <w:tcBorders>
              <w:top w:space="0" w:sz="4" w:color="95B3D7" w:val="single"/>
              <w:left w:val="nil"/>
              <w:bottom w:space="0" w:sz="4" w:color="95B3D7" w:val="single"/>
              <w:right w:val="nil"/>
            </w:tcBorders>
            <w:shd w:fill="auto" w:color="auto" w:val="clear"/>
            <w:vAlign w:val="center"/>
          </w:tcPr>
          <w:p w:rsidRDefault="00801FFD" w:rsidP="00801FFD" w:rsidR="00801FFD" w:rsidRPr="005469AD">
            <w:pPr>
              <w:jc w:val="right"/>
              <w:rPr>
                <w:rFonts w:cs="Tahoma"/>
                <w:sz w:val="18"/>
                <w:szCs w:val="18"/>
              </w:rPr>
            </w:pPr>
            <w:r w:rsidRPr="005469AD">
              <w:rPr>
                <w:rFonts w:cs="Tahoma"/>
                <w:sz w:val="18"/>
                <w:szCs w:val="18"/>
              </w:rPr>
              <w:t>390.994,03</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D22484">
              <w:rPr>
                <w:rFonts w:cs="Tahoma"/>
                <w:sz w:val="18"/>
                <w:szCs w:val="18"/>
              </w:rPr>
              <w:t>2.2. Financijski vjerovnici bez razlučnih prava do 2 mil. Kn</w:t>
            </w:r>
          </w:p>
        </w:tc>
      </w:tr>
      <w:tr w:rsidTr="00801FFD" w:rsidR="00801FFD" w:rsidRPr="00D22484">
        <w:trPr>
          <w:cantSplit/>
          <w:trHeight w:val="397"/>
        </w:trPr>
        <w:tc>
          <w:tcPr>
            <w:tcW w:type="dxa" w:w="700"/>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Pr>
                <w:rFonts w:cs="Tahoma"/>
                <w:sz w:val="18"/>
                <w:szCs w:val="18"/>
              </w:rPr>
              <w:t>3</w:t>
            </w:r>
          </w:p>
        </w:tc>
        <w:tc>
          <w:tcPr>
            <w:tcW w:type="dxa" w:w="1427"/>
            <w:gridSpan w:val="2"/>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center"/>
              <w:rPr>
                <w:rFonts w:cs="Tahoma"/>
                <w:color w:val="000000"/>
                <w:sz w:val="18"/>
                <w:szCs w:val="18"/>
              </w:rPr>
            </w:pPr>
            <w:r w:rsidRPr="00D22484">
              <w:rPr>
                <w:rFonts w:cs="Tahoma"/>
                <w:color w:val="000000"/>
                <w:sz w:val="18"/>
                <w:szCs w:val="18"/>
              </w:rPr>
              <w:t>87064273078</w:t>
            </w:r>
          </w:p>
        </w:tc>
        <w:tc>
          <w:tcPr>
            <w:tcW w:type="dxa" w:w="2115"/>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Pr>
                <w:rFonts w:cs="Tahoma"/>
                <w:color w:val="000000"/>
                <w:sz w:val="18"/>
                <w:szCs w:val="18"/>
              </w:rPr>
              <w:t>HETA Asset Resolution Hrvatska d.o.o.</w:t>
            </w:r>
          </w:p>
        </w:tc>
        <w:tc>
          <w:tcPr>
            <w:tcW w:type="dxa" w:w="2551"/>
            <w:gridSpan w:val="3"/>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color w:val="000000"/>
                <w:sz w:val="18"/>
                <w:szCs w:val="18"/>
              </w:rPr>
            </w:pPr>
            <w:r w:rsidRPr="00D22484">
              <w:rPr>
                <w:rFonts w:cs="Tahoma"/>
                <w:color w:val="000000"/>
                <w:sz w:val="18"/>
                <w:szCs w:val="18"/>
              </w:rPr>
              <w:t>KORANSKA 16, 10000 ZAGREB, HRVATSKA</w:t>
            </w:r>
          </w:p>
        </w:tc>
        <w:tc>
          <w:tcPr>
            <w:tcW w:type="dxa" w:w="1571"/>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jc w:val="right"/>
              <w:rPr>
                <w:rFonts w:cs="Tahoma"/>
                <w:sz w:val="18"/>
                <w:szCs w:val="18"/>
              </w:rPr>
            </w:pPr>
            <w:r w:rsidRPr="00D22484">
              <w:rPr>
                <w:rFonts w:cs="Tahoma"/>
                <w:sz w:val="18"/>
                <w:szCs w:val="18"/>
              </w:rPr>
              <w:t>193,51</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D22484">
            <w:pPr>
              <w:rPr>
                <w:rFonts w:cs="Tahoma"/>
                <w:sz w:val="18"/>
                <w:szCs w:val="18"/>
              </w:rPr>
            </w:pPr>
            <w:r w:rsidRPr="00D22484">
              <w:rPr>
                <w:rFonts w:cs="Tahoma"/>
                <w:sz w:val="18"/>
                <w:szCs w:val="18"/>
              </w:rPr>
              <w:t>2.2. Financijski vjerovnici bez razlučnih prava do 2 mil. Kn</w:t>
            </w:r>
          </w:p>
        </w:tc>
      </w:tr>
      <w:tr w:rsidTr="00801FFD" w:rsidR="00801FFD" w:rsidRPr="00EF1084">
        <w:trPr>
          <w:cantSplit/>
          <w:trHeight w:val="397"/>
        </w:trPr>
        <w:tc>
          <w:tcPr>
            <w:tcW w:type="dxa" w:w="710"/>
            <w:gridSpan w:val="2"/>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Pr>
                <w:rFonts w:cs="Tahoma"/>
                <w:sz w:val="18"/>
                <w:szCs w:val="18"/>
              </w:rPr>
              <w:t>4</w:t>
            </w:r>
          </w:p>
        </w:tc>
        <w:tc>
          <w:tcPr>
            <w:tcW w:type="dxa" w:w="1417"/>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28495895537</w:t>
            </w:r>
          </w:p>
        </w:tc>
        <w:tc>
          <w:tcPr>
            <w:tcW w:type="dxa" w:w="2126"/>
            <w:gridSpan w:val="2"/>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PBZ CARD d.o.o.</w:t>
            </w:r>
          </w:p>
        </w:tc>
        <w:tc>
          <w:tcPr>
            <w:tcW w:type="dxa" w:w="2534"/>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RADNIČKA CESTA 44, 10000 ZAGREB, HRVATSKA</w:t>
            </w:r>
          </w:p>
        </w:tc>
        <w:tc>
          <w:tcPr>
            <w:tcW w:type="dxa" w:w="1577"/>
            <w:gridSpan w:val="2"/>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302.054,88</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D22484">
              <w:rPr>
                <w:rFonts w:cs="Tahoma"/>
                <w:sz w:val="18"/>
                <w:szCs w:val="18"/>
              </w:rPr>
              <w:t>2.2. Financijski vjerovnici bez razlučnih prava do 2 mil. Kn</w:t>
            </w:r>
          </w:p>
        </w:tc>
      </w:tr>
      <w:tr w:rsidTr="00801FFD" w:rsidR="00801FFD" w:rsidRPr="00D22484">
        <w:trPr>
          <w:cantSplit/>
          <w:trHeight w:val="397"/>
        </w:trPr>
        <w:tc>
          <w:tcPr>
            <w:tcW w:type="dxa" w:w="2127"/>
            <w:gridSpan w:val="3"/>
            <w:tcBorders>
              <w:top w:space="0" w:sz="6" w:color="4F81BD" w:val="double"/>
              <w:left w:space="0" w:sz="4" w:color="95B3D7" w:val="single"/>
              <w:bottom w:space="0" w:sz="4" w:color="95B3D7" w:val="single"/>
              <w:right w:val="nil"/>
            </w:tcBorders>
            <w:noWrap/>
            <w:vAlign w:val="center"/>
          </w:tcPr>
          <w:p w:rsidRDefault="00801FFD" w:rsidP="00801FFD" w:rsidR="00801FFD" w:rsidRPr="00D22484">
            <w:pPr>
              <w:rPr>
                <w:rFonts w:cs="Tahoma"/>
                <w:b/>
                <w:bCs/>
                <w:sz w:val="18"/>
                <w:szCs w:val="18"/>
              </w:rPr>
            </w:pPr>
            <w:r w:rsidRPr="00D22484">
              <w:rPr>
                <w:rFonts w:cs="Tahoma"/>
                <w:b/>
                <w:bCs/>
                <w:sz w:val="18"/>
                <w:szCs w:val="18"/>
              </w:rPr>
              <w:t>Ukupno:</w:t>
            </w:r>
          </w:p>
        </w:tc>
        <w:tc>
          <w:tcPr>
            <w:tcW w:type="dxa" w:w="2115"/>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2551"/>
            <w:gridSpan w:val="3"/>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c>
          <w:tcPr>
            <w:tcW w:type="dxa" w:w="1571"/>
            <w:tcBorders>
              <w:top w:space="0" w:sz="6" w:color="4F81BD" w:val="double"/>
              <w:left w:val="nil"/>
              <w:bottom w:space="0" w:sz="4" w:color="95B3D7" w:val="single"/>
              <w:right w:val="nil"/>
            </w:tcBorders>
            <w:noWrap/>
            <w:vAlign w:val="center"/>
          </w:tcPr>
          <w:p w:rsidRDefault="00801FFD" w:rsidP="00801FFD" w:rsidR="00801FFD" w:rsidRPr="00D22484">
            <w:pPr>
              <w:jc w:val="right"/>
              <w:rPr>
                <w:rFonts w:cs="Tahoma"/>
                <w:b/>
                <w:bCs/>
                <w:color w:val="000000"/>
                <w:sz w:val="18"/>
                <w:szCs w:val="18"/>
              </w:rPr>
            </w:pPr>
            <w:r w:rsidRPr="0011434A">
              <w:rPr>
                <w:rFonts w:cs="Tahoma"/>
                <w:b/>
                <w:bCs/>
                <w:color w:val="000000"/>
                <w:sz w:val="18"/>
                <w:szCs w:val="18"/>
              </w:rPr>
              <w:t>2.040.257,00</w:t>
            </w:r>
          </w:p>
        </w:tc>
        <w:tc>
          <w:tcPr>
            <w:tcW w:type="dxa" w:w="2127"/>
            <w:tcBorders>
              <w:top w:space="0" w:sz="6" w:color="4F81BD" w:val="double"/>
              <w:left w:val="nil"/>
              <w:bottom w:space="0" w:sz="4" w:color="95B3D7" w:val="single"/>
              <w:right w:val="nil"/>
            </w:tcBorders>
            <w:vAlign w:val="center"/>
          </w:tcPr>
          <w:p w:rsidRDefault="00801FFD" w:rsidP="00801FFD" w:rsidR="00801FFD" w:rsidRPr="00D22484">
            <w:pPr>
              <w:rPr>
                <w:rFonts w:cs="Tahoma"/>
                <w:b/>
                <w:bCs/>
                <w:sz w:val="18"/>
                <w:szCs w:val="18"/>
              </w:rPr>
            </w:pPr>
          </w:p>
        </w:tc>
      </w:tr>
    </w:tbl>
    <w:p w:rsidRDefault="00801FFD" w:rsidP="00801FFD" w:rsidR="00801FFD" w:rsidRPr="00E41E8B">
      <w:pPr>
        <w:rPr>
          <w:rFonts w:cs="Tahoma"/>
          <w:color w:val="222222"/>
        </w:rPr>
      </w:pPr>
    </w:p>
    <w:p w:rsidRDefault="00801FFD" w:rsidP="00EB1E0F" w:rsidR="00801FFD" w:rsidRPr="00EB1E0F">
      <w:pPr>
        <w:jc w:val="both"/>
        <w:rPr>
          <w:rFonts w:cs="Tahoma"/>
          <w:color w:val="222222"/>
          <w:sz w:val="22"/>
          <w:szCs w:val="22"/>
        </w:rPr>
      </w:pPr>
      <w:r w:rsidRPr="00EB1E0F">
        <w:rPr>
          <w:rFonts w:cs="Tahoma"/>
          <w:color w:val="222222"/>
          <w:sz w:val="22"/>
          <w:szCs w:val="22"/>
        </w:rPr>
        <w:t>Dužnik i Vjerovnici koji spadaju u grupu tijela financijski vjerovnici bez razlučnih prava sa tražbinom do 2.000.000,00 Kn suglasno utvrđuju da će otpisati 50% utvrđene tražbine svakog navedenog vjerovnika iz ove grupe Vjerovnika., pri čemu će se preostali iznos od 50% utvrđene tražbine podmiriti kroz 12 mjeseci, i to na sljedeći način.</w:t>
      </w:r>
    </w:p>
    <w:p w:rsidRDefault="00801FFD" w:rsidP="00EB1E0F" w:rsidR="00801FFD" w:rsidRPr="00EB1E0F">
      <w:pPr>
        <w:jc w:val="both"/>
        <w:rPr>
          <w:rFonts w:cs="Tahoma"/>
          <w:color w:val="222222"/>
          <w:sz w:val="22"/>
          <w:szCs w:val="22"/>
        </w:rPr>
      </w:pPr>
    </w:p>
    <w:p w:rsidRDefault="00801FFD" w:rsidP="00EB1E0F" w:rsidR="00801FFD" w:rsidRPr="00EB1E0F">
      <w:pPr>
        <w:jc w:val="both"/>
        <w:rPr>
          <w:rFonts w:cs="Tahoma"/>
          <w:color w:val="222222"/>
          <w:sz w:val="22"/>
          <w:szCs w:val="22"/>
        </w:rPr>
      </w:pPr>
      <w:r w:rsidRPr="00EB1E0F">
        <w:rPr>
          <w:rFonts w:cs="Tahoma"/>
          <w:color w:val="222222"/>
          <w:sz w:val="22"/>
          <w:szCs w:val="22"/>
        </w:rPr>
        <w:t>Vjerovnici ove grupe vjerovnika suglasni su da će se 70% od preostalog iznosa od 50% utvrđene tražbine podmiriti u roku od 15 dana od dana pravomoćnosti rješenja nadležnog trgovačkog suda kojim se odobrava sklapanje ove predstečajne nagodbe, dok će se 30% od preostalog iznosa od 50% utvrđene tražbine podmiriti u roku od 12 mjeseci od dana pravomoćnosti rješenja nadležnog trgovačkog suda kojim se odobrava sklapanje ove predstečajne nagodbe, bez obračuna kamata, i to kako slijedi:</w:t>
      </w:r>
    </w:p>
    <w:p w:rsidRDefault="00801FFD" w:rsidP="00EB1E0F" w:rsidR="00801FFD" w:rsidRPr="00EB1E0F">
      <w:pPr>
        <w:spacing w:before="120"/>
        <w:jc w:val="both"/>
        <w:rPr>
          <w:rFonts w:cs="Tahoma"/>
          <w:noProof/>
          <w:sz w:val="22"/>
          <w:szCs w:val="22"/>
        </w:rPr>
      </w:pPr>
      <w:r w:rsidRPr="00EB1E0F">
        <w:rPr>
          <w:rFonts w:cs="Tahoma"/>
          <w:noProof/>
          <w:sz w:val="22"/>
          <w:szCs w:val="22"/>
        </w:rPr>
        <w:t xml:space="preserve">Vjerovnik  </w:t>
      </w:r>
      <w:r w:rsidRPr="00EB1E0F">
        <w:rPr>
          <w:rFonts w:cs="Tahoma"/>
          <w:b/>
          <w:bCs/>
          <w:noProof/>
          <w:sz w:val="22"/>
          <w:szCs w:val="22"/>
        </w:rPr>
        <w:t>ALLIANZ ZAGREB d.d.</w:t>
      </w:r>
      <w:r w:rsidRPr="00EB1E0F">
        <w:rPr>
          <w:rFonts w:cs="Tahoma"/>
          <w:noProof/>
          <w:sz w:val="22"/>
          <w:szCs w:val="22"/>
        </w:rPr>
        <w:t>, HEINZELOVA 70, ZAGREB, HRVATSKA, OIB: 23759810849 prema Dužniku ima tražbinu u iznosu 1.347.014,58 Kn, od kojeg iznosa otpisuje iznos od 673.507,29 Kn koji se odnosi na otpis 50% utvrđenog iznosa tražbine. Dužnik pristaje na otpis naprijed navedenog dijela tražbine te se obvezuje preostali iznos tražbine u iznosu o</w:t>
      </w:r>
      <w:r w:rsidR="009F029C">
        <w:rPr>
          <w:rFonts w:cs="Tahoma"/>
          <w:noProof/>
          <w:sz w:val="22"/>
          <w:szCs w:val="22"/>
        </w:rPr>
        <w:t>d 673.507,29 Kn podmiriti na sl</w:t>
      </w:r>
      <w:r w:rsidRPr="00EB1E0F">
        <w:rPr>
          <w:rFonts w:cs="Tahoma"/>
          <w:noProof/>
          <w:sz w:val="22"/>
          <w:szCs w:val="22"/>
        </w:rPr>
        <w:t>jedeći način:</w:t>
      </w:r>
    </w:p>
    <w:p w:rsidRDefault="00801FFD" w:rsidP="00EB1E0F" w:rsidR="00801FFD" w:rsidRPr="00EB1E0F">
      <w:pPr>
        <w:spacing w:before="120"/>
        <w:jc w:val="both"/>
        <w:rPr>
          <w:rFonts w:cs="Tahoma"/>
          <w:noProof/>
          <w:sz w:val="22"/>
          <w:szCs w:val="22"/>
        </w:rPr>
      </w:pPr>
      <w:r w:rsidRPr="00EB1E0F">
        <w:rPr>
          <w:rFonts w:cs="Tahoma"/>
          <w:noProof/>
          <w:sz w:val="22"/>
          <w:szCs w:val="22"/>
        </w:rPr>
        <w:t>- iznos od 471.455,10 Kn  Dužnik će podmiriti najkasnije u roku od 15 dana od pravomoćnosti rješenja nadležnog trgovačkog suda kojim se odobrava skl</w:t>
      </w:r>
      <w:r w:rsidR="00EB1E0F">
        <w:rPr>
          <w:rFonts w:cs="Tahoma"/>
          <w:noProof/>
          <w:sz w:val="22"/>
          <w:szCs w:val="22"/>
        </w:rPr>
        <w:t>apanje ove predstečajne nagodbe</w:t>
      </w:r>
      <w:r w:rsidRPr="00EB1E0F">
        <w:rPr>
          <w:rFonts w:cs="Tahoma"/>
          <w:noProof/>
          <w:sz w:val="22"/>
          <w:szCs w:val="22"/>
        </w:rPr>
        <w:t>, dok će iznos od 202.052,19 Kn Dužnik podmiri</w:t>
      </w:r>
      <w:r w:rsidR="00EB1E0F">
        <w:rPr>
          <w:rFonts w:cs="Tahoma"/>
          <w:noProof/>
          <w:sz w:val="22"/>
          <w:szCs w:val="22"/>
        </w:rPr>
        <w:t>ti u roku od 12 mjeseci od dana</w:t>
      </w:r>
      <w:r w:rsidRPr="00EB1E0F">
        <w:rPr>
          <w:rFonts w:cs="Tahoma"/>
          <w:noProof/>
          <w:sz w:val="22"/>
          <w:szCs w:val="22"/>
        </w:rPr>
        <w:t xml:space="preserve"> pravomoćnosti rješenja nadležnog trgovačkog suda kojim se odobrava sklapanje ove predstečajne nagodbe.</w:t>
      </w:r>
    </w:p>
    <w:p w:rsidRDefault="00801FFD" w:rsidP="00EB1E0F" w:rsidR="00801FFD" w:rsidRPr="00EB1E0F">
      <w:pPr>
        <w:spacing w:before="120"/>
        <w:jc w:val="both"/>
        <w:rPr>
          <w:rFonts w:cs="Tahoma"/>
          <w:sz w:val="22"/>
          <w:szCs w:val="22"/>
        </w:rPr>
      </w:pPr>
      <w:r w:rsidRPr="00EB1E0F">
        <w:rPr>
          <w:rFonts w:cs="Tahoma"/>
          <w:sz w:val="22"/>
          <w:szCs w:val="22"/>
        </w:rPr>
        <w:t>Isplatom tražbine Vjerovnika u skladu sa odredbama ove predstečajne nagodbe, Vjerovnik utvrđuje da će se smatrati u cijelosti namirenim, te neće imati nikakvih potraživanja prema jamcima, jamcima platcima, sudužnicima, niti prema bilo kojoj drugoj osobi koja je na bilo koji način odgovarala za obveze Dužnika koje su predmet ove predstečajne nagodbe.</w:t>
      </w:r>
    </w:p>
    <w:p w:rsidRDefault="00EB1E0F" w:rsidP="00EB1E0F" w:rsidR="00801FFD" w:rsidRPr="00EB1E0F">
      <w:pPr>
        <w:spacing w:before="120"/>
        <w:jc w:val="both"/>
        <w:rPr>
          <w:noProof/>
          <w:sz w:val="22"/>
          <w:szCs w:val="22"/>
        </w:rPr>
      </w:pPr>
      <w:r>
        <w:rPr>
          <w:noProof/>
          <w:sz w:val="22"/>
          <w:szCs w:val="22"/>
        </w:rPr>
        <w:t>Vjerovnik</w:t>
      </w:r>
      <w:r w:rsidR="00801FFD" w:rsidRPr="00EB1E0F">
        <w:rPr>
          <w:noProof/>
          <w:sz w:val="22"/>
          <w:szCs w:val="22"/>
        </w:rPr>
        <w:t xml:space="preserve"> </w:t>
      </w:r>
      <w:r w:rsidR="00801FFD" w:rsidRPr="00EB1E0F">
        <w:rPr>
          <w:b/>
          <w:bCs/>
          <w:noProof/>
          <w:sz w:val="22"/>
          <w:szCs w:val="22"/>
        </w:rPr>
        <w:t>ERSTE CARD CLUB d.o.o.</w:t>
      </w:r>
      <w:r w:rsidR="00801FFD" w:rsidRPr="00EB1E0F">
        <w:rPr>
          <w:noProof/>
          <w:sz w:val="22"/>
          <w:szCs w:val="22"/>
        </w:rPr>
        <w:t>, PRAŠKA 5, 10000  ZAGREB, HRVATSKA, OIB: 85941596441 prema Dužniku ima tražbinu u iznosu 390.994,03 Kn, od kojeg iznosa otpisuje iznos od 195.497,02 Kn koji se odnosi na otpis 50% utvrđenog iznosa tražbine. Dužnik pristaje na otpis naprijed navedenog dijela tražbine te se obvezuje preostali iznos tražbine u iznosu o</w:t>
      </w:r>
      <w:r w:rsidR="009F029C">
        <w:rPr>
          <w:noProof/>
          <w:sz w:val="22"/>
          <w:szCs w:val="22"/>
        </w:rPr>
        <w:t>d 195.497,02 Kn podmiriti na sl</w:t>
      </w:r>
      <w:r w:rsidR="00801FFD" w:rsidRPr="00EB1E0F">
        <w:rPr>
          <w:noProof/>
          <w:sz w:val="22"/>
          <w:szCs w:val="22"/>
        </w:rPr>
        <w:t>jedeći način:</w:t>
      </w:r>
    </w:p>
    <w:p w:rsidRDefault="00801FFD" w:rsidP="00EB1E0F" w:rsidR="00801FFD" w:rsidRPr="00EB1E0F">
      <w:pPr>
        <w:spacing w:before="120"/>
        <w:jc w:val="both"/>
        <w:rPr>
          <w:sz w:val="22"/>
          <w:szCs w:val="22"/>
        </w:rPr>
      </w:pPr>
      <w:r w:rsidRPr="00EB1E0F">
        <w:rPr>
          <w:noProof/>
          <w:sz w:val="22"/>
          <w:szCs w:val="22"/>
        </w:rPr>
        <w:t>- iznos od 136.847,91 Kn  Dužnik će podmiriti najkasnije u roku od 15 dana od pravomoćnosti rješenja nadležnog trgovačkog suda kojim se odobrava sklapanje ove predstečajne nagodbe , dok će iznos od 58.649,10 Kn Dužnik podmiriti u roku od 12 mjeseci od dana  pravomoćnosti rješenja nadležnog trgovačkog suda kojim se odobrava sklapanje ove predstečajne nagodbe.</w:t>
      </w:r>
    </w:p>
    <w:p w:rsidRDefault="00801FFD" w:rsidP="00EB1E0F" w:rsidR="00801FFD" w:rsidRPr="00EB1E0F">
      <w:pPr>
        <w:spacing w:before="120"/>
        <w:jc w:val="both"/>
        <w:rPr>
          <w:noProof/>
          <w:sz w:val="22"/>
          <w:szCs w:val="22"/>
        </w:rPr>
      </w:pPr>
      <w:r w:rsidRPr="00EB1E0F">
        <w:rPr>
          <w:noProof/>
          <w:sz w:val="22"/>
          <w:szCs w:val="22"/>
        </w:rPr>
        <w:t xml:space="preserve">Vjerovnik  </w:t>
      </w:r>
      <w:r w:rsidRPr="00EB1E0F">
        <w:rPr>
          <w:b/>
          <w:bCs/>
          <w:noProof/>
          <w:sz w:val="22"/>
          <w:szCs w:val="22"/>
        </w:rPr>
        <w:t>HETA Asset Resolution Hrvatska d.o.o.</w:t>
      </w:r>
      <w:r w:rsidRPr="00EB1E0F">
        <w:rPr>
          <w:noProof/>
          <w:sz w:val="22"/>
          <w:szCs w:val="22"/>
        </w:rPr>
        <w:t>, KORANSKA 16, 10000 ZAGREB, HRVATSKA, OIB: 87064273078 prema Dužniku ima tražbinu u iznosu 193,51 Kn, od kojeg iznosa otpisuje iznos od 96,76 Kn koji se odnosi na otpis 50% utvrđenog iznosa tražbine. Dužnik pristaje na otpis naprijed navedenog dijela tražbine te se obvezuje preostali iznos tražbine u izn</w:t>
      </w:r>
      <w:r w:rsidR="009F029C">
        <w:rPr>
          <w:noProof/>
          <w:sz w:val="22"/>
          <w:szCs w:val="22"/>
        </w:rPr>
        <w:t>osu od 96,76 Kn podmiriti na sl</w:t>
      </w:r>
      <w:r w:rsidRPr="00EB1E0F">
        <w:rPr>
          <w:noProof/>
          <w:sz w:val="22"/>
          <w:szCs w:val="22"/>
        </w:rPr>
        <w:t>jedeći način:</w:t>
      </w:r>
    </w:p>
    <w:p w:rsidRDefault="00801FFD" w:rsidP="00EB1E0F" w:rsidR="00801FFD" w:rsidRPr="00EB1E0F">
      <w:pPr>
        <w:spacing w:before="120"/>
        <w:jc w:val="both"/>
        <w:rPr>
          <w:noProof/>
          <w:sz w:val="22"/>
          <w:szCs w:val="22"/>
        </w:rPr>
      </w:pPr>
      <w:r w:rsidRPr="00EB1E0F">
        <w:rPr>
          <w:noProof/>
          <w:sz w:val="22"/>
          <w:szCs w:val="22"/>
        </w:rPr>
        <w:lastRenderedPageBreak/>
        <w:t>- iznos od 67,73 Kn  Dužnik će podmiriti najkasnije u roku od 15 dana od pravomoćnosti rješenja nadležnog trgovačkog suda kojim se odobrava sklapanje ove predstečajne nagodbe , dok će iznos od 29,03 Kn Dužnik podmiriti u roku od 12 mjeseci od dana  pravomoćnosti rješenja nadležnog trgovačkog suda kojim se odobrava sklapanje ove predstečajne nagodbe.</w:t>
      </w:r>
    </w:p>
    <w:p w:rsidRDefault="00801FFD" w:rsidP="00EB1E0F" w:rsidR="00801FFD" w:rsidRPr="00EB1E0F">
      <w:pPr>
        <w:spacing w:before="120"/>
        <w:jc w:val="both"/>
        <w:rPr>
          <w:noProof/>
          <w:sz w:val="22"/>
          <w:szCs w:val="22"/>
        </w:rPr>
      </w:pPr>
      <w:r w:rsidRPr="00EB1E0F">
        <w:rPr>
          <w:noProof/>
          <w:sz w:val="22"/>
          <w:szCs w:val="22"/>
        </w:rPr>
        <w:t xml:space="preserve">Vjerovnik  </w:t>
      </w:r>
      <w:r w:rsidRPr="00EB1E0F">
        <w:rPr>
          <w:b/>
          <w:bCs/>
          <w:noProof/>
          <w:sz w:val="22"/>
          <w:szCs w:val="22"/>
        </w:rPr>
        <w:t>PBZ CARD d.o.o.</w:t>
      </w:r>
      <w:r w:rsidRPr="00EB1E0F">
        <w:rPr>
          <w:noProof/>
          <w:sz w:val="22"/>
          <w:szCs w:val="22"/>
        </w:rPr>
        <w:t>, RADNIČKA CESTA 44, 10000 ZAGREB, HRVATSKA, OIB: 28495895537 prema Dužniku ima tražbinu u iznosu 302.054,88 Kn, od kojeg iznosa otpisuje iznos od 151.027,44 Kn koji se odnosi na otpis 50% utvrđenog iznosa tražbine. Dužnik pristaje na otpis naprijed navedenog dijela tražbine te se obvezuje preostali iznos tražbine u iznosu o</w:t>
      </w:r>
      <w:r w:rsidR="009F029C">
        <w:rPr>
          <w:noProof/>
          <w:sz w:val="22"/>
          <w:szCs w:val="22"/>
        </w:rPr>
        <w:t>d 151.027,44 Kn podmiriti na sl</w:t>
      </w:r>
      <w:r w:rsidRPr="00EB1E0F">
        <w:rPr>
          <w:noProof/>
          <w:sz w:val="22"/>
          <w:szCs w:val="22"/>
        </w:rPr>
        <w:t>jedeći način:</w:t>
      </w:r>
    </w:p>
    <w:p w:rsidRDefault="00801FFD" w:rsidP="00EB1E0F" w:rsidR="00801FFD" w:rsidRPr="00EB1E0F">
      <w:pPr>
        <w:spacing w:before="120"/>
        <w:jc w:val="both"/>
        <w:rPr>
          <w:sz w:val="22"/>
          <w:szCs w:val="22"/>
        </w:rPr>
      </w:pPr>
      <w:r w:rsidRPr="00EB1E0F">
        <w:rPr>
          <w:noProof/>
          <w:sz w:val="22"/>
          <w:szCs w:val="22"/>
        </w:rPr>
        <w:t>- iznos od 105.719,21 Kn  Dužnik će podmiriti najkasnije u roku od 15 dana od pravomoćnosti rješenja nadležnog trgovačkog suda kojim se odobrava skl</w:t>
      </w:r>
      <w:r w:rsidR="00EE1BF5">
        <w:rPr>
          <w:noProof/>
          <w:sz w:val="22"/>
          <w:szCs w:val="22"/>
        </w:rPr>
        <w:t>apanje ove predstečajne nagodbe</w:t>
      </w:r>
      <w:r w:rsidRPr="00EB1E0F">
        <w:rPr>
          <w:noProof/>
          <w:sz w:val="22"/>
          <w:szCs w:val="22"/>
        </w:rPr>
        <w:t>, dok će iznos od 45.308,23 Kn Dužnik podmiriti u roku od 12 mjeseci od dana  pravomoćnosti rješenja nadležnog trgovačkog suda kojim se odobrava sklapanje ove predstečajne nagodbe.</w:t>
      </w:r>
    </w:p>
    <w:p w:rsidRDefault="00801FFD" w:rsidP="00801FFD" w:rsidR="00801FFD" w:rsidRPr="00E41E8B">
      <w:pPr>
        <w:rPr>
          <w:rFonts w:cs="Tahoma"/>
        </w:rPr>
      </w:pPr>
    </w:p>
    <w:p w:rsidRDefault="00801FFD" w:rsidP="00801FFD" w:rsidR="00801FFD" w:rsidRPr="00EE1BF5">
      <w:pPr>
        <w:spacing w:lineRule="atLeast" w:line="100"/>
        <w:rPr>
          <w:rFonts w:cs="Tahoma"/>
          <w:b/>
          <w:bCs/>
          <w:color w:val="222222"/>
          <w:sz w:val="22"/>
          <w:szCs w:val="22"/>
        </w:rPr>
      </w:pPr>
      <w:r w:rsidRPr="00EE1BF5">
        <w:rPr>
          <w:rFonts w:cs="Tahoma"/>
          <w:b/>
          <w:bCs/>
          <w:color w:val="000000"/>
          <w:sz w:val="22"/>
          <w:szCs w:val="22"/>
        </w:rPr>
        <w:t xml:space="preserve">Financijski vjerovnici bez razlučnih prava  sa tražbinom preko </w:t>
      </w:r>
      <w:r w:rsidRPr="00EE1BF5">
        <w:rPr>
          <w:rFonts w:cs="Tahoma"/>
          <w:b/>
          <w:bCs/>
          <w:color w:val="222222"/>
          <w:sz w:val="22"/>
          <w:szCs w:val="22"/>
        </w:rPr>
        <w:t xml:space="preserve"> 2.000.000,00 Kn</w:t>
      </w:r>
    </w:p>
    <w:p w:rsidRDefault="00801FFD" w:rsidP="00801FFD" w:rsidR="00801FFD" w:rsidRPr="00EE1BF5">
      <w:pPr>
        <w:rPr>
          <w:sz w:val="22"/>
          <w:szCs w:val="22"/>
        </w:rPr>
      </w:pPr>
    </w:p>
    <w:p w:rsidRDefault="00801FFD" w:rsidP="00801FFD" w:rsidR="00801FFD" w:rsidRPr="00EE1BF5">
      <w:pPr>
        <w:rPr>
          <w:rFonts w:cs="Tahoma"/>
          <w:color w:val="222222"/>
          <w:sz w:val="22"/>
          <w:szCs w:val="22"/>
        </w:rPr>
      </w:pPr>
      <w:r w:rsidRPr="00EE1BF5">
        <w:rPr>
          <w:rFonts w:cs="Tahoma"/>
          <w:b/>
          <w:bCs/>
          <w:color w:val="222222"/>
          <w:sz w:val="22"/>
          <w:szCs w:val="22"/>
        </w:rPr>
        <w:t xml:space="preserve"> </w:t>
      </w:r>
      <w:r w:rsidRPr="00EE1BF5">
        <w:rPr>
          <w:rFonts w:cs="Tahoma"/>
          <w:color w:val="222222"/>
          <w:sz w:val="22"/>
          <w:szCs w:val="22"/>
        </w:rPr>
        <w:t>U ovu grupu spadaju sljedeći Vjerovnici, zajedno sa iznosima njihovih utvrđenih tražbina</w:t>
      </w:r>
    </w:p>
    <w:p w:rsidRDefault="00801FFD" w:rsidP="00801FFD" w:rsidR="00801FFD">
      <w:pPr>
        <w:rPr>
          <w:rFonts w:cs="Tahoma"/>
          <w:color w:val="222222"/>
        </w:rPr>
      </w:pPr>
      <w:r w:rsidRPr="00E41E8B">
        <w:rPr>
          <w:rFonts w:cs="Tahoma"/>
          <w:color w:val="222222"/>
        </w:rPr>
        <w:t xml:space="preserve"> </w:t>
      </w: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801FFD" w:rsidR="00801FFD" w:rsidRPr="00626CB4">
        <w:trPr>
          <w:trHeight w:val="397"/>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626CB4">
            <w:pPr>
              <w:jc w:val="center"/>
              <w:rPr>
                <w:rFonts w:cs="Tahoma"/>
                <w:b/>
                <w:bCs/>
                <w:color w:val="FFFFFF"/>
                <w:sz w:val="18"/>
                <w:szCs w:val="18"/>
              </w:rPr>
            </w:pPr>
            <w:r w:rsidRPr="00626CB4">
              <w:rPr>
                <w:rFonts w:cs="Tahoma"/>
                <w:b/>
                <w:bCs/>
                <w:color w:val="FFFFFF"/>
                <w:sz w:val="18"/>
                <w:szCs w:val="18"/>
              </w:rPr>
              <w:t>Podgrupa</w:t>
            </w:r>
          </w:p>
        </w:tc>
      </w:tr>
      <w:tr w:rsidTr="00801FFD" w:rsidR="00801FFD" w:rsidRPr="00626CB4">
        <w:trPr>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626CB4">
            <w:pPr>
              <w:jc w:val="right"/>
              <w:rPr>
                <w:rFonts w:cs="Tahoma"/>
                <w:sz w:val="18"/>
                <w:szCs w:val="18"/>
              </w:rPr>
            </w:pPr>
            <w:r>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626CB4">
            <w:pPr>
              <w:jc w:val="center"/>
              <w:rPr>
                <w:rFonts w:cs="Tahoma"/>
                <w:sz w:val="18"/>
                <w:szCs w:val="18"/>
              </w:rPr>
            </w:pPr>
            <w:r w:rsidRPr="00626CB4">
              <w:rPr>
                <w:rFonts w:cs="Tahoma"/>
                <w:sz w:val="18"/>
                <w:szCs w:val="18"/>
              </w:rPr>
              <w:t>92963223473</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626CB4">
            <w:pPr>
              <w:rPr>
                <w:rFonts w:cs="Tahoma"/>
                <w:sz w:val="18"/>
                <w:szCs w:val="18"/>
              </w:rPr>
            </w:pPr>
            <w:r w:rsidRPr="00626CB4">
              <w:rPr>
                <w:rFonts w:cs="Tahoma"/>
                <w:sz w:val="18"/>
                <w:szCs w:val="18"/>
              </w:rPr>
              <w:t>ZAGREBAČKA BANKA d.d.</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626CB4">
            <w:pPr>
              <w:rPr>
                <w:rFonts w:cs="Tahoma"/>
                <w:sz w:val="18"/>
                <w:szCs w:val="18"/>
              </w:rPr>
            </w:pPr>
            <w:r>
              <w:rPr>
                <w:rFonts w:cs="Tahoma"/>
                <w:sz w:val="18"/>
                <w:szCs w:val="18"/>
              </w:rPr>
              <w:t>TRG BANA J.JELAČIĆA 10</w:t>
            </w:r>
            <w:r w:rsidRPr="00626CB4">
              <w:rPr>
                <w:rFonts w:cs="Tahoma"/>
                <w:sz w:val="18"/>
                <w:szCs w:val="18"/>
              </w:rPr>
              <w:t>, 10000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626CB4">
            <w:pPr>
              <w:jc w:val="right"/>
              <w:rPr>
                <w:rFonts w:cs="Tahoma"/>
                <w:sz w:val="18"/>
                <w:szCs w:val="18"/>
              </w:rPr>
            </w:pPr>
            <w:r w:rsidRPr="00626CB4">
              <w:rPr>
                <w:rFonts w:cs="Tahoma"/>
                <w:sz w:val="18"/>
                <w:szCs w:val="18"/>
              </w:rPr>
              <w:t>3.420.032,24</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626CB4">
            <w:pPr>
              <w:rPr>
                <w:rFonts w:cs="Tahoma"/>
                <w:sz w:val="18"/>
                <w:szCs w:val="18"/>
              </w:rPr>
            </w:pPr>
            <w:r w:rsidRPr="00626CB4">
              <w:rPr>
                <w:rFonts w:cs="Tahoma"/>
                <w:sz w:val="18"/>
                <w:szCs w:val="18"/>
              </w:rPr>
              <w:t>2.3. Financijski vjerovnici bez razlučnih prava više od 2 mil. Kn</w:t>
            </w:r>
          </w:p>
        </w:tc>
      </w:tr>
      <w:tr w:rsidTr="00801FFD" w:rsidR="00801FFD" w:rsidRPr="00626CB4">
        <w:trPr>
          <w:trHeight w:val="397"/>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626CB4">
            <w:pPr>
              <w:rPr>
                <w:rFonts w:cs="Tahoma"/>
                <w:b/>
                <w:bCs/>
                <w:sz w:val="18"/>
                <w:szCs w:val="18"/>
              </w:rPr>
            </w:pPr>
            <w:r w:rsidRPr="00626CB4">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626CB4">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626CB4">
            <w:pPr>
              <w:rPr>
                <w:rFonts w:cs="Tahoma"/>
                <w:b/>
                <w:bCs/>
                <w:sz w:val="18"/>
                <w:szCs w:val="18"/>
              </w:rPr>
            </w:pPr>
          </w:p>
        </w:tc>
        <w:tc>
          <w:tcPr>
            <w:tcW w:type="dxa" w:w="1701"/>
            <w:tcBorders>
              <w:top w:space="0" w:sz="6" w:color="4F81BD" w:val="double"/>
              <w:left w:val="nil"/>
              <w:bottom w:space="0" w:sz="4" w:color="95B3D7" w:val="single"/>
              <w:right w:val="nil"/>
            </w:tcBorders>
            <w:noWrap/>
            <w:vAlign w:val="center"/>
          </w:tcPr>
          <w:p w:rsidRDefault="00801FFD" w:rsidP="00801FFD" w:rsidR="00801FFD" w:rsidRPr="00626CB4">
            <w:pPr>
              <w:jc w:val="right"/>
              <w:rPr>
                <w:rFonts w:cs="Tahoma"/>
                <w:b/>
                <w:bCs/>
                <w:color w:val="000000"/>
                <w:sz w:val="18"/>
                <w:szCs w:val="18"/>
              </w:rPr>
            </w:pPr>
            <w:r w:rsidRPr="00626CB4">
              <w:rPr>
                <w:rFonts w:cs="Tahoma"/>
                <w:b/>
                <w:bCs/>
                <w:color w:val="000000"/>
                <w:sz w:val="18"/>
                <w:szCs w:val="18"/>
              </w:rPr>
              <w:t>3.420.032,24</w:t>
            </w:r>
          </w:p>
        </w:tc>
        <w:tc>
          <w:tcPr>
            <w:tcW w:type="dxa" w:w="2127"/>
            <w:tcBorders>
              <w:top w:space="0" w:sz="6" w:color="4F81BD" w:val="double"/>
              <w:left w:val="nil"/>
              <w:bottom w:space="0" w:sz="4" w:color="95B3D7" w:val="single"/>
              <w:right w:val="nil"/>
            </w:tcBorders>
            <w:vAlign w:val="center"/>
          </w:tcPr>
          <w:p w:rsidRDefault="00801FFD" w:rsidP="00801FFD" w:rsidR="00801FFD" w:rsidRPr="00626CB4">
            <w:pPr>
              <w:rPr>
                <w:rFonts w:cs="Tahoma"/>
                <w:b/>
                <w:bCs/>
                <w:sz w:val="18"/>
                <w:szCs w:val="18"/>
              </w:rPr>
            </w:pPr>
          </w:p>
        </w:tc>
      </w:tr>
    </w:tbl>
    <w:p w:rsidRDefault="00801FFD" w:rsidP="00801FFD" w:rsidR="00801FFD" w:rsidRPr="00E41E8B">
      <w:pPr>
        <w:rPr>
          <w:rFonts w:cs="Tahoma"/>
          <w:color w:val="222222"/>
        </w:rPr>
      </w:pPr>
    </w:p>
    <w:p w:rsidRDefault="00801FFD" w:rsidP="00EE1BF5" w:rsidR="00EE1BF5">
      <w:pPr>
        <w:jc w:val="both"/>
        <w:rPr>
          <w:rFonts w:cs="Tahoma"/>
          <w:color w:val="222222"/>
          <w:sz w:val="22"/>
          <w:szCs w:val="22"/>
        </w:rPr>
      </w:pPr>
      <w:r w:rsidRPr="00EE1BF5">
        <w:rPr>
          <w:rFonts w:cs="Tahoma"/>
          <w:color w:val="222222"/>
          <w:sz w:val="22"/>
          <w:szCs w:val="22"/>
        </w:rPr>
        <w:t xml:space="preserve">Dužnik i Vjerovnici koji spadaju u grupu tijela financijski vjerovnici bez razlučnih prava sa tražbinom preko kn 2.000.000,00 suglasno utvrđuju da će otpisati 30% utvrđene tražbine svakog navedenog vjerovnika iz ove grupe Vjerovnika, pri čemu će se preostali iznos od 70% utvrđene tražbine podmiriti u roku od 15 dana od dana pravomoćnosti rješenja nadležnog trgovačkog suda kojim se odobrava sklapanje ove predstečajne nagodbe. </w:t>
      </w:r>
    </w:p>
    <w:p w:rsidRDefault="009F029C" w:rsidP="00EE1BF5" w:rsidR="009F029C">
      <w:pPr>
        <w:jc w:val="both"/>
        <w:rPr>
          <w:noProof/>
          <w:sz w:val="22"/>
          <w:szCs w:val="22"/>
        </w:rPr>
      </w:pPr>
    </w:p>
    <w:p w:rsidRDefault="00801FFD" w:rsidP="00EE1BF5" w:rsidR="00801FFD" w:rsidRPr="00EE1BF5">
      <w:pPr>
        <w:jc w:val="both"/>
        <w:rPr>
          <w:rFonts w:cs="Tahoma"/>
          <w:color w:val="222222"/>
          <w:sz w:val="22"/>
          <w:szCs w:val="22"/>
        </w:rPr>
      </w:pPr>
      <w:r w:rsidRPr="00EE1BF5">
        <w:rPr>
          <w:noProof/>
          <w:sz w:val="22"/>
          <w:szCs w:val="22"/>
        </w:rPr>
        <w:t xml:space="preserve">Vjerovnik  </w:t>
      </w:r>
      <w:r w:rsidRPr="00EE1BF5">
        <w:rPr>
          <w:b/>
          <w:bCs/>
          <w:noProof/>
          <w:sz w:val="22"/>
          <w:szCs w:val="22"/>
        </w:rPr>
        <w:t>ZAGREBAČKA BANKA d.d.</w:t>
      </w:r>
      <w:r w:rsidRPr="00EE1BF5">
        <w:rPr>
          <w:noProof/>
          <w:sz w:val="22"/>
          <w:szCs w:val="22"/>
        </w:rPr>
        <w:t xml:space="preserve">, TRG BANA J. JELAČIĆA 10, 10000 ZAGREB, HRVATSKA, OIB: 92963223473 prema Dužniku ima tražbinu u iznosu 3.420.032,24 Kn, od kojeg iznosa otpisuje iznos od 1.026.009,67 Kn koji se odnosi na otpis 30% utvrđenog iznosa tražbine. Dužnik pristaje na otpis naprijed navedenog dijela tražbine te se obvezuje preostali iznos tražbine u iznosu od </w:t>
      </w:r>
      <w:r w:rsidR="009F029C">
        <w:rPr>
          <w:noProof/>
          <w:sz w:val="22"/>
          <w:szCs w:val="22"/>
        </w:rPr>
        <w:t>2.394.022,57 Kn podmiriti na sl</w:t>
      </w:r>
      <w:r w:rsidRPr="00EE1BF5">
        <w:rPr>
          <w:noProof/>
          <w:sz w:val="22"/>
          <w:szCs w:val="22"/>
        </w:rPr>
        <w:t>jedeći način:</w:t>
      </w:r>
    </w:p>
    <w:p w:rsidRDefault="00EE1BF5" w:rsidP="00EE1BF5" w:rsidR="00801FFD" w:rsidRPr="00EE1BF5">
      <w:pPr>
        <w:spacing w:before="120"/>
        <w:jc w:val="both"/>
        <w:rPr>
          <w:sz w:val="22"/>
          <w:szCs w:val="22"/>
        </w:rPr>
      </w:pPr>
      <w:r>
        <w:rPr>
          <w:noProof/>
          <w:sz w:val="22"/>
          <w:szCs w:val="22"/>
        </w:rPr>
        <w:t>- iznos od 2.394.022,57 Kn</w:t>
      </w:r>
      <w:r w:rsidR="00801FFD" w:rsidRPr="00EE1BF5">
        <w:rPr>
          <w:noProof/>
          <w:sz w:val="22"/>
          <w:szCs w:val="22"/>
        </w:rPr>
        <w:t xml:space="preserve"> Dužnik će podmiriti najkasnije u roku od 15 dana od pravomoćnosti rješenja nadležnog trgovačkog suda kojim se odobrava sklapanje ove predstečajne nagodbe .</w:t>
      </w:r>
    </w:p>
    <w:p w:rsidRDefault="00801FFD" w:rsidP="00EE1BF5" w:rsidR="00801FFD" w:rsidRPr="00EE1BF5">
      <w:pPr>
        <w:spacing w:lineRule="atLeast" w:line="100"/>
        <w:jc w:val="both"/>
        <w:rPr>
          <w:color w:val="222222"/>
          <w:sz w:val="22"/>
          <w:szCs w:val="22"/>
        </w:rPr>
      </w:pPr>
    </w:p>
    <w:p w:rsidRDefault="00801FFD" w:rsidP="00EE1BF5" w:rsidR="00801FFD" w:rsidRPr="00EE1BF5">
      <w:pPr>
        <w:jc w:val="both"/>
        <w:rPr>
          <w:sz w:val="22"/>
          <w:szCs w:val="22"/>
        </w:rPr>
      </w:pPr>
      <w:r w:rsidRPr="00EE1BF5">
        <w:rPr>
          <w:sz w:val="22"/>
          <w:szCs w:val="22"/>
        </w:rPr>
        <w:t>Isplatom tražbine Vjerovnika u skladu sa odredbama ove predstečajne nagodbe, Vjerovnik utvrđuje da će se smatrati u cijelosti namirenim, te neće imati nikakvih potraživanja prema jamcima, jamcima platcima, sudužnicima, niti prema bilo kojoj drugoj osobi koja je na bilo koji način odgovarala za obveze Dužnika koje su predmet ove predstečajne nagodbe.</w:t>
      </w:r>
    </w:p>
    <w:p w:rsidRDefault="00801FFD" w:rsidP="00801FFD" w:rsidR="00801FFD" w:rsidRPr="004D7F23"/>
    <w:p w:rsidRDefault="00801FFD" w:rsidP="00801FFD" w:rsidR="00801FFD">
      <w:pPr>
        <w:spacing w:lineRule="atLeast" w:line="100"/>
        <w:rPr>
          <w:rFonts w:cs="Tahoma"/>
          <w:b/>
          <w:bCs/>
          <w:color w:val="222222"/>
          <w:sz w:val="22"/>
          <w:szCs w:val="22"/>
        </w:rPr>
      </w:pPr>
      <w:r w:rsidRPr="003F2649">
        <w:rPr>
          <w:rFonts w:cs="Tahoma"/>
          <w:b/>
          <w:bCs/>
          <w:color w:val="222222"/>
          <w:sz w:val="22"/>
          <w:szCs w:val="22"/>
        </w:rPr>
        <w:t>3. Grupa – Ostali vjerovnici</w:t>
      </w:r>
    </w:p>
    <w:p w:rsidRDefault="00801FFD" w:rsidP="00801FFD" w:rsidR="00801FFD">
      <w:pPr>
        <w:spacing w:lineRule="atLeast" w:line="100"/>
        <w:rPr>
          <w:rFonts w:cs="Tahoma"/>
          <w:b/>
          <w:bCs/>
          <w:color w:val="222222"/>
          <w:sz w:val="22"/>
          <w:szCs w:val="22"/>
        </w:rPr>
      </w:pPr>
    </w:p>
    <w:p w:rsidRDefault="00801FFD" w:rsidP="00801FFD" w:rsidR="00801FFD" w:rsidRPr="00EE1BF5">
      <w:pPr>
        <w:spacing w:lineRule="atLeast" w:line="100"/>
        <w:rPr>
          <w:b/>
          <w:bCs/>
          <w:color w:val="000000"/>
          <w:sz w:val="22"/>
          <w:szCs w:val="22"/>
        </w:rPr>
      </w:pPr>
      <w:r w:rsidRPr="00EE1BF5">
        <w:rPr>
          <w:b/>
          <w:bCs/>
          <w:color w:val="000000"/>
          <w:sz w:val="22"/>
          <w:szCs w:val="22"/>
        </w:rPr>
        <w:t>Razlučni vjerovnici</w:t>
      </w:r>
    </w:p>
    <w:p w:rsidRDefault="00801FFD" w:rsidP="00801FFD" w:rsidR="00801FFD" w:rsidRPr="00EE1BF5">
      <w:pPr>
        <w:spacing w:lineRule="auto" w:line="276"/>
        <w:rPr>
          <w:sz w:val="22"/>
          <w:szCs w:val="22"/>
        </w:rPr>
      </w:pPr>
    </w:p>
    <w:p w:rsidRDefault="00801FFD" w:rsidP="00801FFD" w:rsidR="00801FFD" w:rsidRPr="00EE1BF5">
      <w:pPr>
        <w:pStyle w:val="Tijeloteksta"/>
        <w:spacing w:lineRule="auto" w:line="276"/>
        <w:rPr>
          <w:rFonts w:hAnsi="Times New Roman" w:ascii="Times New Roman"/>
          <w:b/>
          <w:bCs/>
          <w:sz w:val="22"/>
          <w:szCs w:val="22"/>
        </w:rPr>
      </w:pPr>
      <w:r w:rsidRPr="00EE1BF5">
        <w:rPr>
          <w:rFonts w:hAnsi="Times New Roman" w:ascii="Times New Roman"/>
          <w:sz w:val="22"/>
          <w:szCs w:val="22"/>
        </w:rPr>
        <w:t>Razlučna prava u odnosu na koje se Vjerovnici nisu odrekli prava na odvojeno namirenje nisu predmet ove predstečajne nagodbe, te Dužnik ovime navodi Vjerovnike koji su dostavili obavijest o razlučnim pravima:</w:t>
      </w:r>
    </w:p>
    <w:tbl>
      <w:tblPr>
        <w:tblW w:type="dxa" w:w="10491"/>
        <w:tblInd w:type="dxa" w:w="-318"/>
        <w:tblBorders>
          <w:top w:space="0" w:sz="4" w:color="4F81BD" w:val="single"/>
          <w:left w:space="0" w:sz="4" w:color="4F81BD" w:val="single"/>
          <w:bottom w:space="0" w:sz="4" w:color="4F81BD" w:val="single"/>
          <w:right w:space="0" w:sz="4" w:color="4F81BD" w:val="single"/>
          <w:insideH w:space="0" w:sz="4" w:color="4F81BD" w:val="single"/>
          <w:insideV w:space="0" w:sz="4" w:color="4F81BD" w:val="single"/>
        </w:tblBorders>
        <w:tblLayout w:type="fixed"/>
        <w:tblLook w:val="00A0" w:noVBand="0" w:noHBand="0" w:lastColumn="0" w:firstColumn="1" w:lastRow="0" w:firstRow="1"/>
      </w:tblPr>
      <w:tblGrid>
        <w:gridCol w:w="582"/>
        <w:gridCol w:w="1404"/>
        <w:gridCol w:w="1984"/>
        <w:gridCol w:w="1701"/>
        <w:gridCol w:w="1418"/>
        <w:gridCol w:w="3402"/>
      </w:tblGrid>
      <w:tr w:rsidTr="00801FFD" w:rsidR="00801FFD" w:rsidRPr="00E43A65">
        <w:trPr>
          <w:trHeight w:val="600"/>
        </w:trPr>
        <w:tc>
          <w:tcPr>
            <w:tcW w:type="dxa" w:w="582"/>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lastRenderedPageBreak/>
              <w:t>R.</w:t>
            </w:r>
            <w:r>
              <w:rPr>
                <w:rFonts w:cs="Tahoma"/>
                <w:b/>
                <w:bCs/>
                <w:color w:val="FFFFFF"/>
                <w:sz w:val="18"/>
                <w:szCs w:val="18"/>
              </w:rPr>
              <w:t xml:space="preserve"> </w:t>
            </w:r>
            <w:r w:rsidRPr="00E43A65">
              <w:rPr>
                <w:rFonts w:cs="Tahoma"/>
                <w:b/>
                <w:bCs/>
                <w:color w:val="FFFFFF"/>
                <w:sz w:val="18"/>
                <w:szCs w:val="18"/>
              </w:rPr>
              <w:t>Br.</w:t>
            </w:r>
          </w:p>
        </w:tc>
        <w:tc>
          <w:tcPr>
            <w:tcW w:type="dxa" w:w="1404"/>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t xml:space="preserve">OIB </w:t>
            </w:r>
          </w:p>
        </w:tc>
        <w:tc>
          <w:tcPr>
            <w:tcW w:type="dxa" w:w="1984"/>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t>Naziv vjerovnika</w:t>
            </w:r>
          </w:p>
        </w:tc>
        <w:tc>
          <w:tcPr>
            <w:tcW w:type="dxa" w:w="1701"/>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t xml:space="preserve">Ukupan iznos tražbine po prijavi </w:t>
            </w:r>
          </w:p>
        </w:tc>
        <w:tc>
          <w:tcPr>
            <w:tcW w:type="dxa" w:w="1418"/>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t>Iznos osigurane tražbine</w:t>
            </w:r>
          </w:p>
        </w:tc>
        <w:tc>
          <w:tcPr>
            <w:tcW w:type="dxa" w:w="3402"/>
            <w:shd w:fill="4F81BD" w:color="auto" w:val="clear"/>
            <w:vAlign w:val="center"/>
          </w:tcPr>
          <w:p w:rsidRDefault="00801FFD" w:rsidP="00801FFD" w:rsidR="00801FFD" w:rsidRPr="00E43A65">
            <w:pPr>
              <w:jc w:val="center"/>
              <w:rPr>
                <w:rFonts w:cs="Tahoma"/>
                <w:b/>
                <w:bCs/>
                <w:color w:val="FFFFFF"/>
                <w:sz w:val="18"/>
                <w:szCs w:val="18"/>
              </w:rPr>
            </w:pPr>
            <w:r w:rsidRPr="00E43A65">
              <w:rPr>
                <w:rFonts w:cs="Tahoma"/>
                <w:b/>
                <w:bCs/>
                <w:color w:val="FFFFFF"/>
                <w:sz w:val="18"/>
                <w:szCs w:val="18"/>
              </w:rPr>
              <w:t>Napomena</w:t>
            </w:r>
          </w:p>
        </w:tc>
      </w:tr>
      <w:tr w:rsidTr="00801FFD" w:rsidR="00801FFD" w:rsidRPr="00E43A65">
        <w:trPr>
          <w:trHeight w:val="660"/>
        </w:trPr>
        <w:tc>
          <w:tcPr>
            <w:tcW w:type="dxa" w:w="582"/>
            <w:noWrap/>
            <w:vAlign w:val="center"/>
          </w:tcPr>
          <w:p w:rsidRDefault="00801FFD" w:rsidP="00801FFD" w:rsidR="00801FFD" w:rsidRPr="00E43A65">
            <w:pPr>
              <w:jc w:val="right"/>
              <w:rPr>
                <w:rFonts w:cs="Tahoma"/>
              </w:rPr>
            </w:pPr>
            <w:r w:rsidRPr="00E43A65">
              <w:rPr>
                <w:rFonts w:cs="Tahoma"/>
              </w:rPr>
              <w:t>1</w:t>
            </w:r>
          </w:p>
        </w:tc>
        <w:tc>
          <w:tcPr>
            <w:tcW w:type="dxa" w:w="1404"/>
            <w:vAlign w:val="center"/>
          </w:tcPr>
          <w:p w:rsidRDefault="00801FFD" w:rsidP="00801FFD" w:rsidR="00801FFD" w:rsidRPr="00EE1BF5">
            <w:pPr>
              <w:jc w:val="center"/>
              <w:rPr>
                <w:rFonts w:cs="Tahoma"/>
                <w:sz w:val="20"/>
                <w:szCs w:val="20"/>
              </w:rPr>
            </w:pPr>
            <w:r w:rsidRPr="00EE1BF5">
              <w:rPr>
                <w:rFonts w:cs="Tahoma"/>
                <w:sz w:val="20"/>
                <w:szCs w:val="20"/>
              </w:rPr>
              <w:t>36844439304</w:t>
            </w:r>
          </w:p>
        </w:tc>
        <w:tc>
          <w:tcPr>
            <w:tcW w:type="dxa" w:w="1984"/>
            <w:vAlign w:val="center"/>
          </w:tcPr>
          <w:p w:rsidRDefault="00801FFD" w:rsidP="00801FFD" w:rsidR="00801FFD" w:rsidRPr="00EE1BF5">
            <w:pPr>
              <w:rPr>
                <w:rFonts w:cs="Tahoma"/>
                <w:sz w:val="20"/>
                <w:szCs w:val="20"/>
              </w:rPr>
            </w:pPr>
            <w:r w:rsidRPr="00EE1BF5">
              <w:rPr>
                <w:rFonts w:cs="Tahoma"/>
                <w:sz w:val="20"/>
                <w:szCs w:val="20"/>
              </w:rPr>
              <w:t>AUTOCOMMERCE HRVATSKA d.o.o.</w:t>
            </w:r>
          </w:p>
        </w:tc>
        <w:tc>
          <w:tcPr>
            <w:tcW w:type="dxa" w:w="1701"/>
            <w:noWrap/>
            <w:vAlign w:val="center"/>
          </w:tcPr>
          <w:p w:rsidRDefault="00801FFD" w:rsidP="00801FFD" w:rsidR="00801FFD" w:rsidRPr="00EE1BF5">
            <w:pPr>
              <w:jc w:val="right"/>
              <w:rPr>
                <w:rFonts w:cs="Tahoma"/>
                <w:sz w:val="20"/>
                <w:szCs w:val="20"/>
              </w:rPr>
            </w:pPr>
            <w:r w:rsidRPr="00EE1BF5">
              <w:rPr>
                <w:rFonts w:cs="Tahoma"/>
                <w:sz w:val="20"/>
                <w:szCs w:val="20"/>
              </w:rPr>
              <w:t>103.967,11</w:t>
            </w:r>
          </w:p>
        </w:tc>
        <w:tc>
          <w:tcPr>
            <w:tcW w:type="dxa" w:w="1418"/>
            <w:noWrap/>
            <w:vAlign w:val="center"/>
          </w:tcPr>
          <w:p w:rsidRDefault="00801FFD" w:rsidP="00801FFD" w:rsidR="00801FFD" w:rsidRPr="00EE1BF5">
            <w:pPr>
              <w:jc w:val="right"/>
              <w:rPr>
                <w:rFonts w:cs="Tahoma"/>
                <w:sz w:val="20"/>
                <w:szCs w:val="20"/>
              </w:rPr>
            </w:pPr>
            <w:r w:rsidRPr="00EE1BF5">
              <w:rPr>
                <w:rFonts w:cs="Tahoma"/>
                <w:sz w:val="20"/>
                <w:szCs w:val="20"/>
              </w:rPr>
              <w:t>99.341,34</w:t>
            </w:r>
          </w:p>
        </w:tc>
        <w:tc>
          <w:tcPr>
            <w:tcW w:type="dxa" w:w="3402"/>
            <w:vAlign w:val="center"/>
          </w:tcPr>
          <w:p w:rsidRDefault="00801FFD" w:rsidP="00801FFD" w:rsidR="00801FFD" w:rsidRPr="00EE1BF5">
            <w:pPr>
              <w:jc w:val="center"/>
              <w:rPr>
                <w:rFonts w:cs="Tahoma"/>
                <w:sz w:val="20"/>
                <w:szCs w:val="20"/>
              </w:rPr>
            </w:pPr>
            <w:r w:rsidRPr="00EE1BF5">
              <w:rPr>
                <w:rFonts w:cs="Tahoma"/>
                <w:sz w:val="20"/>
                <w:szCs w:val="20"/>
              </w:rPr>
              <w:t>Založno pravo na zaplijenjenim sredstvima po OV-3230/09</w:t>
            </w:r>
          </w:p>
        </w:tc>
      </w:tr>
    </w:tbl>
    <w:p w:rsidRDefault="00801FFD" w:rsidP="00801FFD" w:rsidR="00801FFD" w:rsidRPr="004D7F23"/>
    <w:p w:rsidRDefault="00801FFD" w:rsidP="00801FFD" w:rsidR="00801FFD" w:rsidRPr="00EE1BF5">
      <w:pPr>
        <w:spacing w:lineRule="atLeast" w:line="100"/>
        <w:rPr>
          <w:b/>
          <w:bCs/>
          <w:color w:val="000000"/>
          <w:sz w:val="22"/>
          <w:szCs w:val="22"/>
        </w:rPr>
      </w:pPr>
      <w:r w:rsidRPr="00EE1BF5">
        <w:rPr>
          <w:b/>
          <w:bCs/>
          <w:color w:val="000000"/>
          <w:sz w:val="22"/>
          <w:szCs w:val="22"/>
        </w:rPr>
        <w:t>Ostali vjerovnici sa tražbinom do kn 250.000,00</w:t>
      </w:r>
    </w:p>
    <w:p w:rsidRDefault="00801FFD" w:rsidP="00801FFD" w:rsidR="00801FFD" w:rsidRPr="00EE1BF5">
      <w:pPr>
        <w:spacing w:lineRule="atLeast" w:line="100"/>
        <w:rPr>
          <w:color w:val="000000"/>
          <w:sz w:val="22"/>
          <w:szCs w:val="22"/>
        </w:rPr>
      </w:pPr>
    </w:p>
    <w:p w:rsidRDefault="00801FFD" w:rsidP="00801FFD" w:rsidR="00801FFD" w:rsidRPr="00EE1BF5">
      <w:pPr>
        <w:rPr>
          <w:color w:val="222222"/>
          <w:sz w:val="22"/>
          <w:szCs w:val="22"/>
        </w:rPr>
      </w:pPr>
      <w:r w:rsidRPr="00EE1BF5">
        <w:rPr>
          <w:b/>
          <w:bCs/>
          <w:color w:val="222222"/>
          <w:sz w:val="22"/>
          <w:szCs w:val="22"/>
        </w:rPr>
        <w:t xml:space="preserve"> </w:t>
      </w:r>
      <w:r w:rsidRPr="00EE1BF5">
        <w:rPr>
          <w:color w:val="222222"/>
          <w:sz w:val="22"/>
          <w:szCs w:val="22"/>
        </w:rPr>
        <w:t>U ovu grupu spadaju sljedeći Vjerovnici, zajedno sa iznosima njihovih utvrđenih tražbina</w:t>
      </w:r>
    </w:p>
    <w:p w:rsidRDefault="00801FFD" w:rsidP="00801FFD" w:rsidR="00801FFD">
      <w:pPr>
        <w:rPr>
          <w:rFonts w:cs="Tahoma"/>
          <w:color w:val="222222"/>
        </w:rPr>
      </w:pPr>
    </w:p>
    <w:tbl>
      <w:tblPr>
        <w:tblW w:type="dxa" w:w="10491"/>
        <w:tblInd w:type="dxa" w:w="-318"/>
        <w:tblLayout w:type="fixed"/>
        <w:tblLook w:val="00A0" w:noVBand="0" w:noHBand="0" w:lastColumn="0" w:firstColumn="1" w:lastRow="0" w:firstRow="1"/>
      </w:tblPr>
      <w:tblGrid>
        <w:gridCol w:w="568"/>
        <w:gridCol w:w="1559"/>
        <w:gridCol w:w="2410"/>
        <w:gridCol w:w="2268"/>
        <w:gridCol w:w="1559"/>
        <w:gridCol w:w="2127"/>
      </w:tblGrid>
      <w:tr w:rsidTr="00801FFD" w:rsidR="00801FFD" w:rsidRPr="00EF1084">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R. br.</w:t>
            </w:r>
          </w:p>
        </w:tc>
        <w:tc>
          <w:tcPr>
            <w:tcW w:type="dxa" w:w="1559"/>
            <w:tcBorders>
              <w:top w:space="0" w:sz="8" w:color="95B3D7" w:val="single"/>
              <w:left w:val="nil"/>
              <w:bottom w:space="0" w:sz="8" w:color="95B3D7" w:val="single"/>
              <w:right w:val="nil"/>
            </w:tcBorders>
            <w:shd w:fill="4F81BD" w:color="auto"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OIB</w:t>
            </w:r>
          </w:p>
        </w:tc>
        <w:tc>
          <w:tcPr>
            <w:tcW w:type="dxa" w:w="2410"/>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Naziv vjerovnika</w:t>
            </w:r>
          </w:p>
        </w:tc>
        <w:tc>
          <w:tcPr>
            <w:tcW w:type="dxa" w:w="2268"/>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Adresa vjerovnika</w:t>
            </w:r>
          </w:p>
        </w:tc>
        <w:tc>
          <w:tcPr>
            <w:tcW w:type="dxa" w:w="1559"/>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Podgrupa</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w:t>
            </w:r>
          </w:p>
        </w:tc>
        <w:tc>
          <w:tcPr>
            <w:tcW w:type="dxa" w:w="1559"/>
            <w:tcBorders>
              <w:top w:space="0" w:sz="4" w:color="95B3D7" w:val="single"/>
              <w:left w:val="nil"/>
              <w:bottom w:space="0" w:sz="4" w:color="95B3D7" w:val="single"/>
              <w:right w:val="nil"/>
            </w:tcBorders>
            <w:shd w:fill="DCE6F1" w:color="DCE6F1" w:val="clear"/>
            <w:noWrap/>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54397160071</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w:t>
            </w:r>
            <w:r>
              <w:rPr>
                <w:rFonts w:cs="Tahoma"/>
                <w:color w:val="000000"/>
                <w:sz w:val="18"/>
                <w:szCs w:val="18"/>
              </w:rPr>
              <w:t>.</w:t>
            </w:r>
            <w:r w:rsidRPr="00EF1084">
              <w:rPr>
                <w:rFonts w:cs="Tahoma"/>
                <w:color w:val="000000"/>
                <w:sz w:val="18"/>
                <w:szCs w:val="18"/>
              </w:rPr>
              <w:t>C</w:t>
            </w:r>
            <w:r>
              <w:rPr>
                <w:rFonts w:cs="Tahoma"/>
                <w:color w:val="000000"/>
                <w:sz w:val="18"/>
                <w:szCs w:val="18"/>
              </w:rPr>
              <w:t>.</w:t>
            </w:r>
            <w:r w:rsidRPr="00EF1084">
              <w:rPr>
                <w:rFonts w:cs="Tahoma"/>
                <w:color w:val="000000"/>
                <w:sz w:val="18"/>
                <w:szCs w:val="18"/>
              </w:rPr>
              <w:t> DUJMOVIĆ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SAVE JUGO BUJKOVE 31, 51000 RIJEKA,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10.234,25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w:t>
            </w:r>
          </w:p>
        </w:tc>
        <w:tc>
          <w:tcPr>
            <w:tcW w:type="dxa" w:w="1559"/>
            <w:tcBorders>
              <w:top w:space="0" w:sz="4" w:color="95B3D7" w:val="single"/>
              <w:left w:val="nil"/>
              <w:bottom w:space="0" w:sz="4" w:color="95B3D7" w:val="single"/>
              <w:right w:val="nil"/>
            </w:tcBorders>
            <w:noWrap/>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38739470153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AC PRIKRATKI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ZAGREBAČKA 101,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2.718,23</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88741044509</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ALISA I DARIO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DINKA TRINAJSTIĆA, 52100 PULA,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25.387,50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91127208369</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AMERIČKA GOSPODARSKA KOMORA</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STROJARSKA CESTA 22,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6.000,00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5</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99631610634</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ANTE MATE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KRSTOVA 80B, 31000 OSIJEK,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125,00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6</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34663224103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Pr>
                <w:rFonts w:cs="Tahoma"/>
                <w:color w:val="000000"/>
                <w:sz w:val="18"/>
                <w:szCs w:val="18"/>
              </w:rPr>
              <w:t>AUTO PRODAJNI CENTAR MUŠE</w:t>
            </w:r>
            <w:r w:rsidRPr="00EF1084">
              <w:rPr>
                <w:rFonts w:cs="Tahoma"/>
                <w:color w:val="000000"/>
                <w:sz w:val="18"/>
                <w:szCs w:val="18"/>
              </w:rPr>
              <w:t>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CENTRALNO SKLADIŠTE, 21000 SPLIT,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4.486,49</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7</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47625429199</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ARENATURIST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SMAREGLIEVA 3, 52100 PULA,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4.813,02</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8</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95393736188</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ARONDA ADRIANA TRAVEL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ANTUNA MIHIĆA 3, 51410 OPATIJA,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2.137,00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9</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23515621597</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AURUM LUX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MIOČIĆI 2, 20213 DUBROVNIK-ĆILIPI,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8.865,20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10</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37415954013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AUTO DAVOR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HERCEGOVAČKA 74, 21000 SPLIT,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2.722,10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11</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96262119913</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 BENUSSI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INDUSTRIJSKA 2/D, 52100 PULA,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9.602,55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12</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96006051319</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 CENTAR SERDAREVIĆ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JADRANSKA CESTA 58, 23000 ZADAR,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2.663,72</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13</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31819691864</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 CENTAR VUKMAN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SEGET DONJI, 21218 SEGET,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11.642,58</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14</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36117467723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 GRIFON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KOLEDOVČINA 8,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58.911,89</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15</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78653954953</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 HOLETIĆ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SISAČKA 47, 10410 VELIKA GORICA,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78.885,75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16</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23035642859</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 HRVATSKA AUTOMOBILI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RADNIČKA CESTA 182,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76.328,33</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17</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82533308800</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 RADOLOVIĆ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INDUSTRIJSKA 15A, 52100 PULA, HHRVATSKA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3.658,74</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lastRenderedPageBreak/>
              <w:t>18</w:t>
            </w:r>
          </w:p>
        </w:tc>
        <w:tc>
          <w:tcPr>
            <w:tcW w:type="dxa" w:w="1559"/>
            <w:tcBorders>
              <w:top w:space="0" w:sz="4" w:color="95B3D7" w:val="single"/>
              <w:left w:val="nil"/>
              <w:bottom w:space="0" w:sz="4" w:color="95B3D7" w:val="single"/>
              <w:right w:val="nil"/>
            </w:tcBorders>
            <w:vAlign w:val="center"/>
          </w:tcPr>
          <w:p w:rsidRDefault="00801FFD" w:rsidP="00801FFD" w:rsidR="00801FFD" w:rsidRPr="00DD60BF">
            <w:pPr>
              <w:jc w:val="center"/>
              <w:rPr>
                <w:sz w:val="18"/>
                <w:szCs w:val="18"/>
              </w:rPr>
            </w:pPr>
            <w:r w:rsidRPr="00DD60BF">
              <w:rPr>
                <w:sz w:val="18"/>
                <w:szCs w:val="18"/>
              </w:rPr>
              <w:t>36844439304</w:t>
            </w:r>
          </w:p>
        </w:tc>
        <w:tc>
          <w:tcPr>
            <w:tcW w:type="dxa" w:w="2410"/>
            <w:tcBorders>
              <w:top w:space="0" w:sz="4" w:color="95B3D7" w:val="single"/>
              <w:left w:val="nil"/>
              <w:bottom w:space="0" w:sz="4" w:color="95B3D7" w:val="single"/>
              <w:right w:val="nil"/>
            </w:tcBorders>
            <w:vAlign w:val="center"/>
          </w:tcPr>
          <w:p w:rsidRDefault="00801FFD" w:rsidP="00801FFD" w:rsidR="00801FFD" w:rsidRPr="00DD60BF">
            <w:pPr>
              <w:rPr>
                <w:sz w:val="18"/>
                <w:szCs w:val="18"/>
              </w:rPr>
            </w:pPr>
            <w:r w:rsidRPr="00DD60BF">
              <w:rPr>
                <w:sz w:val="18"/>
                <w:szCs w:val="18"/>
              </w:rPr>
              <w:t>AUTOCOMMERCE HRVATSKA d.o.o.</w:t>
            </w:r>
          </w:p>
        </w:tc>
        <w:tc>
          <w:tcPr>
            <w:tcW w:type="dxa" w:w="2268"/>
            <w:tcBorders>
              <w:top w:space="0" w:sz="4" w:color="95B3D7" w:val="single"/>
              <w:left w:val="nil"/>
              <w:bottom w:space="0" w:sz="4" w:color="95B3D7" w:val="single"/>
              <w:right w:val="nil"/>
            </w:tcBorders>
            <w:vAlign w:val="center"/>
          </w:tcPr>
          <w:p w:rsidRDefault="00801FFD" w:rsidP="00801FFD" w:rsidR="00801FFD" w:rsidRPr="00DD60BF">
            <w:pPr>
              <w:rPr>
                <w:sz w:val="18"/>
                <w:szCs w:val="18"/>
              </w:rPr>
            </w:pPr>
          </w:p>
        </w:tc>
        <w:tc>
          <w:tcPr>
            <w:tcW w:type="dxa" w:w="1559"/>
            <w:tcBorders>
              <w:top w:space="0" w:sz="4" w:color="95B3D7" w:val="single"/>
              <w:left w:val="nil"/>
              <w:bottom w:space="0" w:sz="4" w:color="95B3D7" w:val="single"/>
              <w:right w:val="nil"/>
            </w:tcBorders>
            <w:vAlign w:val="center"/>
          </w:tcPr>
          <w:p w:rsidRDefault="00801FFD" w:rsidP="00801FFD" w:rsidR="00801FFD" w:rsidRPr="00DD60BF">
            <w:pPr>
              <w:jc w:val="right"/>
              <w:rPr>
                <w:color w:val="000000"/>
                <w:sz w:val="18"/>
                <w:szCs w:val="18"/>
              </w:rPr>
            </w:pPr>
            <w:r w:rsidRPr="00DD60BF">
              <w:rPr>
                <w:color w:val="000000"/>
                <w:sz w:val="18"/>
                <w:szCs w:val="18"/>
              </w:rPr>
              <w:t>4.625,77</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19</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68253997791</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AUTO-DUBROVNIK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OD SVETOG MIHAJLA 3, 20000 DUBROVNIK,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1.356,25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20</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99375052686</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AUTOEXPERT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SJ.VEZNA CESTA 37, 35000 SLAVONSKI BROD,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136.151,36</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21</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07722793962</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AUTOKLUB KARLOVAC</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GAŽANSKI TRG 1, 47000 KARLOVAC,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2.623,75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22</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30081527443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AUTOMOBIL LONČAR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ZAGREBAČKA 90,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40.837,19</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23</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68301523238</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AUTONIPPON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DR. ZDRAVKA KUČIĆA 38B, 51000 RIJEKA,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27.240,55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24</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80959023520</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AUTOPREVENTIVA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NODILOVA 6,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10.335,00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25</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10754683742</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AUTOSERVIS I TRGOVINA KAPOV, vl. Živko Kapov</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BARDEJOVSKA 27, 21215 KAŠTEL LUKŠIĆ,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60,00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26</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12631083049</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AUTOWILL d.o.o.</w:t>
            </w:r>
          </w:p>
        </w:tc>
        <w:tc>
          <w:tcPr>
            <w:tcW w:type="dxa" w:w="2268"/>
            <w:tcBorders>
              <w:top w:space="0" w:sz="4" w:color="95B3D7" w:val="single"/>
              <w:left w:val="nil"/>
              <w:bottom w:space="0" w:sz="4" w:color="95B3D7" w:val="single"/>
              <w:right w:val="nil"/>
            </w:tcBorders>
            <w:vAlign w:val="center"/>
          </w:tcPr>
          <w:p w:rsidRDefault="00DD60BF" w:rsidP="00801FFD" w:rsidR="00801FFD" w:rsidRPr="00EF1084">
            <w:pPr>
              <w:rPr>
                <w:rFonts w:cs="Tahoma"/>
                <w:color w:val="000000"/>
                <w:sz w:val="18"/>
                <w:szCs w:val="18"/>
              </w:rPr>
            </w:pPr>
            <w:r>
              <w:rPr>
                <w:rFonts w:cs="Tahoma"/>
                <w:color w:val="000000"/>
                <w:sz w:val="18"/>
                <w:szCs w:val="18"/>
              </w:rPr>
              <w:t>KUDELJARA 5</w:t>
            </w:r>
            <w:r w:rsidRPr="00F836A9">
              <w:rPr>
                <w:rFonts w:cs="Tahoma"/>
                <w:color w:val="000000"/>
                <w:sz w:val="18"/>
                <w:szCs w:val="18"/>
              </w:rPr>
              <w:t xml:space="preserve">, </w:t>
            </w:r>
            <w:r>
              <w:rPr>
                <w:rFonts w:cs="Tahoma"/>
                <w:color w:val="000000"/>
                <w:sz w:val="18"/>
                <w:szCs w:val="18"/>
              </w:rPr>
              <w:t>VUKOVAR</w:t>
            </w:r>
            <w:r w:rsidRPr="00F836A9">
              <w:rPr>
                <w:rFonts w:cs="Tahoma"/>
                <w:color w:val="000000"/>
                <w:sz w:val="18"/>
                <w:szCs w:val="18"/>
              </w:rPr>
              <w:t>,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4.878,11</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27</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39135989747</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AUTOZUBAK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Pr>
                <w:rFonts w:cs="Tahoma"/>
                <w:color w:val="000000"/>
                <w:sz w:val="18"/>
                <w:szCs w:val="18"/>
              </w:rPr>
              <w:t>ZAGREBAČKA 117</w:t>
            </w:r>
            <w:r w:rsidRPr="00EF1084">
              <w:rPr>
                <w:rFonts w:cs="Tahoma"/>
                <w:color w:val="000000"/>
                <w:sz w:val="18"/>
                <w:szCs w:val="18"/>
              </w:rPr>
              <w:t>, 10410 VELIKA GORICA,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3.924,50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28</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78707119336</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AVANT CAR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PETRA ZRINSKOG 85, 10410 VELIKA GORICA,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60.207,37</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29</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94916129412</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Pr>
                <w:rFonts w:cs="Tahoma"/>
                <w:color w:val="000000"/>
                <w:sz w:val="18"/>
                <w:szCs w:val="18"/>
              </w:rPr>
              <w:t>BAČIĆ d.o.o. u stečaju</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DUBRAVA 256K,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45.179,45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30</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45218560538</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BAUER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ZAGREBAČKA CESTA 50, 49000 KRAPINA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10.687,36</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31</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92025474622</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BOSOMOT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PUT BOKANJCA 126, 23000 ZADAR</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575,00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32</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47665065525</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BOŠANA d.o.o.</w:t>
            </w:r>
          </w:p>
        </w:tc>
        <w:tc>
          <w:tcPr>
            <w:tcW w:type="dxa" w:w="2268"/>
            <w:tcBorders>
              <w:top w:space="0" w:sz="4" w:color="95B3D7" w:val="single"/>
              <w:left w:val="nil"/>
              <w:bottom w:space="0" w:sz="4" w:color="95B3D7" w:val="single"/>
              <w:right w:val="nil"/>
            </w:tcBorders>
            <w:vAlign w:val="center"/>
          </w:tcPr>
          <w:p w:rsidRDefault="00E47F9C" w:rsidP="00801FFD" w:rsidR="00801FFD" w:rsidRPr="00EF1084">
            <w:pPr>
              <w:rPr>
                <w:rFonts w:cs="Tahoma"/>
                <w:sz w:val="18"/>
                <w:szCs w:val="18"/>
              </w:rPr>
            </w:pPr>
            <w:r>
              <w:rPr>
                <w:rFonts w:cs="Tahoma"/>
                <w:sz w:val="18"/>
                <w:szCs w:val="18"/>
              </w:rPr>
              <w:t>KRALJA PETRA SVAČIĆA 26, BIOGRAD NA MORU</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80,00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33</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76818139986</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BT COMMERCE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VITEZIĆEVA 35,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3.250,00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34</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23075052659</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BURIĆ AUTOZUBAK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INDUSTRIJSKA 2B, 52100 PULA,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2.069,96</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35</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82790074844</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CHROMOS AGRO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Pr>
                <w:rFonts w:cs="Tahoma"/>
                <w:color w:val="000000"/>
                <w:sz w:val="18"/>
                <w:szCs w:val="18"/>
              </w:rPr>
              <w:t>RADNIČKA CESTA 173/N</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1.136,41</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36</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20165200748</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CROATAN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RADNIČKA CESTA 43,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187,50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37</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00865396224</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CRODUX DERIVATI DVA d.o.o. </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Pr>
                <w:rFonts w:cs="Tahoma"/>
                <w:color w:val="000000"/>
                <w:sz w:val="18"/>
                <w:szCs w:val="18"/>
              </w:rPr>
              <w:t>SAVSKA OPATOVINA 36</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19.365,72</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38</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11220039593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CRTORAD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VARAŽDINSKA ULICA, 42000 VARAŽDIN,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15,00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39</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sz w:val="18"/>
                <w:szCs w:val="18"/>
              </w:rPr>
            </w:pPr>
            <w:r w:rsidRPr="00EF1084">
              <w:rPr>
                <w:rFonts w:cs="Tahoma"/>
                <w:sz w:val="18"/>
                <w:szCs w:val="18"/>
              </w:rPr>
              <w:t>23661176533</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D.I.Z.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JANKOVAČKA 17, 31000 OSIJEK,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1.666,71</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40</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25245842783</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DB TRANS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 xml:space="preserve">Stjepana Fabijančića 135, </w:t>
            </w:r>
            <w:r w:rsidRPr="00EF1084">
              <w:rPr>
                <w:rFonts w:cs="Tahoma"/>
                <w:sz w:val="18"/>
                <w:szCs w:val="18"/>
              </w:rPr>
              <w:br/>
              <w:t>10410 Velika Gorica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68.641,89</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41</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90560785964</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DUNDY, OBRT ZA VUČU VOZILA - AUTORADIONA, vl. Stipe Dundović</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SMILJANSKA 19/1, 53211 SMILJAN,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2.163,00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42</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52956013140</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ĐURAŠ VULKANIZERSKI OBRT, vl. Ivanka Đuraš</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A.HEBRANGA BB, 20000 DUBROVNIK,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529,99</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43</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00446674313</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ELIGO d.o.o.</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LOZICA 2, NA MORU 5, 20236 MOKOŠICA,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910,20</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44</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25781155594</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EMATEH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color w:val="000000"/>
                <w:sz w:val="18"/>
                <w:szCs w:val="18"/>
              </w:rPr>
            </w:pPr>
            <w:r w:rsidRPr="00EF1084">
              <w:rPr>
                <w:rFonts w:cs="Tahoma"/>
                <w:color w:val="000000"/>
                <w:sz w:val="18"/>
                <w:szCs w:val="18"/>
              </w:rPr>
              <w:t>M.S.BOLŠIĆA 11, 10000 ZAGREB, 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2.162,50</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45</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19212513210</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EURO DAUS d.d.</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PUT MOSTINA 1, 21000 SPLIT,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18.168,46</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vAlign w:val="center"/>
          </w:tcPr>
          <w:p w:rsidRDefault="00801FFD" w:rsidP="00801FFD" w:rsidR="00801FFD" w:rsidRPr="00F836A9">
            <w:pPr>
              <w:jc w:val="right"/>
              <w:rPr>
                <w:rFonts w:cs="Tahoma"/>
                <w:sz w:val="18"/>
                <w:szCs w:val="18"/>
              </w:rPr>
            </w:pPr>
            <w:r w:rsidRPr="00F836A9">
              <w:rPr>
                <w:rFonts w:cs="Tahoma"/>
                <w:sz w:val="18"/>
                <w:szCs w:val="18"/>
              </w:rPr>
              <w:t>46</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center"/>
              <w:rPr>
                <w:rFonts w:cs="Tahoma"/>
                <w:sz w:val="18"/>
                <w:szCs w:val="18"/>
              </w:rPr>
            </w:pPr>
            <w:r w:rsidRPr="00EF1084">
              <w:rPr>
                <w:rFonts w:cs="Tahoma"/>
                <w:sz w:val="18"/>
                <w:szCs w:val="18"/>
              </w:rPr>
              <w:t>79517545745</w:t>
            </w:r>
          </w:p>
        </w:tc>
        <w:tc>
          <w:tcPr>
            <w:tcW w:type="dxa" w:w="2410"/>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EUROPAPRESS HOLDING d.o.o.</w:t>
            </w:r>
          </w:p>
        </w:tc>
        <w:tc>
          <w:tcPr>
            <w:tcW w:type="dxa" w:w="2268"/>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KORANSKA 2, 10000 ZAGREB,HRVATSKA</w:t>
            </w:r>
          </w:p>
        </w:tc>
        <w:tc>
          <w:tcPr>
            <w:tcW w:type="dxa" w:w="1559"/>
            <w:tcBorders>
              <w:top w:space="0" w:sz="4" w:color="95B3D7" w:val="single"/>
              <w:left w:val="nil"/>
              <w:bottom w:space="0" w:sz="4" w:color="95B3D7" w:val="single"/>
              <w:right w:val="nil"/>
            </w:tcBorders>
            <w:vAlign w:val="center"/>
          </w:tcPr>
          <w:p w:rsidRDefault="00801FFD" w:rsidP="00801FFD" w:rsidR="00801FFD" w:rsidRPr="00EF1084">
            <w:pPr>
              <w:jc w:val="right"/>
              <w:rPr>
                <w:rFonts w:cs="Tahoma"/>
                <w:sz w:val="18"/>
                <w:szCs w:val="18"/>
              </w:rPr>
            </w:pPr>
            <w:r w:rsidRPr="00EF1084">
              <w:rPr>
                <w:rFonts w:cs="Tahoma"/>
                <w:sz w:val="18"/>
                <w:szCs w:val="18"/>
              </w:rPr>
              <w:t>263,05</w:t>
            </w:r>
          </w:p>
        </w:tc>
        <w:tc>
          <w:tcPr>
            <w:tcW w:type="dxa" w:w="2127"/>
            <w:tcBorders>
              <w:top w:space="0" w:sz="4" w:color="95B3D7" w:val="single"/>
              <w:left w:val="nil"/>
              <w:bottom w:space="0" w:sz="4" w:color="95B3D7" w:val="single"/>
              <w:right w:val="nil"/>
            </w:tcBorders>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F836A9">
            <w:pPr>
              <w:jc w:val="right"/>
              <w:rPr>
                <w:rFonts w:cs="Tahoma"/>
                <w:sz w:val="18"/>
                <w:szCs w:val="18"/>
              </w:rPr>
            </w:pPr>
            <w:r w:rsidRPr="00F836A9">
              <w:rPr>
                <w:rFonts w:cs="Tahoma"/>
                <w:sz w:val="18"/>
                <w:szCs w:val="18"/>
              </w:rPr>
              <w:t>47</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85941026901</w:t>
            </w:r>
          </w:p>
        </w:tc>
        <w:tc>
          <w:tcPr>
            <w:tcW w:type="dxa" w:w="2410"/>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FIT-AL SUSTAVI TEHNIČKE ZAŠTITE, vl. Darko Domiter</w:t>
            </w:r>
          </w:p>
        </w:tc>
        <w:tc>
          <w:tcPr>
            <w:tcW w:type="dxa" w:w="226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ARGENTINSKA 3, 10090 ZAGREB, HRVATSKA</w:t>
            </w:r>
          </w:p>
        </w:tc>
        <w:tc>
          <w:tcPr>
            <w:tcW w:type="dxa" w:w="1559"/>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281,25</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48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33880214964</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FORD SERVICE, vl. Branko Krainc</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HOSTI 80B, 51000 RIJEKA,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1.497,56</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49</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42754118124</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FUTURA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OPTUJSKA ULICA 169/A, 42000 VARAŽDIN,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113.763,57</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64939048517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GEFCO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BANI 110,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27.804,31</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51</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30176496729</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GRAND AUTO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LJUBLJANSKA AVENIJA 4,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9.638,97</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41884965393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GREENSEEKER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JORDANOVAC 77,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3.285,00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53</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31362552887</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GROHOVAC - VOLAN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LUČIĆI 14, 51216 VIŠKOVO,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5.051,40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81793146560</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HRVATSKI TELEKOM d.d.</w:t>
            </w:r>
          </w:p>
        </w:tc>
        <w:tc>
          <w:tcPr>
            <w:tcW w:type="dxa" w:w="2268"/>
            <w:tcBorders>
              <w:top w:space="0" w:sz="4" w:color="95B3D7" w:val="single"/>
              <w:left w:val="nil"/>
              <w:bottom w:space="0" w:sz="4" w:color="95B3D7" w:val="single"/>
              <w:right w:val="nil"/>
            </w:tcBorders>
            <w:shd w:fill="auto" w:color="auto" w:val="clear"/>
            <w:vAlign w:val="center"/>
          </w:tcPr>
          <w:p w:rsidRDefault="00E47F9C" w:rsidP="00801FFD" w:rsidR="00801FFD" w:rsidRPr="00EF1084">
            <w:pPr>
              <w:rPr>
                <w:rFonts w:cs="Tahoma"/>
                <w:color w:val="000000"/>
                <w:sz w:val="18"/>
                <w:szCs w:val="18"/>
              </w:rPr>
            </w:pPr>
            <w:r>
              <w:rPr>
                <w:rFonts w:cs="Tahoma"/>
                <w:color w:val="000000"/>
                <w:sz w:val="18"/>
                <w:szCs w:val="18"/>
              </w:rPr>
              <w:t>ROBERTA FRANGEŠA MIHANOVIĆA 9</w:t>
            </w:r>
            <w:r w:rsidR="00801FFD"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13.816,64</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55</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81638087458</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HYUNDAI AUTO ZAGREB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SLAVONSKA AVENIJA 11B,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230.608,59</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99862235015</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INFO PLANET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TRSTENSKA 8, 20000 DUBROVNIK,HRVATSKA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171,78</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57</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68111664044</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INFOKOM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SAVSKA 129/II,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13.986,00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58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60425680672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INTEGRA-DUNDOVIĆ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J. HUTTLERA 31, 31000 OSIJEK,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3.237,58</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59</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01171827738</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INTERMAX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RADNIČKA CESTA 34 A,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25.650,10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60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36779353407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ISKON INTERNET d.d.</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GARIĆGRADSKA 18,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780,92</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61</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22797775374</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JADRANSKI LUKSUZNI HOTELI d.d.</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MASARYKOV PUT 20, 20000 DUBROVNIK,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34.000,00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04776093937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KLETT VERLAG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DOMAGOJEVA 15,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115,00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63</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20030972598</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KORADO MOTORI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MEDULINSKA 47, 52100 PULA,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65,00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35836166996</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KOVČO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KUZMANIĆEVA 6,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375,00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65</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sz w:val="18"/>
                <w:szCs w:val="18"/>
              </w:rPr>
            </w:pPr>
            <w:r w:rsidRPr="00EF1084">
              <w:rPr>
                <w:rFonts w:cs="Tahoma"/>
                <w:sz w:val="18"/>
                <w:szCs w:val="18"/>
              </w:rPr>
              <w:t>11365260779</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 xml:space="preserve">KUZMA MIJO </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GRGURA ČEVAPOVIĆA 14, 31000 OSIJEK,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5.854,32</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14473790002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KUŽELKA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MARTINKOVAC BB, 51000 RIJEKA,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3.167,51</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67</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37830330079</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LIBURNIJA PARKING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M.TITA 76/1, 51410 OPATIJA,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1.060,00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68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75374786952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LIDER MEDIA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47F9C">
              <w:rPr>
                <w:rFonts w:cs="Tahoma"/>
                <w:noProof/>
                <w:sz w:val="22"/>
                <w:szCs w:val="22"/>
              </w:rPr>
              <w:t>OPATOVINA 29</w:t>
            </w:r>
            <w:r w:rsidRPr="00E47F9C">
              <w:rPr>
                <w:rFonts w:cs="Tahoma"/>
                <w:color w:val="000000"/>
                <w:sz w:val="22"/>
                <w:szCs w:val="22"/>
              </w:rPr>
              <w:t>,</w:t>
            </w:r>
            <w:r w:rsidRPr="00EF1084">
              <w:rPr>
                <w:rFonts w:cs="Tahoma"/>
                <w:color w:val="000000"/>
                <w:sz w:val="18"/>
                <w:szCs w:val="18"/>
              </w:rPr>
              <w:t xml:space="preserve">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769,53</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69</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57560191883</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LIMES PLUS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KAMENARKA 29</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1.930,33</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03553904313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LOVRINČEVIĆ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PUT TRŠĆENICE 13</w:t>
            </w:r>
            <w:r w:rsidRPr="00EF1084">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4.797,76</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71</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54622707977</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M.A.C.K.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FRANA SUPILA 3, 20000 DUBROVNIK,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1.937,50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26054727998</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MAG TRGOVINA I USLUGE, vl. Domagoj Kiseljak</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JANDRIŠEVA 10, 10410 VELIKA GORICA,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1.062,50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73</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73749851633</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MARJAN AUTO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MATICE HRVATSKE 29A, 21000 SPLIT,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507,79</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56214047099</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MATRIX-OBRT ZA PRANJE AUTOMOBILA, vl. Boris Muješić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STOJA 3, 52100 PULA,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5.820,00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75</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42474114531</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MIRAKUL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VUKOVARSKA 88, 31000 OSIJEK,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76,68</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74865163332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MOBILE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ULICA KRALJA TVRTKA 3, 23000 ZADAR,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1.045,68</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77</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35447025274</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MODUL AUTO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ZAGREBAČKA 90, 23000 ZADAR,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871,14</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78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77328114519</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MONDO-TRADE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UZ JADRANSKU CESTU 48A</w:t>
            </w:r>
            <w:r w:rsidRPr="00EF1084">
              <w:rPr>
                <w:rFonts w:cs="Tahoma"/>
                <w:color w:val="000000"/>
                <w:sz w:val="18"/>
                <w:szCs w:val="18"/>
              </w:rPr>
              <w:t>, 20236 MOKOŠICA,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250,00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79</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62432847064</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OBRT ZA USLUGE A.B.M., vl. Branka Šegvić</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PUT SKALICA 33</w:t>
            </w:r>
            <w:r w:rsidRPr="00EF1084">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5.900,00</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44540252638</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OBRT ZA PRANJE VOZILA GIGO, vl. Tomislav Oštrić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KNEZA TRPIMIRA  0,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40.596,00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81</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54524649086</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OMEGA AUTO d.o.o.</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MIOČIĆI 6, 20213 DUBROVNIK-ĆILIPI,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1.516,59</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69890456620</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47F9C">
            <w:pPr>
              <w:rPr>
                <w:color w:val="000000"/>
                <w:sz w:val="18"/>
                <w:szCs w:val="18"/>
              </w:rPr>
            </w:pPr>
            <w:r w:rsidRPr="00E47F9C">
              <w:rPr>
                <w:color w:val="000000"/>
                <w:sz w:val="18"/>
                <w:szCs w:val="18"/>
              </w:rPr>
              <w:t>OPERI ME OBRT ZA USLUGE vl. Nenad Pršendić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A.B. ŠIMIĆA B.B.,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4.250,00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83</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07267105283</w:t>
            </w:r>
          </w:p>
        </w:tc>
        <w:tc>
          <w:tcPr>
            <w:tcW w:type="dxa" w:w="2410"/>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ORTEO d.o.o. </w:t>
            </w:r>
          </w:p>
        </w:tc>
        <w:tc>
          <w:tcPr>
            <w:tcW w:type="dxa" w:w="226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JABLANOVA 15, 31000 OSIJEK, HRVATSKA</w:t>
            </w:r>
          </w:p>
        </w:tc>
        <w:tc>
          <w:tcPr>
            <w:tcW w:type="dxa" w:w="1559"/>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628,19</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82333208898</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ORYX GRUPA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LJUDEVITA POSAVSKOG 7a, 10360 Sesvete,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77.639,15</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85</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41087896164</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PARKCOM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MEDVEDGRADSKA 47,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250,00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13357100733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PATRIK TAŠEVCI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FRANE COTE 2, 10360 SESVETE,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21.619,00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87</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35758070057</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PETA BRZINA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ŠKABRNJA</w:t>
            </w:r>
            <w:r w:rsidRPr="00EF1084">
              <w:rPr>
                <w:rFonts w:cs="Tahoma"/>
                <w:color w:val="000000"/>
                <w:sz w:val="18"/>
                <w:szCs w:val="18"/>
              </w:rPr>
              <w:t>,</w:t>
            </w:r>
            <w:r>
              <w:rPr>
                <w:rFonts w:cs="Tahoma"/>
                <w:color w:val="000000"/>
                <w:sz w:val="18"/>
                <w:szCs w:val="18"/>
              </w:rPr>
              <w:t xml:space="preserve"> 23223</w:t>
            </w:r>
            <w:r w:rsidRPr="00EF1084">
              <w:rPr>
                <w:rFonts w:cs="Tahoma"/>
                <w:color w:val="000000"/>
                <w:sz w:val="18"/>
                <w:szCs w:val="18"/>
              </w:rPr>
              <w:t xml:space="preserve"> </w:t>
            </w:r>
            <w:r>
              <w:rPr>
                <w:rFonts w:cs="Tahoma"/>
                <w:color w:val="000000"/>
                <w:sz w:val="18"/>
                <w:szCs w:val="18"/>
              </w:rPr>
              <w:t>OPĆINA ŠKABRNJA</w:t>
            </w:r>
            <w:r w:rsidRPr="00EF1084">
              <w:rPr>
                <w:rFonts w:cs="Tahoma"/>
                <w:color w:val="000000"/>
                <w:sz w:val="18"/>
                <w:szCs w:val="18"/>
              </w:rPr>
              <w: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1.128,61</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88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75550985023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PETROL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OREŠKOVIĆEVA 6/h,OTOK, 10010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1.046,62</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89</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60126701591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PLANT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BANJAVCICEVA 22,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14.829,49</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56007827423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PORSCHE CROATIA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P.P. 62, ZAGREBAČKA 11</w:t>
            </w:r>
            <w:r>
              <w:rPr>
                <w:rFonts w:cs="Tahoma"/>
                <w:color w:val="000000"/>
                <w:sz w:val="18"/>
                <w:szCs w:val="18"/>
              </w:rPr>
              <w:t>7</w:t>
            </w:r>
            <w:r w:rsidRPr="00EF1084">
              <w:rPr>
                <w:rFonts w:cs="Tahoma"/>
                <w:color w:val="000000"/>
                <w:sz w:val="18"/>
                <w:szCs w:val="18"/>
              </w:rPr>
              <w:t>, 10410 VELIKA GORICA,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200,00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91</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67492500921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PORSCHE INTER AUTO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VELIMIRA ŠKORPIKA 21-23</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119.799,58</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13421314997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PROMET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Pr>
                <w:rFonts w:cs="Tahoma"/>
                <w:sz w:val="18"/>
                <w:szCs w:val="18"/>
              </w:rPr>
              <w:t>HERCEGOVAČKA ULICA 20, 210</w:t>
            </w:r>
            <w:r w:rsidRPr="00F836A9">
              <w:rPr>
                <w:rFonts w:cs="Tahoma"/>
                <w:sz w:val="18"/>
                <w:szCs w:val="18"/>
              </w:rPr>
              <w:t xml:space="preserve">00 </w:t>
            </w:r>
            <w:r>
              <w:rPr>
                <w:rFonts w:cs="Tahoma"/>
                <w:sz w:val="18"/>
                <w:szCs w:val="18"/>
              </w:rPr>
              <w:t>SPLIT</w:t>
            </w:r>
            <w:r w:rsidRPr="00EF1084">
              <w:rPr>
                <w:rFonts w:cs="Tahoma"/>
                <w:sz w:val="18"/>
                <w:szCs w:val="18"/>
              </w:rPr>
              <w: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150,00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93</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25210761537</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PROTEKTA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IVANA ŠIBLA 9,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850,00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54069837861</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PSC DALMACIJA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PUT MOSTINA 12A,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3.050,50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95</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96516152119</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QUAHWA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BOROVCI 5A</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613,00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52690554044</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RENT A CAR SERVIS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BRAZILSKA 2, 10090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2.343,80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97</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75715390821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RETEL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SVETI DUH 2-10,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12.067,69</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98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99080716453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SANITAT DUBROVNIK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ULICA MARKA MAROJICE 5</w:t>
            </w:r>
            <w:r w:rsidRPr="00EF1084">
              <w:rPr>
                <w:rFonts w:cs="Tahoma"/>
                <w:color w:val="000000"/>
                <w:sz w:val="18"/>
                <w:szCs w:val="18"/>
              </w:rPr>
              <w:t>, 20000 DUBROVNIK,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2.875,00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99</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39118078436</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SIGNUM IKS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RAFAELA LEVAKOVIĆA 12, 10373 IVANJA REKA,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2.225,00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00434440140</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SPLITSKO-MAKARSKA NADBISKUPIJA</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TRG FRANJE TUĐMANA 1,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49.030,38</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101</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91090634935</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STP AUTOKLUB SUPETAR</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ŽEDNO-DRAGE BB, 21400 SUPETAR,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284,95</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50759663382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SUB ROSA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TRUMBIĆEVA OBALA 17</w:t>
            </w:r>
            <w:r w:rsidRPr="00EF1084">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5.350,64</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103</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78300326512</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ŠIMUN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H.V. HRVATINIĆA 81, 32100 VINKOVCI,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86.187,14</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46637054013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ŠKOVACIN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OBALA KNEZA DOMAGOJA 5, 22203 ROGOZNICA,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200,00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105</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67564739211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ŠPOLJAR TRANSPORT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LJUDEVITA GAJA 13, 49218 PREGRADA,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58.613,47</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96874956915</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ŠTASNI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SAMOBORSKA 29</w:t>
            </w:r>
            <w:r w:rsidRPr="00EF1084">
              <w:rPr>
                <w:rFonts w:cs="Tahoma"/>
                <w:color w:val="000000"/>
                <w:sz w:val="18"/>
                <w:szCs w:val="18"/>
              </w:rPr>
              <w:t>4, 10090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18.057,74</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107</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73037001250</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TEHNIKA d.d.</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ULICA GRADA VUKOVARA 274,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9.629,22</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108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92246704581</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TEHNO ELEKTRONIK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JOSIPA KOSORA 46, 20000 DUBROVNIK,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562,50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109</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73201530474</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TELMA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ZATON DOLI</w:t>
            </w:r>
            <w:r w:rsidRPr="00EF1084">
              <w:rPr>
                <w:rFonts w:cs="Tahoma"/>
                <w:color w:val="000000"/>
                <w:sz w:val="18"/>
                <w:szCs w:val="18"/>
              </w:rPr>
              <w:t>, 20230 STON,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2.125,00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75881672457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TERMOLAKIRNICA LEPI, vl. VILIM LEPUŠIĆ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LEPUŠIĆI 15, 10040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3.244,73</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111</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sz w:val="18"/>
                <w:szCs w:val="18"/>
              </w:rPr>
            </w:pPr>
            <w:r w:rsidRPr="00EF1084">
              <w:rPr>
                <w:rFonts w:cs="Tahoma"/>
                <w:sz w:val="18"/>
                <w:szCs w:val="18"/>
              </w:rPr>
              <w:t>15980292681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TM VOZILA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KOVINSKA 4, 10090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13.550,55</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39314954298</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TOP TEAM PLUS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HRASTOVIČKA 19, 10250 LUČKO,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4.002,64</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113</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56983244871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TOYOTA CENTAR ZAGREB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VELIKOPOLjSKA 1,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42.360,07</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84210581427</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TRGOCENTAR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103. BRIGADE 8, 49210 ZABOK,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435,46</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115</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35298186296</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TRGOVAČKO-USLUŽNI OBRT SKRIPTA, vl. Slavko Vidović</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LUCIJIN PUT 20, 21216 KAŠTEL STARI,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251,90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70184276991</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TROFEJ AUTO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ZAGREBAČKA 92, 23000 ZADAR,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3.983,92</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117</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94944289033</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UDRUGA HRVATSKIH PUTNIČKIH AGENCIJA</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I.KRŠNJAVOGA 1/II,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1.250,00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118</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95263983283</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UNI RENT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Pr>
                <w:rFonts w:cs="Tahoma"/>
                <w:color w:val="000000"/>
                <w:sz w:val="18"/>
                <w:szCs w:val="18"/>
              </w:rPr>
              <w:t>PUT GOSPE STOMORIJE 2, 21216</w:t>
            </w:r>
            <w:r w:rsidRPr="00EF1084">
              <w:rPr>
                <w:rFonts w:cs="Tahoma"/>
                <w:color w:val="000000"/>
                <w:sz w:val="18"/>
                <w:szCs w:val="18"/>
              </w:rPr>
              <w:t xml:space="preserve"> KAŠTEL </w:t>
            </w:r>
            <w:r>
              <w:rPr>
                <w:rFonts w:cs="Tahoma"/>
                <w:color w:val="000000"/>
                <w:sz w:val="18"/>
                <w:szCs w:val="18"/>
              </w:rPr>
              <w:t>STARI</w:t>
            </w:r>
            <w:r w:rsidRPr="00EF1084">
              <w:rPr>
                <w:rFonts w:cs="Tahoma"/>
                <w:color w:val="000000"/>
                <w:sz w:val="18"/>
                <w:szCs w:val="18"/>
              </w:rPr>
              <w:t>,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6.317,20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119</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43504520878</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VENIA REVIZIJA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ŠARENGRADSKA 9</w:t>
            </w:r>
            <w:r w:rsidRPr="00EF1084">
              <w:rPr>
                <w:rFonts w:cs="Tahoma"/>
                <w:color w:val="000000"/>
                <w:sz w:val="18"/>
                <w:szCs w:val="18"/>
              </w:rPr>
              <w:t>, 10000 ZAGREB,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16.652,18</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120</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21405294040</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VG-BLIC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ŠESTINSKI DOL 135 C,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41.195,74</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121</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64731717121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VIATOR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Pr>
                <w:rFonts w:cs="Tahoma"/>
                <w:color w:val="000000"/>
                <w:sz w:val="18"/>
                <w:szCs w:val="18"/>
              </w:rPr>
              <w:t>KRALJA DRŽISLAVA 6</w:t>
            </w:r>
            <w:r w:rsidRPr="00EF1084">
              <w:rPr>
                <w:rFonts w:cs="Tahoma"/>
                <w:color w:val="000000"/>
                <w:sz w:val="18"/>
                <w:szCs w:val="18"/>
              </w:rPr>
              <w:t>, 21000 SPLIT,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9.525,31</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lastRenderedPageBreak/>
              <w:t>122</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29524210204</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VIPNET d.o.o.</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VRTNI PUT 1, 10000 ZAGREB,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6.724,53</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123</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76631157481</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VUČA AUTOMOBILA PNC, vl. Zdravko Protega</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GORNJE PROTEGE 29, 22000 ŠIBENIK,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356,00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124</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31115450546</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VUČNA SLUŽBA BOŽIĆ, vl Darko Božić</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BUDAČKA 251, 53000 GOSPIĆ,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3.198,00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125</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79263523642</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WDF DOSTAVA VODE d.o.o.</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LUDBREŠKA 116 GLOBOČEC, 42230 LUDBREG,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5.320,00</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F836A9">
            <w:pPr>
              <w:jc w:val="right"/>
              <w:rPr>
                <w:rFonts w:cs="Tahoma"/>
                <w:sz w:val="18"/>
                <w:szCs w:val="18"/>
              </w:rPr>
            </w:pPr>
            <w:r w:rsidRPr="00F836A9">
              <w:rPr>
                <w:rFonts w:cs="Tahoma"/>
                <w:sz w:val="18"/>
                <w:szCs w:val="18"/>
              </w:rPr>
              <w:t>126</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sz w:val="18"/>
                <w:szCs w:val="18"/>
              </w:rPr>
            </w:pPr>
            <w:r w:rsidRPr="00EF1084">
              <w:rPr>
                <w:rFonts w:cs="Tahoma"/>
                <w:sz w:val="18"/>
                <w:szCs w:val="18"/>
              </w:rPr>
              <w:t>32003214762</w:t>
            </w:r>
          </w:p>
        </w:tc>
        <w:tc>
          <w:tcPr>
            <w:tcW w:type="dxa" w:w="2410"/>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ZAJEDNIČKI OBRT BROD PARKING, vl. Josip Jurković i drugi</w:t>
            </w:r>
          </w:p>
        </w:tc>
        <w:tc>
          <w:tcPr>
            <w:tcW w:type="dxa" w:w="2268"/>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PILAREVA 20, 35000 SLAVONSKI BROD, HRVATSKA</w:t>
            </w:r>
          </w:p>
        </w:tc>
        <w:tc>
          <w:tcPr>
            <w:tcW w:type="dxa" w:w="1559"/>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120,00</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DBE5F1" w:color="auto" w:val="clear"/>
            <w:vAlign w:val="center"/>
          </w:tcPr>
          <w:p w:rsidRDefault="00801FFD" w:rsidP="00801FFD" w:rsidR="00801FFD" w:rsidRPr="00F836A9">
            <w:pPr>
              <w:jc w:val="right"/>
              <w:rPr>
                <w:rFonts w:cs="Tahoma"/>
                <w:sz w:val="18"/>
                <w:szCs w:val="18"/>
              </w:rPr>
            </w:pPr>
            <w:r w:rsidRPr="00F836A9">
              <w:rPr>
                <w:rFonts w:cs="Tahoma"/>
                <w:sz w:val="18"/>
                <w:szCs w:val="18"/>
              </w:rPr>
              <w:t>127</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09740317848</w:t>
            </w:r>
          </w:p>
        </w:tc>
        <w:tc>
          <w:tcPr>
            <w:tcW w:type="dxa" w:w="2410"/>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ZAKLADA POMORSKE TRG. AKADEMIJE "IVO RAČIĆ"</w:t>
            </w:r>
          </w:p>
        </w:tc>
        <w:tc>
          <w:tcPr>
            <w:tcW w:type="dxa" w:w="2268"/>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ĆIRA CARIĆA 4, 20000 DUBROVNIK, HRVATSKA</w:t>
            </w:r>
          </w:p>
        </w:tc>
        <w:tc>
          <w:tcPr>
            <w:tcW w:type="dxa" w:w="1559"/>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32.982,75</w:t>
            </w:r>
          </w:p>
        </w:tc>
        <w:tc>
          <w:tcPr>
            <w:tcW w:type="dxa" w:w="2127"/>
            <w:tcBorders>
              <w:top w:space="0" w:sz="4" w:color="95B3D7" w:val="single"/>
              <w:left w:val="nil"/>
              <w:bottom w:space="0" w:sz="4" w:color="95B3D7" w:val="single"/>
              <w:right w:val="nil"/>
            </w:tcBorders>
            <w:shd w:fill="DBE5F1" w:color="auto" w:val="clear"/>
            <w:vAlign w:val="center"/>
          </w:tcPr>
          <w:p w:rsidRDefault="00801FFD" w:rsidP="00801FFD" w:rsidR="00801FFD" w:rsidRPr="00EF1084">
            <w:pPr>
              <w:rPr>
                <w:rFonts w:cs="Tahoma"/>
                <w:sz w:val="18"/>
                <w:szCs w:val="18"/>
              </w:rPr>
            </w:pPr>
            <w:r w:rsidRPr="00EF1084">
              <w:rPr>
                <w:rFonts w:cs="Tahoma"/>
                <w:sz w:val="18"/>
                <w:szCs w:val="18"/>
              </w:rPr>
              <w:t>3.1. Ostali vjerovnici s tražbinom do 250.000,00 Kn</w:t>
            </w:r>
          </w:p>
        </w:tc>
      </w:tr>
      <w:tr w:rsidTr="00801FFD" w:rsidR="00801FFD" w:rsidRPr="00EF1084">
        <w:trPr>
          <w:cantSplit/>
          <w:trHeight w:val="397"/>
        </w:trPr>
        <w:tc>
          <w:tcPr>
            <w:tcW w:type="dxa" w:w="2127"/>
            <w:gridSpan w:val="2"/>
            <w:tcBorders>
              <w:top w:space="0" w:sz="6" w:color="4F81BD" w:val="double"/>
              <w:left w:space="0" w:sz="4" w:color="95B3D7" w:val="single"/>
              <w:bottom w:space="0" w:sz="4" w:color="95B3D7" w:val="single"/>
              <w:right w:val="nil"/>
            </w:tcBorders>
            <w:shd w:fill="auto" w:color="auto" w:val="clear"/>
            <w:noWrap/>
            <w:vAlign w:val="center"/>
          </w:tcPr>
          <w:p w:rsidRDefault="00801FFD" w:rsidP="00801FFD" w:rsidR="00801FFD" w:rsidRPr="00EF1084">
            <w:pPr>
              <w:rPr>
                <w:rFonts w:cs="Tahoma"/>
                <w:b/>
                <w:bCs/>
                <w:sz w:val="18"/>
                <w:szCs w:val="18"/>
              </w:rPr>
            </w:pPr>
            <w:r w:rsidRPr="00EF1084">
              <w:rPr>
                <w:rFonts w:cs="Tahoma"/>
                <w:b/>
                <w:bCs/>
                <w:sz w:val="18"/>
                <w:szCs w:val="18"/>
              </w:rPr>
              <w:t>Ukupno:</w:t>
            </w:r>
          </w:p>
        </w:tc>
        <w:tc>
          <w:tcPr>
            <w:tcW w:type="dxa" w:w="2410"/>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c>
          <w:tcPr>
            <w:tcW w:type="dxa" w:w="2268"/>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c>
          <w:tcPr>
            <w:tcW w:type="dxa" w:w="1559"/>
            <w:tcBorders>
              <w:top w:space="0" w:sz="6" w:color="4F81BD" w:val="double"/>
              <w:left w:val="nil"/>
              <w:bottom w:space="0" w:sz="4" w:color="95B3D7" w:val="single"/>
              <w:right w:val="nil"/>
            </w:tcBorders>
            <w:shd w:fill="auto" w:color="auto" w:val="clear"/>
            <w:noWrap/>
            <w:vAlign w:val="center"/>
          </w:tcPr>
          <w:p w:rsidRDefault="00801FFD" w:rsidP="00801FFD" w:rsidR="00801FFD" w:rsidRPr="00EF1084">
            <w:pPr>
              <w:jc w:val="right"/>
              <w:rPr>
                <w:rFonts w:cs="Tahoma"/>
                <w:b/>
                <w:bCs/>
                <w:color w:val="000000"/>
                <w:sz w:val="18"/>
                <w:szCs w:val="18"/>
              </w:rPr>
            </w:pPr>
            <w:r w:rsidRPr="00517498">
              <w:rPr>
                <w:rFonts w:cs="Tahoma"/>
                <w:b/>
                <w:bCs/>
                <w:color w:val="000000"/>
                <w:sz w:val="18"/>
                <w:szCs w:val="18"/>
              </w:rPr>
              <w:t>2.026.844,05</w:t>
            </w:r>
          </w:p>
        </w:tc>
        <w:tc>
          <w:tcPr>
            <w:tcW w:type="dxa" w:w="2127"/>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r>
    </w:tbl>
    <w:p w:rsidRDefault="00801FFD" w:rsidP="00801FFD" w:rsidR="00801FFD">
      <w:pPr>
        <w:rPr>
          <w:rFonts w:cs="Tahoma"/>
          <w:color w:val="222222"/>
        </w:rPr>
      </w:pPr>
    </w:p>
    <w:p w:rsidRDefault="00801FFD" w:rsidP="00E47F9C" w:rsidR="00801FFD">
      <w:pPr>
        <w:jc w:val="both"/>
        <w:rPr>
          <w:rFonts w:cs="Tahoma"/>
          <w:color w:val="222222"/>
          <w:sz w:val="22"/>
          <w:szCs w:val="22"/>
        </w:rPr>
      </w:pPr>
      <w:r w:rsidRPr="00E47F9C">
        <w:rPr>
          <w:rFonts w:cs="Tahoma"/>
          <w:color w:val="222222"/>
          <w:sz w:val="22"/>
          <w:szCs w:val="22"/>
        </w:rPr>
        <w:t>Dužnik i Vjerovnici koji spadaju u grupu tijela o</w:t>
      </w:r>
      <w:r w:rsidR="00E47F9C">
        <w:rPr>
          <w:rFonts w:cs="Tahoma"/>
          <w:color w:val="000000"/>
          <w:sz w:val="22"/>
          <w:szCs w:val="22"/>
        </w:rPr>
        <w:t>stali vjerovnici s</w:t>
      </w:r>
      <w:r w:rsidRPr="00E47F9C">
        <w:rPr>
          <w:rFonts w:cs="Tahoma"/>
          <w:color w:val="000000"/>
          <w:sz w:val="22"/>
          <w:szCs w:val="22"/>
        </w:rPr>
        <w:t xml:space="preserve"> tražbinom do kn 250.000,00</w:t>
      </w:r>
      <w:r w:rsidRPr="00E47F9C">
        <w:rPr>
          <w:rFonts w:cs="Tahoma"/>
          <w:color w:val="222222"/>
          <w:sz w:val="22"/>
          <w:szCs w:val="22"/>
        </w:rPr>
        <w:t xml:space="preserve"> suglasno utvrđuju da će otpisati 60% utvrđene tražbine svakog navedenog vjerovnika iz ove grupe Vjerovnika, pri čemu će se preostali iznos od 40% utvrđene tražbine podmiriti kroz 12 mjeseci, i to na sljedeći način.</w:t>
      </w:r>
    </w:p>
    <w:p w:rsidRDefault="00E47F9C" w:rsidP="00E47F9C" w:rsidR="00E47F9C" w:rsidRPr="00E47F9C">
      <w:pPr>
        <w:jc w:val="both"/>
        <w:rPr>
          <w:rFonts w:cs="Tahoma"/>
          <w:color w:val="222222"/>
          <w:sz w:val="22"/>
          <w:szCs w:val="22"/>
        </w:rPr>
      </w:pPr>
    </w:p>
    <w:p w:rsidRDefault="00801FFD" w:rsidP="006B4299" w:rsidR="006B4299">
      <w:pPr>
        <w:jc w:val="both"/>
        <w:rPr>
          <w:rFonts w:cs="Tahoma"/>
          <w:color w:val="222222"/>
          <w:sz w:val="22"/>
          <w:szCs w:val="22"/>
        </w:rPr>
      </w:pPr>
      <w:r w:rsidRPr="00E47F9C">
        <w:rPr>
          <w:rFonts w:cs="Tahoma"/>
          <w:color w:val="222222"/>
          <w:sz w:val="22"/>
          <w:szCs w:val="22"/>
        </w:rPr>
        <w:t>Vjerovnici ove grupe vjerovnika suglasni su da će se 70% od preostalog iznosa od 40% utvrđene tražbine podmiriti u roku od 15 dana od dana pravomoćnosti rješenja nadležnog trgovačkog suda kojim se odobrava sklapanje ove predstečajne nagodbe, dok će se 30% od preostalog iznosa od 40% utvrđene tražbine podmiriti u roku od 12 mjeseci od dana pravomoćnosti rješenja nadležnog trgovačkog suda kojim se odobrava sklapanje ove predstečajne nagodbe, bez obračuna kamata, i to kako slijedi:</w:t>
      </w:r>
    </w:p>
    <w:p w:rsidRDefault="006B4299" w:rsidP="006B4299" w:rsidR="006B4299">
      <w:pPr>
        <w:jc w:val="both"/>
        <w:rPr>
          <w:rFonts w:cs="Tahoma"/>
          <w:color w:val="222222"/>
          <w:sz w:val="22"/>
          <w:szCs w:val="22"/>
        </w:rPr>
      </w:pPr>
    </w:p>
    <w:p w:rsidRDefault="00801FFD" w:rsidP="006B4299" w:rsidR="00801FFD" w:rsidRPr="006B4299">
      <w:pPr>
        <w:jc w:val="both"/>
        <w:rPr>
          <w:rFonts w:cs="Tahoma"/>
          <w:color w:val="222222"/>
          <w:sz w:val="22"/>
          <w:szCs w:val="22"/>
        </w:rPr>
      </w:pPr>
      <w:r w:rsidRPr="00E47F9C">
        <w:rPr>
          <w:rFonts w:cs="Tahoma"/>
          <w:noProof/>
          <w:sz w:val="22"/>
          <w:szCs w:val="22"/>
        </w:rPr>
        <w:t xml:space="preserve">Vjerovnik  </w:t>
      </w:r>
      <w:r w:rsidRPr="00E47F9C">
        <w:rPr>
          <w:rFonts w:cs="Tahoma"/>
          <w:b/>
          <w:bCs/>
          <w:noProof/>
          <w:sz w:val="22"/>
          <w:szCs w:val="22"/>
        </w:rPr>
        <w:t>A.C. DUJMOVIĆ d.o.o.</w:t>
      </w:r>
      <w:r w:rsidRPr="00E47F9C">
        <w:rPr>
          <w:rFonts w:cs="Tahoma"/>
          <w:noProof/>
          <w:sz w:val="22"/>
          <w:szCs w:val="22"/>
        </w:rPr>
        <w:t>, SAVE JUGO BUJKOVE 31, 51000 RIJEKA, HRVATSKA, OIB: 54397160071 prema Dužniku ima tražbinu u iznosu 10.234,25 Kn, od kojeg iznosa otpisuje iznos od 6.140,55 Kn koji se odnosi na otpis 60% utvrđenog iznosa tražbine. Dužnik pristaje na otpis naprijed navedenog dijela tražbine te se obvezuje preostali iznos tražbine u iznosu od 4.093,70 Kn podmiriti na slijedeći način:</w:t>
      </w:r>
    </w:p>
    <w:p w:rsidRDefault="00801FFD" w:rsidP="006B4299" w:rsidR="00801FFD" w:rsidRPr="006B4299">
      <w:pPr>
        <w:spacing w:before="120"/>
        <w:jc w:val="both"/>
        <w:rPr>
          <w:rFonts w:cs="Tahoma"/>
          <w:sz w:val="22"/>
          <w:szCs w:val="22"/>
        </w:rPr>
      </w:pPr>
      <w:r w:rsidRPr="00E47F9C">
        <w:rPr>
          <w:rFonts w:cs="Tahoma"/>
          <w:noProof/>
          <w:sz w:val="22"/>
          <w:szCs w:val="22"/>
        </w:rPr>
        <w:t>- iznos od 2.865,59 Kn  Dužnik će podmiriti najkasnije u roku od 15 dana od pravomoćnosti rješenja nadležnog trgovačkog suda kojim se odobrava skl</w:t>
      </w:r>
      <w:r w:rsidR="006B4299">
        <w:rPr>
          <w:rFonts w:cs="Tahoma"/>
          <w:noProof/>
          <w:sz w:val="22"/>
          <w:szCs w:val="22"/>
        </w:rPr>
        <w:t>apanje ove predstečajne nagodbe</w:t>
      </w:r>
      <w:r w:rsidRPr="00E47F9C">
        <w:rPr>
          <w:rFonts w:cs="Tahoma"/>
          <w:noProof/>
          <w:sz w:val="22"/>
          <w:szCs w:val="22"/>
        </w:rPr>
        <w:t>, dok će iznos od 1.228,11 Kn Dužnik podmiriti u roku od 12 mjeseci od dana  pravomoćnosti rješenja nadležnog trgovačkog suda kojim se odobrava sklapanje ove predstečajne nagodbe.</w:t>
      </w:r>
    </w:p>
    <w:p w:rsidRDefault="00801FFD" w:rsidP="006B4299" w:rsidR="00801FFD" w:rsidRPr="00E47F9C">
      <w:pPr>
        <w:spacing w:before="120"/>
        <w:jc w:val="both"/>
        <w:rPr>
          <w:rFonts w:cs="Tahoma"/>
          <w:noProof/>
          <w:sz w:val="22"/>
          <w:szCs w:val="22"/>
        </w:rPr>
      </w:pPr>
      <w:r w:rsidRPr="00E47F9C">
        <w:rPr>
          <w:rFonts w:cs="Tahoma"/>
          <w:noProof/>
          <w:sz w:val="22"/>
          <w:szCs w:val="22"/>
        </w:rPr>
        <w:t xml:space="preserve">Vjerovnik  </w:t>
      </w:r>
      <w:r w:rsidRPr="00E47F9C">
        <w:rPr>
          <w:rFonts w:cs="Tahoma"/>
          <w:b/>
          <w:bCs/>
          <w:noProof/>
          <w:sz w:val="22"/>
          <w:szCs w:val="22"/>
        </w:rPr>
        <w:t>AC PRIKRATKI d.o.o.</w:t>
      </w:r>
      <w:r w:rsidRPr="00E47F9C">
        <w:rPr>
          <w:rFonts w:cs="Tahoma"/>
          <w:noProof/>
          <w:sz w:val="22"/>
          <w:szCs w:val="22"/>
        </w:rPr>
        <w:t>, ZAGREBAČKA 101, 42000 VARAŽDIN, HRVATSKA, OIB: 38739470153 prema Dužniku ima tražbinu u iznosu 2.718,23 Kn, od kojeg iznosa otpisuje iznos od 1.630,94 Kn koji se odnosi na otpis 60% utvrđenog iznosa tražbine. Dužnik pristaje na otpis naprijed navedenog dijela tražbine te se obvezuje preostali iznos tražbine u iznosu od 1.087,29 Kn podmiriti na slijedeći način:</w:t>
      </w:r>
    </w:p>
    <w:p w:rsidRDefault="00801FFD" w:rsidP="006B4299" w:rsidR="00801FFD" w:rsidRPr="006B4299">
      <w:pPr>
        <w:spacing w:before="120"/>
        <w:jc w:val="both"/>
        <w:rPr>
          <w:rFonts w:cs="Tahoma"/>
          <w:sz w:val="22"/>
          <w:szCs w:val="22"/>
        </w:rPr>
      </w:pPr>
      <w:r w:rsidRPr="00E47F9C">
        <w:rPr>
          <w:rFonts w:cs="Tahoma"/>
          <w:noProof/>
          <w:sz w:val="22"/>
          <w:szCs w:val="22"/>
        </w:rPr>
        <w:t>- iznos od 761,10 Kn  Dužnik će podmiriti najkasnije u roku od 15 dana od pravomoćnosti rješenja nadležnog trgovačkog suda kojim se odobrava sklapanje ove predstečajne nagodbe , dok će iznos od 326,19 Kn Dužnik podmiriti u roku od 12 mjeseci od dana  pravomoćnosti rješenja nadležnog trgovačkog suda kojim se odobrava sklapanje ove predstečajne nagodbe.</w:t>
      </w:r>
    </w:p>
    <w:p w:rsidRDefault="00801FFD" w:rsidP="006B4299" w:rsidR="00801FFD" w:rsidRPr="00E47F9C">
      <w:pPr>
        <w:spacing w:before="120"/>
        <w:jc w:val="both"/>
        <w:rPr>
          <w:rFonts w:cs="Tahoma"/>
          <w:noProof/>
          <w:sz w:val="22"/>
          <w:szCs w:val="22"/>
        </w:rPr>
      </w:pPr>
      <w:r w:rsidRPr="00E47F9C">
        <w:rPr>
          <w:rFonts w:cs="Tahoma"/>
          <w:noProof/>
          <w:sz w:val="22"/>
          <w:szCs w:val="22"/>
        </w:rPr>
        <w:t xml:space="preserve">Vjerovnik  </w:t>
      </w:r>
      <w:r w:rsidRPr="00E47F9C">
        <w:rPr>
          <w:rFonts w:cs="Tahoma"/>
          <w:b/>
          <w:bCs/>
          <w:noProof/>
          <w:sz w:val="22"/>
          <w:szCs w:val="22"/>
        </w:rPr>
        <w:t>ALISA I DARIO d.o.o.</w:t>
      </w:r>
      <w:r w:rsidRPr="00E47F9C">
        <w:rPr>
          <w:rFonts w:cs="Tahoma"/>
          <w:noProof/>
          <w:sz w:val="22"/>
          <w:szCs w:val="22"/>
        </w:rPr>
        <w:t xml:space="preserve">, DINKA TRINAJSTIĆA, 52100 PULA, HRVATSKA, OIB: 88741044509 prema Dužniku ima tražbinu u iznosu 25.387,50 Kn, od kojeg iznosa otpisuje iznos od 15.232,50 Kn koji se odnosi na otpis 60% utvrđenog iznosa tražbine. Dužnik pristaje na otpis naprijed </w:t>
      </w:r>
      <w:r w:rsidRPr="00E47F9C">
        <w:rPr>
          <w:rFonts w:cs="Tahoma"/>
          <w:noProof/>
          <w:sz w:val="22"/>
          <w:szCs w:val="22"/>
        </w:rPr>
        <w:lastRenderedPageBreak/>
        <w:t>navedenog dijela tražbine te se obvezuje preostali iznos tražbine u iznosu od 10.155,00 Kn podmiriti na slijedeći način:</w:t>
      </w:r>
    </w:p>
    <w:p w:rsidRDefault="00801FFD" w:rsidP="006B4299" w:rsidR="00801FFD" w:rsidRPr="006B4299">
      <w:pPr>
        <w:spacing w:before="120"/>
        <w:jc w:val="both"/>
        <w:rPr>
          <w:rFonts w:cs="Tahoma"/>
          <w:sz w:val="22"/>
          <w:szCs w:val="22"/>
        </w:rPr>
      </w:pPr>
      <w:r w:rsidRPr="00E47F9C">
        <w:rPr>
          <w:rFonts w:cs="Tahoma"/>
          <w:noProof/>
          <w:sz w:val="22"/>
          <w:szCs w:val="22"/>
        </w:rPr>
        <w:t>- iznos od 7.108,50 Kn  Dužnik će podmiriti najkasnije u roku od 15 dana od pravomoćnosti rješenja nadležnog trgovačkog suda kojim se odobrava sklapanje ove predstečajne nagodbe , dok će iznos od 3.046,50 Kn Dužnik podmiriti u roku od 12 mjeseci od dana  pravomoćnosti rješenja nadležnog trgovačkog suda kojim se odobrava sklapanje ove predstečajne nagodbe.</w:t>
      </w:r>
    </w:p>
    <w:p w:rsidRDefault="00801FFD" w:rsidP="006B4299" w:rsidR="00801FFD" w:rsidRPr="00E47F9C">
      <w:pPr>
        <w:spacing w:before="120"/>
        <w:jc w:val="both"/>
        <w:rPr>
          <w:rFonts w:cs="Tahoma"/>
          <w:noProof/>
          <w:sz w:val="22"/>
          <w:szCs w:val="22"/>
        </w:rPr>
      </w:pPr>
      <w:r w:rsidRPr="00E47F9C">
        <w:rPr>
          <w:rFonts w:cs="Tahoma"/>
          <w:noProof/>
          <w:sz w:val="22"/>
          <w:szCs w:val="22"/>
        </w:rPr>
        <w:t xml:space="preserve">Vjerovnik  </w:t>
      </w:r>
      <w:r w:rsidRPr="00E47F9C">
        <w:rPr>
          <w:rFonts w:cs="Tahoma"/>
          <w:b/>
          <w:bCs/>
          <w:noProof/>
          <w:sz w:val="22"/>
          <w:szCs w:val="22"/>
        </w:rPr>
        <w:t>AMERIČKA GOSPODARSKA KOMORA</w:t>
      </w:r>
      <w:r w:rsidRPr="00E47F9C">
        <w:rPr>
          <w:rFonts w:cs="Tahoma"/>
          <w:noProof/>
          <w:sz w:val="22"/>
          <w:szCs w:val="22"/>
        </w:rPr>
        <w:t>, STROJARSKA CESTA 22, 10000 ZAGREB, HRVATSKA, OIB: 91127208369 prema Dužniku ima tražbinu u iznosu 6.000,00 Kn, od kojeg iznosa otpisuje iznos od 3.600,00 Kn koji se odnosi na otpis 60% utvrđenog iznosa tražbine. Dužnik pristaje na otpis naprijed navedenog dijela tražbine te se obvezuje preostali iznos tražbine u iznosu od 2.400,00 Kn podmiriti na slijedeći način:</w:t>
      </w:r>
    </w:p>
    <w:p w:rsidRDefault="00801FFD" w:rsidP="006B4299" w:rsidR="00801FFD" w:rsidRPr="006B4299">
      <w:pPr>
        <w:spacing w:before="120"/>
        <w:jc w:val="both"/>
        <w:rPr>
          <w:rFonts w:cs="Tahoma"/>
          <w:sz w:val="22"/>
          <w:szCs w:val="22"/>
        </w:rPr>
      </w:pPr>
      <w:r w:rsidRPr="00E47F9C">
        <w:rPr>
          <w:rFonts w:cs="Tahoma"/>
          <w:noProof/>
          <w:sz w:val="22"/>
          <w:szCs w:val="22"/>
        </w:rPr>
        <w:t>- iznos od 1.680,00 Kn  Dužnik će podmiriti najkasnije u roku od 15 dana od pravomoćnosti rješenja nadležnog trgovačkog suda kojim se odobrava sklapanje ove predstečajne nagodbe , dok će iznos od 720,00 Kn Dužnik podmiriti u roku od 12 mjeseci od dana  pravomoćnosti rješenja nadležnog trgovačkog suda kojim se odobrava sklapanje ove predstečajne nagodbe.</w:t>
      </w:r>
    </w:p>
    <w:p w:rsidRDefault="00801FFD" w:rsidP="006B4299" w:rsidR="00801FFD" w:rsidRPr="00E47F9C">
      <w:pPr>
        <w:spacing w:before="120"/>
        <w:jc w:val="both"/>
        <w:rPr>
          <w:rFonts w:cs="Tahoma"/>
          <w:noProof/>
          <w:sz w:val="22"/>
          <w:szCs w:val="22"/>
        </w:rPr>
      </w:pPr>
      <w:r w:rsidRPr="00E47F9C">
        <w:rPr>
          <w:rFonts w:cs="Tahoma"/>
          <w:noProof/>
          <w:sz w:val="22"/>
          <w:szCs w:val="22"/>
        </w:rPr>
        <w:t xml:space="preserve">Vjerovnik  </w:t>
      </w:r>
      <w:r w:rsidRPr="00E47F9C">
        <w:rPr>
          <w:rFonts w:cs="Tahoma"/>
          <w:b/>
          <w:bCs/>
          <w:noProof/>
          <w:sz w:val="22"/>
          <w:szCs w:val="22"/>
        </w:rPr>
        <w:t>ANTE MATE d.o.o.</w:t>
      </w:r>
      <w:r w:rsidRPr="00E47F9C">
        <w:rPr>
          <w:rFonts w:cs="Tahoma"/>
          <w:noProof/>
          <w:sz w:val="22"/>
          <w:szCs w:val="22"/>
        </w:rPr>
        <w:t>, KRSTOVA 80B, 31000 OSIJEK, HRVATSKA, OIB: 99631610634 prema Dužniku ima tražbinu u iznosu 125,00 Kn, od kojeg iznosa otpisuje iznos od 75,00 Kn koji se odnosi na otpis 60% utvrđenog iznosa tražbine. Dužnik pristaje na otpis naprijed navedenog dijela tražbine te se obvezuje preostali iznos tražbine u iznosu od 50,00 Kn podmiriti na slijedeći način:</w:t>
      </w:r>
    </w:p>
    <w:p w:rsidRDefault="00801FFD" w:rsidP="006B4299" w:rsidR="00801FFD" w:rsidRPr="006B4299">
      <w:pPr>
        <w:spacing w:before="120"/>
        <w:jc w:val="both"/>
        <w:rPr>
          <w:rFonts w:cs="Tahoma"/>
          <w:sz w:val="22"/>
          <w:szCs w:val="22"/>
        </w:rPr>
      </w:pPr>
      <w:r w:rsidRPr="006B4299">
        <w:rPr>
          <w:rFonts w:cs="Tahoma"/>
          <w:noProof/>
          <w:sz w:val="22"/>
          <w:szCs w:val="22"/>
        </w:rPr>
        <w:t>- iznos od 35,00 Kn  Dužnik će podmiriti najkasnije u roku od 15 dana od pravomoćnosti rješenja nadležnog trgovačkog suda kojim se odobrava sklapanje ove predstečajne nagodbe , dok će iznos od 15,00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PRODAJNI CENTAR MUŠE d.o.o.</w:t>
      </w:r>
      <w:r w:rsidRPr="006B4299">
        <w:rPr>
          <w:noProof/>
          <w:sz w:val="22"/>
          <w:szCs w:val="22"/>
        </w:rPr>
        <w:t>, CENTRALNO SKLADIŠTE, 21000 SPLIT, HRVATSKA, OIB: 34663224103 prema Dužniku ima tražbinu u iznosu 4.486,49 Kn, od kojeg iznosa otpisuje iznos od 2.691,89 Kn koji se odnosi na otpis 60% utvrđenog iznosa tražbine. Dužnik pristaje na otpis naprijed navedenog dijela tražbine te se obvezuje preostali iznos tražbine u iznosu od 1.794,60 Kn podmiriti na slijedeći način:</w:t>
      </w:r>
    </w:p>
    <w:p w:rsidRDefault="00801FFD" w:rsidP="006B4299" w:rsidR="00801FFD" w:rsidRPr="006B4299">
      <w:pPr>
        <w:spacing w:before="120"/>
        <w:jc w:val="both"/>
        <w:rPr>
          <w:sz w:val="22"/>
          <w:szCs w:val="22"/>
        </w:rPr>
      </w:pPr>
      <w:r w:rsidRPr="006B4299">
        <w:rPr>
          <w:noProof/>
          <w:sz w:val="22"/>
          <w:szCs w:val="22"/>
        </w:rPr>
        <w:t>- iznos od 1.256,22 Kn  Dužnik će podmiriti najkasnije u roku od 15 dana od pravomoćnosti rješenja nadležnog trgovačkog suda kojim se odobrava sklapanje ove predstečajne nagodbe , dok će iznos od 538,38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ARENATURIST d.d.</w:t>
      </w:r>
      <w:r w:rsidRPr="006B4299">
        <w:rPr>
          <w:noProof/>
          <w:sz w:val="22"/>
          <w:szCs w:val="22"/>
        </w:rPr>
        <w:t>, SMAREGLIEVA 3, 52100 PULA, HRVATSKA, OIB: 47625429199 prema Dužniku ima tražbinu u iznosu 4.813,02 Kn, od kojeg iznosa otpisuje iznos od 2.887,81 Kn koji se odnosi na otpis 60% utvrđenog iznosa tražbine. Dužnik pristaje na otpis naprijed navedenog dijela tražbine te se obvezuje preostali iznos tražbine u iznosu od 1.925,21 Kn podmiriti na slijedeći način:</w:t>
      </w:r>
    </w:p>
    <w:p w:rsidRDefault="00801FFD" w:rsidP="006B4299" w:rsidR="00801FFD" w:rsidRPr="006B4299">
      <w:pPr>
        <w:spacing w:before="120"/>
        <w:jc w:val="both"/>
        <w:rPr>
          <w:sz w:val="22"/>
          <w:szCs w:val="22"/>
        </w:rPr>
      </w:pPr>
      <w:r w:rsidRPr="006B4299">
        <w:rPr>
          <w:noProof/>
          <w:sz w:val="22"/>
          <w:szCs w:val="22"/>
        </w:rPr>
        <w:t>- iznos od 1.347,65 Kn  Dužnik će podmiriti najkasnije u roku od 15 dana od pravomoćnosti rješenja nadležnog trgovačkog suda kojim se odobrava sklapanje ove predstečajne nagodbe , dok će iznos od 577,56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ARONDA ADRIANA TRAVEL d.o.o.</w:t>
      </w:r>
      <w:r w:rsidRPr="006B4299">
        <w:rPr>
          <w:noProof/>
          <w:sz w:val="22"/>
          <w:szCs w:val="22"/>
        </w:rPr>
        <w:t>, ANTUNA MIHIĆA 3, 51410 OPATIJA, HRVATSKA, OIB: 95393736188 prema Dužniku ima tražbinu u iznosu 2.137,00 Kn, od kojeg iznosa otpisuje iznos od 1.282,20 Kn koji se odnosi na otpis 60% utvrđenog iznosa tražbine. Dužnik pristaje na otpis naprijed navedenog dijela tražbine te se obvezuje preostali iznos tražbine u iznosu od 854,80 Kn podmiriti na slijedeći način:</w:t>
      </w:r>
    </w:p>
    <w:p w:rsidRDefault="00801FFD" w:rsidP="006B4299" w:rsidR="00801FFD" w:rsidRPr="006B4299">
      <w:pPr>
        <w:spacing w:before="120"/>
        <w:jc w:val="both"/>
        <w:rPr>
          <w:sz w:val="22"/>
          <w:szCs w:val="22"/>
        </w:rPr>
      </w:pPr>
      <w:r w:rsidRPr="006B4299">
        <w:rPr>
          <w:noProof/>
          <w:sz w:val="22"/>
          <w:szCs w:val="22"/>
        </w:rPr>
        <w:t>- iznos od 598,36 Kn  Dužnik će podmiriti najkasnije u roku od 15 dana od pravomoćnosti rješenja nadležnog trgovačkog suda kojim se odobrava sklapanje ove predstečajne nagodb</w:t>
      </w:r>
      <w:r w:rsidR="006B4299">
        <w:rPr>
          <w:noProof/>
          <w:sz w:val="22"/>
          <w:szCs w:val="22"/>
        </w:rPr>
        <w:t>e</w:t>
      </w:r>
      <w:r w:rsidRPr="006B4299">
        <w:rPr>
          <w:noProof/>
          <w:sz w:val="22"/>
          <w:szCs w:val="22"/>
        </w:rPr>
        <w:t>, dok će iznos od 256,44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lastRenderedPageBreak/>
        <w:t xml:space="preserve">Vjerovnik  </w:t>
      </w:r>
      <w:r w:rsidRPr="006B4299">
        <w:rPr>
          <w:b/>
          <w:bCs/>
          <w:noProof/>
          <w:sz w:val="22"/>
          <w:szCs w:val="22"/>
        </w:rPr>
        <w:t>AURUM LUX d.o.o.</w:t>
      </w:r>
      <w:r w:rsidRPr="006B4299">
        <w:rPr>
          <w:noProof/>
          <w:sz w:val="22"/>
          <w:szCs w:val="22"/>
        </w:rPr>
        <w:t>, MIOČIĆI 2, 20213 DUBROVNIK-ĆILIPI, HRVATSKA, OIB: 23515621597 prema Dužniku ima tražbinu u iznosu 8.865,20 Kn, od kojeg iznosa otpisuje iznos od 5.319,12 Kn koji se odnosi na otpis 60% utvrđenog iznosa tražbine. Dužnik pristaje na otpis naprijed navedenog dijela tražbine te se obvezuje preostali iznos tražbine u iznosu od 3.546,08 Kn podmiriti na slijedeći način:</w:t>
      </w:r>
    </w:p>
    <w:p w:rsidRDefault="00801FFD" w:rsidP="006B4299" w:rsidR="00801FFD" w:rsidRPr="006B4299">
      <w:pPr>
        <w:spacing w:before="120"/>
        <w:jc w:val="both"/>
        <w:rPr>
          <w:sz w:val="22"/>
          <w:szCs w:val="22"/>
        </w:rPr>
      </w:pPr>
      <w:r w:rsidRPr="006B4299">
        <w:rPr>
          <w:noProof/>
          <w:sz w:val="22"/>
          <w:szCs w:val="22"/>
        </w:rPr>
        <w:t>- iznos od 2.482,26 Kn  Dužnik će podmiriti najkasnije u roku od 15 dana od pravomoćnosti rješenja nadležnog trgovačkog suda kojim se odobrava sklapanje ove predstečajne nagodbe , dok će iznos od 1.063,82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DAVOR d.o.o.</w:t>
      </w:r>
      <w:r w:rsidRPr="006B4299">
        <w:rPr>
          <w:noProof/>
          <w:sz w:val="22"/>
          <w:szCs w:val="22"/>
        </w:rPr>
        <w:t>, HERCEGOVAČKA 74, 21000 SPLIT, HRVATSKA, OIB: 37415954013 prema Dužniku ima tražbinu u iznosu 2.722,10 Kn, od kojeg iznosa otpisuje iznos od 1.633,26 Kn koji se odnosi na otpis 60% utvrđenog iznosa tražbine. Dužnik pristaje na otpis naprijed navedenog dijela tražbine te se obvezuje preostali iznos tražbine u iznosu od 1.088,84 Kn podmiriti na slijedeći način:</w:t>
      </w:r>
    </w:p>
    <w:p w:rsidRDefault="00801FFD" w:rsidP="006B4299" w:rsidR="00801FFD" w:rsidRPr="006B4299">
      <w:pPr>
        <w:spacing w:before="120"/>
        <w:jc w:val="both"/>
        <w:rPr>
          <w:sz w:val="22"/>
          <w:szCs w:val="22"/>
        </w:rPr>
      </w:pPr>
      <w:r w:rsidRPr="006B4299">
        <w:rPr>
          <w:noProof/>
          <w:sz w:val="22"/>
          <w:szCs w:val="22"/>
        </w:rPr>
        <w:t>- iznos od 762,19 Kn  Dužnik će podmiriti najkasnije u roku od 15 dana od pravomoćnosti rješenja nadležnog trgovačkog suda kojim se odobrava sklapanje ove predstečajne nagodbe , dok će iznos od 326,65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BENUSSI d.o.o.</w:t>
      </w:r>
      <w:r w:rsidRPr="006B4299">
        <w:rPr>
          <w:noProof/>
          <w:sz w:val="22"/>
          <w:szCs w:val="22"/>
        </w:rPr>
        <w:t>, INDUSTRIJSKA 2/D, 52100 PULA, HRVATSKA, OIB: 96262119913 prema Dužniku ima tražbinu u iznosu 9.602,55 Kn, od kojeg iznosa otpisuje iznos od 5.761,53 Kn koji se odnosi na otpis 60% utvrđenog iznosa tražbine. Dužnik pristaje na otpis naprijed navedenog dijela tražbine te se obvezuje preostali iznos tražbine u iznosu od 3.841,02 Kn podmiriti na slijedeći način:</w:t>
      </w:r>
    </w:p>
    <w:p w:rsidRDefault="00801FFD" w:rsidP="006B4299" w:rsidR="006B4299">
      <w:pPr>
        <w:spacing w:before="120"/>
        <w:jc w:val="both"/>
        <w:rPr>
          <w:sz w:val="22"/>
          <w:szCs w:val="22"/>
        </w:rPr>
      </w:pPr>
      <w:r w:rsidRPr="006B4299">
        <w:rPr>
          <w:noProof/>
          <w:sz w:val="22"/>
          <w:szCs w:val="22"/>
        </w:rPr>
        <w:t>- iznos od 2.688,71 Kn  Dužnik će podmiriti najkasnije u roku od 15 dana od pravomoćnosti rješenja nadležnog trgovačkog suda kojim se odobrava sklapanje ove predstečajne nagodbe , dok će iznos od 1.152,31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sz w:val="22"/>
          <w:szCs w:val="22"/>
        </w:rPr>
      </w:pPr>
      <w:r w:rsidRPr="006B4299">
        <w:rPr>
          <w:noProof/>
          <w:sz w:val="22"/>
          <w:szCs w:val="22"/>
        </w:rPr>
        <w:t xml:space="preserve">Vjerovnik  </w:t>
      </w:r>
      <w:r w:rsidRPr="006B4299">
        <w:rPr>
          <w:b/>
          <w:bCs/>
          <w:noProof/>
          <w:sz w:val="22"/>
          <w:szCs w:val="22"/>
        </w:rPr>
        <w:t>AUTO CENTAR SERDAREVIĆ d.o.o.</w:t>
      </w:r>
      <w:r w:rsidRPr="006B4299">
        <w:rPr>
          <w:noProof/>
          <w:sz w:val="22"/>
          <w:szCs w:val="22"/>
        </w:rPr>
        <w:t>, JADRANSKA CESTA 58, 23000 ZADAR, HRVATSKA, OIB: 96006051319 prema Dužniku ima tražbinu u iznosu 2.663,72 Kn, od kojeg iznosa otpisuje iznos od 1.598,23 Kn koji se odnosi na otpis 60% utvrđenog iznosa tražbine. Dužnik pristaje na otpis naprijed navedenog dijela tražbine te se obvezuje preostali iznos tražbine u iznosu od 1.065,49 Kn podmiriti na slijedeći način:</w:t>
      </w:r>
    </w:p>
    <w:p w:rsidRDefault="00801FFD" w:rsidP="006B4299" w:rsidR="00801FFD" w:rsidRPr="006B4299">
      <w:pPr>
        <w:spacing w:before="120"/>
        <w:jc w:val="both"/>
        <w:rPr>
          <w:sz w:val="22"/>
          <w:szCs w:val="22"/>
        </w:rPr>
      </w:pPr>
      <w:r w:rsidRPr="006B4299">
        <w:rPr>
          <w:noProof/>
          <w:sz w:val="22"/>
          <w:szCs w:val="22"/>
        </w:rPr>
        <w:t>- iznos od 745,84 Kn  Dužnik će podmiriti najkasnije u roku od 15 dana od pravomoćnosti rješenja nadležnog trgovačkog suda kojim se odobrava sklapanje ove predstečajne nagodbe , dok će iznos od 319,65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CENTAR VUKMAN d.o.o.</w:t>
      </w:r>
      <w:r w:rsidRPr="006B4299">
        <w:rPr>
          <w:noProof/>
          <w:sz w:val="22"/>
          <w:szCs w:val="22"/>
        </w:rPr>
        <w:t>, SEGET DONJI, 21218 SEGET, HRVATSKA, OIB: 31819691864 prema Dužniku ima tražbinu u iznosu 11.642,58 Kn, od kojeg iznosa otpisuje iznos od 6.985,55 Kn koji se odnosi na otpis 60% utvrđenog iznosa tražbine. Dužnik pristaje na otpis naprijed navedenog dijela tražbine te se obvezuje preostali iznos tražbine u iznosu od 4.657,03 Kn podmiriti na slijedeći način:</w:t>
      </w:r>
    </w:p>
    <w:p w:rsidRDefault="00801FFD" w:rsidP="006B4299" w:rsidR="00801FFD" w:rsidRPr="006B4299">
      <w:pPr>
        <w:spacing w:before="120"/>
        <w:jc w:val="both"/>
        <w:rPr>
          <w:sz w:val="22"/>
          <w:szCs w:val="22"/>
        </w:rPr>
      </w:pPr>
      <w:r w:rsidRPr="006B4299">
        <w:rPr>
          <w:noProof/>
          <w:sz w:val="22"/>
          <w:szCs w:val="22"/>
        </w:rPr>
        <w:t>- iznos od 3.259,92 Kn  Dužnik će podmiriti najkasnije u roku od 15 dana od pravomoćnosti rješenja nadležnog trgovačkog suda kojim se odobrava sklapanje ove predstečajne nagodbe , dok će iznos od 1.397,11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GRIFON d.o.o.</w:t>
      </w:r>
      <w:r w:rsidRPr="006B4299">
        <w:rPr>
          <w:noProof/>
          <w:sz w:val="22"/>
          <w:szCs w:val="22"/>
        </w:rPr>
        <w:t>, KOLEDOVČINA 8, 10000 ZAGREB, HRVATSKA, OIB: 36117467723 prema Dužniku ima tražbinu u iznosu 58.911,89 Kn, od kojeg iznosa otpisuje iznos od 35.347,13 Kn koji se odnosi na otpis 60% utvrđenog iznosa tražbine. Dužnik pristaje na otpis naprijed navedenog dijela tražbine te se obvezuje preostali iznos tražbine u iznosu od 23.564,76 Kn podmiriti na slijedeći način:</w:t>
      </w:r>
    </w:p>
    <w:p w:rsidRDefault="00801FFD" w:rsidP="006B4299" w:rsidR="00801FFD" w:rsidRPr="006B4299">
      <w:pPr>
        <w:spacing w:before="120"/>
        <w:jc w:val="both"/>
        <w:rPr>
          <w:sz w:val="22"/>
          <w:szCs w:val="22"/>
        </w:rPr>
      </w:pPr>
      <w:r w:rsidRPr="006B4299">
        <w:rPr>
          <w:noProof/>
          <w:sz w:val="22"/>
          <w:szCs w:val="22"/>
        </w:rPr>
        <w:lastRenderedPageBreak/>
        <w:t>- iznos od 16.495,33 Kn  Dužnik će podmiriti najkasnije u roku od 15 dana od pravomoćnosti rješenja nadležnog trgovačkog suda kojim se odobrava sklapanje ove predstečajne nagodbe , dok će iznos od 7.069,43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HOLETIĆ d.o.o.</w:t>
      </w:r>
      <w:r w:rsidRPr="006B4299">
        <w:rPr>
          <w:noProof/>
          <w:sz w:val="22"/>
          <w:szCs w:val="22"/>
        </w:rPr>
        <w:t>, SISAČKA 47, 10410 VELIKA GORICA, HRVATSKA, OIB: 78653954953 prema Dužniku ima tražbinu u iznosu 78.885,75 Kn, od kojeg iznosa otpisuje iznos od 47.331,45 Kn koji se odnosi na otpis 60% utvrđenog iznosa tražbine. Dužnik pristaje na otpis naprijed navedenog dijela tražbine te se obvezuje preostali iznos tražbine u iznosu od 31.554,30 Kn podmiriti na slijedeći način:</w:t>
      </w:r>
    </w:p>
    <w:p w:rsidRDefault="00801FFD" w:rsidP="006B4299" w:rsidR="00801FFD" w:rsidRPr="006B4299">
      <w:pPr>
        <w:spacing w:before="120"/>
        <w:jc w:val="both"/>
        <w:rPr>
          <w:sz w:val="22"/>
          <w:szCs w:val="22"/>
        </w:rPr>
      </w:pPr>
      <w:r w:rsidRPr="006B4299">
        <w:rPr>
          <w:noProof/>
          <w:sz w:val="22"/>
          <w:szCs w:val="22"/>
        </w:rPr>
        <w:t>- iznos od 22.088,01 Kn  Dužnik će podmiriti najkasnije u roku od 15 dana od pravomoćnosti rješenja nadležnog trgovačkog suda kojim se odobrava sklapanje ove predstečajne nagodbe , dok će iznos od 9.466,29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HRVATSKA AUTOMOBILI d.o.o.</w:t>
      </w:r>
      <w:r w:rsidRPr="006B4299">
        <w:rPr>
          <w:noProof/>
          <w:sz w:val="22"/>
          <w:szCs w:val="22"/>
        </w:rPr>
        <w:t>, RADNIČKA CESTA 182, 10000 ZAGREB, HRVATSKA, OIB: 23035642859 prema Dužniku ima tražbinu u iznosu 76.328,33 Kn, od kojeg iznosa otpisuje iznos od 45.797,00 Kn koji se odnosi na otpis 60% utvrđenog iznosa tražbine. Dužnik pristaje na otpis naprijed navedenog dijela tražbine te se obvezuje preostali iznos tražbine u iznosu od 30.531,33 Kn podmiriti na slijedeći način:</w:t>
      </w:r>
    </w:p>
    <w:p w:rsidRDefault="00801FFD" w:rsidP="006B4299" w:rsidR="00801FFD" w:rsidRPr="006B4299">
      <w:pPr>
        <w:spacing w:before="120"/>
        <w:jc w:val="both"/>
        <w:rPr>
          <w:sz w:val="22"/>
          <w:szCs w:val="22"/>
        </w:rPr>
      </w:pPr>
      <w:r w:rsidRPr="006B4299">
        <w:rPr>
          <w:noProof/>
          <w:sz w:val="22"/>
          <w:szCs w:val="22"/>
        </w:rPr>
        <w:t>- iznos od 21.371,93 Kn  Dužnik će podmiriti najkasnije u roku od 15 dana od pravomoćnosti rješenja nadležnog trgovačkog suda kojim se odobrava sklapanje ove predstečajne nagodbe , dok će iznos od 9.159,40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 RADOLOVIĆ d.o.o.</w:t>
      </w:r>
      <w:r w:rsidRPr="006B4299">
        <w:rPr>
          <w:noProof/>
          <w:sz w:val="22"/>
          <w:szCs w:val="22"/>
        </w:rPr>
        <w:t>, INDUSTRIJSKA 15A, 52100 PULA, HHRVATSKA, OIB: 82533308800 prema Dužniku ima tražbinu u iznosu 3.658,74 Kn, od kojeg iznosa otpisuje iznos od 2.195,24 Kn koji se odnosi na otpis 60% utvrđenog iznosa tražbine. Dužnik pristaje na otpis naprijed navedenog dijela tražbine te se obvezuje preostali iznos tražbine u iznosu od 1.463,50 Kn podmiriti na slijedeći način:</w:t>
      </w:r>
    </w:p>
    <w:p w:rsidRDefault="00801FFD" w:rsidP="006B4299" w:rsidR="00801FFD" w:rsidRPr="006B4299">
      <w:pPr>
        <w:spacing w:before="120"/>
        <w:jc w:val="both"/>
        <w:rPr>
          <w:sz w:val="22"/>
          <w:szCs w:val="22"/>
        </w:rPr>
      </w:pPr>
      <w:r w:rsidRPr="006B4299">
        <w:rPr>
          <w:noProof/>
          <w:sz w:val="22"/>
          <w:szCs w:val="22"/>
        </w:rPr>
        <w:t>- iznos od 1.024,45 Kn  Dužnik će podmiriti najkasnije u roku od 15 dana od pravomoćnosti rješenja nadležnog trgovačkog suda kojim se odobrava sklapanje ove predstečajne nagodbe , dok će iznos od 439,05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AUTOCOMMERCE HRVATSKA d.o.o.</w:t>
      </w:r>
      <w:r w:rsidRPr="006B4299">
        <w:rPr>
          <w:noProof/>
          <w:sz w:val="22"/>
          <w:szCs w:val="22"/>
        </w:rPr>
        <w:t>, KOVINSKA 22, 10090 ZAGREB, HRVATSKA, OIB: 36844439304 prema Dužniku ima tražbinu u iznosu 4.625,77 Kn, od kojeg iznosa otpisuje iznos od 2.775,46 Kn koji se odnosi na otpis 60% utvrđenog iznosa tražbine. Dužnik pristaje na otpis naprijed navedenog dijela tražbine te se obvezuje preostali iznos tražbine u iznosu od 1.850,31 Kn podmiriti na slijedeći način:</w:t>
      </w:r>
    </w:p>
    <w:p w:rsidRDefault="00801FFD" w:rsidP="006B4299" w:rsidR="00801FFD" w:rsidRPr="006B4299">
      <w:pPr>
        <w:spacing w:before="120"/>
        <w:jc w:val="both"/>
        <w:rPr>
          <w:sz w:val="22"/>
          <w:szCs w:val="22"/>
        </w:rPr>
      </w:pPr>
      <w:r w:rsidRPr="006B4299">
        <w:rPr>
          <w:noProof/>
          <w:sz w:val="22"/>
          <w:szCs w:val="22"/>
        </w:rPr>
        <w:t>- iznos od 1.295,22Kn  Dužnik će podmiriti najkasnije u roku od 15 dana od pravomoćnosti rješenja nadležnog trgovačkog suda kojim se odobrava sklapanje ove predstečajne nagodbe , dok će iznos od 555,09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AUTO-DUBROVNIK d.d.</w:t>
      </w:r>
      <w:r w:rsidRPr="006B4299">
        <w:rPr>
          <w:noProof/>
          <w:sz w:val="22"/>
          <w:szCs w:val="22"/>
        </w:rPr>
        <w:t>, OD SVETOG MIHAJLA 3, 20000 DUBROVNIK, HRVATSKA, OIB: 68253997791 prema Dužniku ima tražbinu u iznosu 1.356,25 Kn, od kojeg iznosa otpisuje iznos od 813,75 Kn koji se odnosi na otpis 60% utvrđenog iznosa tražbine. Dužnik pristaje na otpis naprijed navedenog dijela tražbine te se obvezuje preostali iznos tražbine u iznosu od 542,50 Kn podmiriti na slijedeći način:</w:t>
      </w:r>
    </w:p>
    <w:p w:rsidRDefault="00801FFD" w:rsidP="006B4299" w:rsidR="00801FFD" w:rsidRPr="006B4299">
      <w:pPr>
        <w:spacing w:before="120"/>
        <w:jc w:val="both"/>
        <w:rPr>
          <w:sz w:val="22"/>
          <w:szCs w:val="22"/>
        </w:rPr>
      </w:pPr>
      <w:r w:rsidRPr="006B4299">
        <w:rPr>
          <w:noProof/>
          <w:sz w:val="22"/>
          <w:szCs w:val="22"/>
        </w:rPr>
        <w:t>- iznos od 379,75 Kn  Dužnik će podmiriti najkasnije u roku od 15 dana od pravomoćnosti rješenja nadležnog trgovačkog suda kojim se odobrava sklapanje ove predstečajne nagodbe , dok će iznos od 162,75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lastRenderedPageBreak/>
        <w:t xml:space="preserve">Vjerovnik  </w:t>
      </w:r>
      <w:r w:rsidRPr="006B4299">
        <w:rPr>
          <w:b/>
          <w:bCs/>
          <w:noProof/>
          <w:sz w:val="22"/>
          <w:szCs w:val="22"/>
        </w:rPr>
        <w:t>AUTOEXPERT d.o.o.</w:t>
      </w:r>
      <w:r w:rsidRPr="006B4299">
        <w:rPr>
          <w:noProof/>
          <w:sz w:val="22"/>
          <w:szCs w:val="22"/>
        </w:rPr>
        <w:t>, SJ.VEZNA CESTA 37, 35000 SLAVONSKI BROD, HRVATSKA, OIB: 99375052686 prema Dužniku ima tražbinu u iznosu 136.151,36 Kn, od kojeg iznosa otpisuje iznos od 81.690,82 Kn koji se odnosi na otpis 60% utvrđenog iznosa tražbine. Dužnik pristaje na otpis naprijed navedenog dijela tražbine te se obvezuje preostali iznos tražbine u iznosu od 54.460,54 Kn podmiriti na slijedeći način:</w:t>
      </w:r>
    </w:p>
    <w:p w:rsidRDefault="00801FFD" w:rsidP="006B4299" w:rsidR="00801FFD" w:rsidRPr="006B4299">
      <w:pPr>
        <w:spacing w:before="120"/>
        <w:jc w:val="both"/>
        <w:rPr>
          <w:sz w:val="22"/>
          <w:szCs w:val="22"/>
        </w:rPr>
      </w:pPr>
      <w:r w:rsidRPr="006B4299">
        <w:rPr>
          <w:noProof/>
          <w:sz w:val="22"/>
          <w:szCs w:val="22"/>
        </w:rPr>
        <w:t>- iznos od 38.122,38 Kn  Dužnik će podmiriti najkasnije u roku od 15 dana od pravomoćnosti rješenja nadležnog trgovačkog suda kojim se odobrava sklapanje ove predstečajne nagodbe , dok će iznos od 16.338,16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AUTOKLUB KARLOVAC</w:t>
      </w:r>
      <w:r w:rsidRPr="006B4299">
        <w:rPr>
          <w:noProof/>
          <w:sz w:val="22"/>
          <w:szCs w:val="22"/>
        </w:rPr>
        <w:t>, GAŽANSKI TRG 1, 47000 KARLOVAC, HRVATSKA, OIB: 07722793962 prema Dužniku ima tražbinu u iznosu 2.623,75 Kn, od kojeg iznosa otpisuje iznos od 1.574,25 Kn koji se odnosi na otpis 60% utvrđenog iznosa tražbine. Dužnik pristaje na otpis naprijed navedenog dijela tražbine te se obvezuje preostali iznos tražbine u iznosu</w:t>
      </w:r>
      <w:r w:rsidR="002F2A3D">
        <w:rPr>
          <w:noProof/>
          <w:sz w:val="22"/>
          <w:szCs w:val="22"/>
        </w:rPr>
        <w:t xml:space="preserve"> od 1.049,50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734,65 Kn  Dužnik će podmiriti najkasnije u roku od 15 dana od pravomoćnosti rješenja nadležnog trgovačkog suda kojim se odobrava sklapanje ove predstečajne nagodbe , dok će iznos od 314,85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AUTOMOBIL LONČAR d.o.o.</w:t>
      </w:r>
      <w:r w:rsidRPr="006B4299">
        <w:rPr>
          <w:noProof/>
          <w:sz w:val="22"/>
          <w:szCs w:val="22"/>
        </w:rPr>
        <w:t xml:space="preserve">, ZAGREBAČKA 90, 42000 VARAŽDIN, HRVATSKA, OIB: 30081527443 prema Dužniku ima tražbinu u iznosu 40.837,19 Kn, od kojeg iznosa otpisuje iznos od 24.502,31 Kn koji se odnosi na otpis 60% utvrđenog iznosa tražbine. Dužnik pristaje na otpis naprijed navedenog dijela tražbine te se obvezuje preostali iznos tražbine u iznosu </w:t>
      </w:r>
      <w:r w:rsidR="002F2A3D">
        <w:rPr>
          <w:noProof/>
          <w:sz w:val="22"/>
          <w:szCs w:val="22"/>
        </w:rPr>
        <w:t>od 16.334,88 Kn podmiriti na sl</w:t>
      </w:r>
      <w:r w:rsidRPr="006B4299">
        <w:rPr>
          <w:noProof/>
          <w:sz w:val="22"/>
          <w:szCs w:val="22"/>
        </w:rPr>
        <w:t>jedeći način:</w:t>
      </w:r>
    </w:p>
    <w:p w:rsidRDefault="00801FFD" w:rsidP="006B4299" w:rsidR="006B4299">
      <w:pPr>
        <w:spacing w:before="120"/>
        <w:jc w:val="both"/>
        <w:rPr>
          <w:sz w:val="22"/>
          <w:szCs w:val="22"/>
        </w:rPr>
      </w:pPr>
      <w:r w:rsidRPr="006B4299">
        <w:rPr>
          <w:noProof/>
          <w:sz w:val="22"/>
          <w:szCs w:val="22"/>
        </w:rPr>
        <w:t>- iznos od 11.434,41 Kn  Dužnik će podmiriti najkasnije u roku od 15 dana od pravomoćnosti rješenja nadležnog trgovačkog suda kojim se odobrava sklapanje ove predstečajne nagodbe , dok će iznos od 4.900,46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sz w:val="22"/>
          <w:szCs w:val="22"/>
        </w:rPr>
      </w:pPr>
      <w:r w:rsidRPr="006B4299">
        <w:rPr>
          <w:noProof/>
          <w:sz w:val="22"/>
          <w:szCs w:val="22"/>
        </w:rPr>
        <w:t xml:space="preserve">Vjerovnik  </w:t>
      </w:r>
      <w:r w:rsidRPr="006B4299">
        <w:rPr>
          <w:b/>
          <w:bCs/>
          <w:noProof/>
          <w:sz w:val="22"/>
          <w:szCs w:val="22"/>
        </w:rPr>
        <w:t>AUTONIPPON d.o.o.</w:t>
      </w:r>
      <w:r w:rsidRPr="006B4299">
        <w:rPr>
          <w:noProof/>
          <w:sz w:val="22"/>
          <w:szCs w:val="22"/>
        </w:rPr>
        <w:t xml:space="preserve">, DR. ZDRAVKA KUČIĆA 38B, 51000 RIJEKA, HRVATSKA, OIB: 68301523238 prema Dužniku ima tražbinu u iznosu 27.240,55 Kn, od kojeg iznosa otpisuje iznos od 16.344,33 Kn koji se odnosi na otpis 60% utvrđenog iznosa tražbine. Dužnik pristaje na otpis naprijed navedenog dijela tražbine te se obvezuje preostali iznos tražbine u iznosu </w:t>
      </w:r>
      <w:r w:rsidR="002F2A3D">
        <w:rPr>
          <w:noProof/>
          <w:sz w:val="22"/>
          <w:szCs w:val="22"/>
        </w:rPr>
        <w:t>od 10.896,22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7.627,35 Kn  Dužnik će podmiriti najkasnije u roku od 15 dana od pravomoćnosti rješenja nadležnog trgovačkog suda kojim se odobrava sklapanje ove predstečajne nagodbe , dok će iznos od 3.268,87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AUTOPREVENTIVA d.o.o.</w:t>
      </w:r>
      <w:r w:rsidRPr="006B4299">
        <w:rPr>
          <w:noProof/>
          <w:sz w:val="22"/>
          <w:szCs w:val="22"/>
        </w:rPr>
        <w:t>, NODILOVA 6, 10000 ZAGREB, HRVATSKA, OIB: 80959023520 prema Dužniku ima tražbinu u iznosu 10.335,00 Kn, od kojeg iznosa otpisuje iznos od 6.201,00 Kn koji se odnosi na otpis 60% utvrđenog iznosa tražbine. Dužnik pristaje na otpis naprijed navedenog dijela tražbine te se obvezuje preostali iznos tražbine u iznosu</w:t>
      </w:r>
      <w:r w:rsidR="002F2A3D">
        <w:rPr>
          <w:noProof/>
          <w:sz w:val="22"/>
          <w:szCs w:val="22"/>
        </w:rPr>
        <w:t xml:space="preserve"> od 4.134,00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2.893,80 Kn  Dužnik će podmiriti najkasnije u roku od 15 dana od pravomoćnosti rješenja nadležnog trgovačkog suda kojim se odobrava sklapanje ove predstečajne nagodbe , dok će iznos od 1.240,20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AUTOSERVIS I TRGOVINA KAPOV</w:t>
      </w:r>
      <w:r w:rsidRPr="006B4299">
        <w:rPr>
          <w:noProof/>
          <w:sz w:val="22"/>
          <w:szCs w:val="22"/>
        </w:rPr>
        <w:t>, vl. Živko Kapov, BARDEJOVSKA 27, 21215 KAŠTEL LUKŠIĆ, HRVATSKA, OIB: 10754683742 prema Dužniku ima tražbinu u iznosu 60,00 Kn, od kojeg iznosa otpisuje iznos od 36,00 Kn koji se odnosi na otpis 60% utvrđenog iznosa tražbine. Dužnik pristaje na otpis naprijed navedenog dijela tražbine te se obvezuje preostali iznos tražbine u izn</w:t>
      </w:r>
      <w:r w:rsidR="002F2A3D">
        <w:rPr>
          <w:noProof/>
          <w:sz w:val="22"/>
          <w:szCs w:val="22"/>
        </w:rPr>
        <w:t>osu od 24,00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lastRenderedPageBreak/>
        <w:t>- iznos od 16,80 Kn  Dužnik će podmiriti najkasnije u roku od 15 dana od pravomoćnosti rješenja nadležnog trgovačkog suda kojim se odobrava sklapanje ove predstečajne nagodbe , dok će iznos od 7,20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AUTOWILL d.o.o.</w:t>
      </w:r>
      <w:r w:rsidRPr="006B4299">
        <w:rPr>
          <w:noProof/>
          <w:sz w:val="22"/>
          <w:szCs w:val="22"/>
        </w:rPr>
        <w:t xml:space="preserve">, </w:t>
      </w:r>
      <w:r w:rsidR="002F2A3D">
        <w:rPr>
          <w:noProof/>
          <w:sz w:val="22"/>
          <w:szCs w:val="22"/>
        </w:rPr>
        <w:t>KUDELJARA 5, VUKOVAR</w:t>
      </w:r>
      <w:r w:rsidRPr="006B4299">
        <w:rPr>
          <w:noProof/>
          <w:sz w:val="22"/>
          <w:szCs w:val="22"/>
        </w:rPr>
        <w:t>, HRVATSKA, OIB: 12631083049 prema Dužniku ima tražbinu u iznosu 4.878,11 Kn, od kojeg iznosa otpisuje iznos od 2.926,87 Kn koji se odnosi na otpis 60% utvrđenog iznosa tražbine. Dužnik pristaje na otpis naprijed navedenog dijela tražbine te se obvezuje preostali iznos tražbine u iznosu</w:t>
      </w:r>
      <w:r w:rsidR="002F2A3D">
        <w:rPr>
          <w:noProof/>
          <w:sz w:val="22"/>
          <w:szCs w:val="22"/>
        </w:rPr>
        <w:t xml:space="preserve"> od 1.951,24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1.365,87 Kn  Dužnik će podmiriti najkasnije u roku od 15 dana od pravomoćnosti rješenja nadležnog trgovačkog suda kojim se odobrava sklapanje ove predstečajne nagodbe , dok će iznos od 585,37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AUTOZUBAK d.o.o.</w:t>
      </w:r>
      <w:r w:rsidRPr="006B4299">
        <w:rPr>
          <w:noProof/>
          <w:sz w:val="22"/>
          <w:szCs w:val="22"/>
        </w:rPr>
        <w:t>, ZAGREBAČKA 117, 10410 VELIKA GORICA, HRVATSKA, OIB: 39135989747 prema Dužniku ima tražbinu u iznosu 3.924,50 Kn, od kojeg iznosa otpisuje iznos od 2.354,70 Kn koji se odnosi na otpis 60% utvrđenog iznosa tražbine. Dužnik pristaje na otpis naprijed navedenog dijela tražbine te se obvezuje preostali iznos tražbine u iznosu</w:t>
      </w:r>
      <w:r w:rsidR="002F2A3D">
        <w:rPr>
          <w:noProof/>
          <w:sz w:val="22"/>
          <w:szCs w:val="22"/>
        </w:rPr>
        <w:t xml:space="preserve"> od 1.569,80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1.098,86 Kn  Dužnik će podmiriti najkasnije u roku od 15 dana od pravomoćnosti rješenja nadležnog trgovačkog suda kojim se odobrava sklapanje ove predstečajne nagodbe , dok će iznos od 470,94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AVANT CAR d.o.o.</w:t>
      </w:r>
      <w:r w:rsidRPr="006B4299">
        <w:rPr>
          <w:noProof/>
          <w:sz w:val="22"/>
          <w:szCs w:val="22"/>
        </w:rPr>
        <w:t xml:space="preserve">, PETRA ZRINSKOG 85, 10410 VELIKA GORICA, HRVATSKA, OIB: 78707119336 prema Dužniku ima tražbinu u iznosu 60.207,37 Kn, od kojeg iznosa otpisuje iznos od 36.124,42 Kn koji se odnosi na otpis 60% utvrđenog iznosa tražbine. Dužnik pristaje na otpis naprijed navedenog dijela tražbine te se obvezuje preostali iznos tražbine u iznosu </w:t>
      </w:r>
      <w:r w:rsidR="002F2A3D">
        <w:rPr>
          <w:noProof/>
          <w:sz w:val="22"/>
          <w:szCs w:val="22"/>
        </w:rPr>
        <w:t>od 24.082,95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16.858,06 Kn  Dužnik će podmiriti najkasnije u roku od 15 dana od pravomoćnosti rješenja nadležnog trgovačkog suda kojim se odobrava sklapanje ove predstečajne nagodbe , dok će iznos od 7.224,88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BAČIĆ d.o.o. u stečaju</w:t>
      </w:r>
      <w:r w:rsidRPr="006B4299">
        <w:rPr>
          <w:noProof/>
          <w:sz w:val="22"/>
          <w:szCs w:val="22"/>
        </w:rPr>
        <w:t xml:space="preserve">, DUBRAVA 256K, 10000 ZAGREB, HRVATSKA, OIB: 94916129412 prema Dužniku ima tražbinu u iznosu 45.179,45 Kn, od kojeg iznosa otpisuje iznos od 27.107,67 Kn koji se odnosi na otpis 60% utvrđenog iznosa tražbine. Dužnik pristaje na otpis naprijed navedenog dijela tražbine te se obvezuje preostali iznos tražbine u iznosu </w:t>
      </w:r>
      <w:r w:rsidR="002F2A3D">
        <w:rPr>
          <w:noProof/>
          <w:sz w:val="22"/>
          <w:szCs w:val="22"/>
        </w:rPr>
        <w:t>od 18.071,78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12.650,25 Kn  Dužnik će podmiriti najkasnije u roku od 15 dana od pravomoćnosti rješenja nadležnog trgovačkog suda kojim se odobrava sklapanje ove predstečajne nagodbe , dok će iznos od 5.421,53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BAUER d.o.o.</w:t>
      </w:r>
      <w:r w:rsidRPr="006B4299">
        <w:rPr>
          <w:noProof/>
          <w:sz w:val="22"/>
          <w:szCs w:val="22"/>
        </w:rPr>
        <w:t>, ZAGREBAČKA CESTA 50, 49000 KRAPINA, OIB: 45218560538 prema Dužniku ima tražbinu u iznosu 10.687,36 Kn, od kojeg iznosa otpisuje iznos od 6.412,42 Kn koji se odnosi na otpis 60% utvrđenog iznosa tražbine. Dužnik pristaje na otpis naprijed navedenog dijela tražbine te se obvezuje preostali iznos tražbine u iznosu</w:t>
      </w:r>
      <w:r w:rsidR="002F2A3D">
        <w:rPr>
          <w:noProof/>
          <w:sz w:val="22"/>
          <w:szCs w:val="22"/>
        </w:rPr>
        <w:t xml:space="preserve"> od 4.274,94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2.992,46 Kn  Dužnik će podmiriti najkasnije u roku od 15 dana od pravomoćnosti rješenja nadležnog trgovačkog suda kojim se odobrava sklapanje ove predstečajne nagodbe , dok će iznos od 1.282,48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BOŠANA d.o.o.</w:t>
      </w:r>
      <w:r w:rsidRPr="006B4299">
        <w:rPr>
          <w:noProof/>
          <w:sz w:val="22"/>
          <w:szCs w:val="22"/>
        </w:rPr>
        <w:t xml:space="preserve">, </w:t>
      </w:r>
      <w:r w:rsidR="002F2A3D">
        <w:rPr>
          <w:noProof/>
          <w:sz w:val="22"/>
          <w:szCs w:val="22"/>
        </w:rPr>
        <w:t>KRALJA PETRA SVAČIĆA 26, BIOGRAD NA MORU</w:t>
      </w:r>
      <w:r w:rsidRPr="006B4299">
        <w:rPr>
          <w:noProof/>
          <w:sz w:val="22"/>
          <w:szCs w:val="22"/>
        </w:rPr>
        <w:t xml:space="preserve">, HRVATSKA, OIB: 47665065525 prema Dužniku ima tražbinu u iznosu 80,00 Kn, od kojeg iznosa otpisuje iznos od </w:t>
      </w:r>
      <w:r w:rsidRPr="006B4299">
        <w:rPr>
          <w:noProof/>
          <w:sz w:val="22"/>
          <w:szCs w:val="22"/>
        </w:rPr>
        <w:lastRenderedPageBreak/>
        <w:t>48,00 Kn koji se odnosi na otpis 60% utvrđenog iznosa tražbine. Dužnik pristaje na otpis naprijed navedenog dijela tražbine te se obvezuje preostali iznos tražbine u izn</w:t>
      </w:r>
      <w:r w:rsidR="002F2A3D">
        <w:rPr>
          <w:noProof/>
          <w:sz w:val="22"/>
          <w:szCs w:val="22"/>
        </w:rPr>
        <w:t>osu od 32,00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22,40 Kn  Dužnik će podmiriti najkasnije u roku od 15 dana od pravomoćnosti rješenja nadležnog trgovačkog suda kojim se odobrava sklapanje ove predstečajne nagodbe , dok će iznos od 9,60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BOSOMOT d.o.o.</w:t>
      </w:r>
      <w:r w:rsidRPr="006B4299">
        <w:rPr>
          <w:noProof/>
          <w:sz w:val="22"/>
          <w:szCs w:val="22"/>
        </w:rPr>
        <w:t>, PUT BOKANJCA 126, 23000 ZADAR, OIB: 92025474622 prema Dužniku ima tražbinu u iznosu 575,00 Kn, od kojeg iznosa otpisuje iznos od 345,00 Kn koji se odnosi na otpis 60% utvrđenog iznosa tražbine. Dužnik pristaje na otpis naprijed navedenog dijela tražbine te se obvezuje preostali iznos tražbine u iznosu od 230,00 Kn podmiriti na slijedeći način:</w:t>
      </w:r>
    </w:p>
    <w:p w:rsidRDefault="00801FFD" w:rsidP="002F2A3D" w:rsidR="00801FFD" w:rsidRPr="006B4299">
      <w:pPr>
        <w:spacing w:before="120"/>
        <w:jc w:val="both"/>
        <w:rPr>
          <w:sz w:val="22"/>
          <w:szCs w:val="22"/>
        </w:rPr>
      </w:pPr>
      <w:r w:rsidRPr="006B4299">
        <w:rPr>
          <w:noProof/>
          <w:sz w:val="22"/>
          <w:szCs w:val="22"/>
        </w:rPr>
        <w:t>- iznos od 161,00 Kn  Dužnik će podmiriti najkasnije u roku od 15 dana od pravomoćnosti rješenja nadležnog trgovačkog suda kojim se odobrava sklapanje ove predstečajne nagodbe , dok će iznos od 69,00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BT COMMERCE d.o.o.</w:t>
      </w:r>
      <w:r w:rsidRPr="006B4299">
        <w:rPr>
          <w:noProof/>
          <w:sz w:val="22"/>
          <w:szCs w:val="22"/>
        </w:rPr>
        <w:t>, VITEZIĆEVA 35, 10000 ZAGREB, HRVATSKA, OIB: 76818139986 prema Dužniku ima tražbinu u iznosu 3.250,00 Kn, od kojeg iznosa otpisuje iznos od 1.950,00 Kn koji se odnosi na otpis 60% utvrđenog iznosa tražbine. Dužnik pristaje na otpis naprijed navedenog dijela tražbine te se obvezuje preostali iznos tražbine u iznosu od 1.300,00 Kn podmiriti na slijedeći način:</w:t>
      </w:r>
    </w:p>
    <w:p w:rsidRDefault="00801FFD" w:rsidP="00D80B19" w:rsidR="00801FFD" w:rsidRPr="006B4299">
      <w:pPr>
        <w:spacing w:before="120"/>
        <w:jc w:val="both"/>
        <w:rPr>
          <w:sz w:val="22"/>
          <w:szCs w:val="22"/>
        </w:rPr>
      </w:pPr>
      <w:r w:rsidRPr="006B4299">
        <w:rPr>
          <w:noProof/>
          <w:sz w:val="22"/>
          <w:szCs w:val="22"/>
        </w:rPr>
        <w:t>- iznos od 910,00 Kn  Dužnik će podmiriti najkasnije u roku od 15 dana od pravomoćnosti rješenja nadležnog trgovačkog suda kojim se odobrava sklapanje ove predstečajne nagodbe , dok će iznos od 390,00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BURIĆ AUTOZUBAK d.o.o.</w:t>
      </w:r>
      <w:r w:rsidRPr="006B4299">
        <w:rPr>
          <w:noProof/>
          <w:sz w:val="22"/>
          <w:szCs w:val="22"/>
        </w:rPr>
        <w:t>, INDUSTRIJSKA 2B, 52100 PULA, HRVATSKA, OIB: 23075052659 prema Dužniku ima tražbinu u iznosu 2.069,96 Kn, od kojeg iznosa otpisuje iznos od 1.241,98 Kn koji se odnosi na otpis 60% utvrđenog iznosa tražbine. Dužnik pristaje na otpis naprijed navedenog dijela tražbine te se obvezuje preostali iznos tražbine u izno</w:t>
      </w:r>
      <w:r w:rsidR="002F2A3D">
        <w:rPr>
          <w:noProof/>
          <w:sz w:val="22"/>
          <w:szCs w:val="22"/>
        </w:rPr>
        <w:t>su od 827,98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579,59 Kn  Dužnik će podmiriti najkasnije u roku od 15 dana od pravomoćnosti rješenja nadležnog trgovačkog suda kojim se odobrava sklapanje ove predstečajne nagodbe , dok će iznos od 248,40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CHROMOS AGRO d.d.</w:t>
      </w:r>
      <w:r w:rsidRPr="006B4299">
        <w:rPr>
          <w:noProof/>
          <w:sz w:val="22"/>
          <w:szCs w:val="22"/>
        </w:rPr>
        <w:t xml:space="preserve">, </w:t>
      </w:r>
      <w:r w:rsidRPr="006B4299">
        <w:rPr>
          <w:color w:val="000000"/>
          <w:sz w:val="22"/>
          <w:szCs w:val="22"/>
        </w:rPr>
        <w:t>RADNIČKA CESTA 173/N</w:t>
      </w:r>
      <w:r w:rsidRPr="006B4299">
        <w:rPr>
          <w:noProof/>
          <w:sz w:val="22"/>
          <w:szCs w:val="22"/>
        </w:rPr>
        <w:t>, 10000 ZAGREB, HRVATSKA, OIB: 82790074844 prema Dužniku ima tražbinu u iznosu 1.136,41 Kn, od kojeg iznosa otpisuje iznos od 681,85 Kn koji se odnosi na otpis 60% utvrđenog iznosa tražbine. Dužnik pristaje na otpis naprijed navedenog dijela tražbine te se obvezuje preostali iznos tražbine u izno</w:t>
      </w:r>
      <w:r w:rsidR="002F2A3D">
        <w:rPr>
          <w:noProof/>
          <w:sz w:val="22"/>
          <w:szCs w:val="22"/>
        </w:rPr>
        <w:t>su od 454,56 Kn podmiriti na sl</w:t>
      </w:r>
      <w:r w:rsidRPr="006B4299">
        <w:rPr>
          <w:noProof/>
          <w:sz w:val="22"/>
          <w:szCs w:val="22"/>
        </w:rPr>
        <w:t>jedeći način:</w:t>
      </w:r>
    </w:p>
    <w:p w:rsidRDefault="00801FFD" w:rsidP="002F2A3D" w:rsidR="00801FFD" w:rsidRPr="006B4299">
      <w:pPr>
        <w:spacing w:before="120"/>
        <w:jc w:val="both"/>
        <w:rPr>
          <w:sz w:val="22"/>
          <w:szCs w:val="22"/>
        </w:rPr>
      </w:pPr>
      <w:r w:rsidRPr="006B4299">
        <w:rPr>
          <w:noProof/>
          <w:sz w:val="22"/>
          <w:szCs w:val="22"/>
        </w:rPr>
        <w:t>- iznos od 318,19 Kn  Dužnik će podmiriti najkasnije u roku od 15 dana od pravomoćnosti rješenja nadležnog trgovačkog suda kojim se odobrava sklapanje ove predstečajne nagodbe , dok će iznos od 136,37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CROATAN d.o.o.</w:t>
      </w:r>
      <w:r w:rsidRPr="006B4299">
        <w:rPr>
          <w:noProof/>
          <w:sz w:val="22"/>
          <w:szCs w:val="22"/>
        </w:rPr>
        <w:t>, RADNIČKA CESTA 43, 10000 ZAGREB, HRVATSKA, OIB: 20165200748 prema Dužniku ima tražbinu u iznosu 187,50 Kn, od kojeg iznosa otpisuje iznos od 112,50 Kn koji se odnosi na otpis 60% utvrđenog iznosa tražbine. Dužnik pristaje na otpis naprijed navedenog dijela tražbine te se obvezuje preostali iznos tražbine u izn</w:t>
      </w:r>
      <w:r w:rsidR="002F2A3D">
        <w:rPr>
          <w:noProof/>
          <w:sz w:val="22"/>
          <w:szCs w:val="22"/>
        </w:rPr>
        <w:t>osu od 75,00 Kn podmiriti na sl</w:t>
      </w:r>
      <w:r w:rsidRPr="006B4299">
        <w:rPr>
          <w:noProof/>
          <w:sz w:val="22"/>
          <w:szCs w:val="22"/>
        </w:rPr>
        <w:t>jedeći način:</w:t>
      </w:r>
    </w:p>
    <w:p w:rsidRDefault="00801FFD" w:rsidP="009F029C" w:rsidR="00801FFD" w:rsidRPr="006B4299">
      <w:pPr>
        <w:spacing w:before="120"/>
        <w:jc w:val="both"/>
        <w:rPr>
          <w:sz w:val="22"/>
          <w:szCs w:val="22"/>
        </w:rPr>
      </w:pPr>
      <w:r w:rsidRPr="006B4299">
        <w:rPr>
          <w:noProof/>
          <w:sz w:val="22"/>
          <w:szCs w:val="22"/>
        </w:rPr>
        <w:t xml:space="preserve">- iznos od 52,50 Kn  Dužnik će podmiriti najkasnije u roku od 15 dana od pravomoćnosti rješenja nadležnog trgovačkog suda kojim se odobrava sklapanje ove predstečajne nagodbe , dok će iznos od </w:t>
      </w:r>
      <w:r w:rsidRPr="006B4299">
        <w:rPr>
          <w:noProof/>
          <w:sz w:val="22"/>
          <w:szCs w:val="22"/>
        </w:rPr>
        <w:lastRenderedPageBreak/>
        <w:t>22,50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CRODUX DERIVATI DVA d.o.o.</w:t>
      </w:r>
      <w:r w:rsidRPr="006B4299">
        <w:rPr>
          <w:noProof/>
          <w:sz w:val="22"/>
          <w:szCs w:val="22"/>
        </w:rPr>
        <w:t xml:space="preserve"> , </w:t>
      </w:r>
      <w:r w:rsidRPr="006B4299">
        <w:rPr>
          <w:color w:val="000000"/>
          <w:sz w:val="22"/>
          <w:szCs w:val="22"/>
        </w:rPr>
        <w:t>SAVSKA OPATOVINA 36</w:t>
      </w:r>
      <w:r w:rsidRPr="006B4299">
        <w:rPr>
          <w:noProof/>
          <w:sz w:val="22"/>
          <w:szCs w:val="22"/>
        </w:rPr>
        <w:t>, 10000 ZAGREB, HRVATSKA, OIB: 00865396224 prema Dužniku ima tražbinu u iznosu 19.365,72 Kn, od kojeg iznosa otpisuje iznos od 11.619,43 Kn koji se odnosi na otpis 60% utvrđenog iznosa tražbine. Dužnik pristaje na otpis naprijed navedenog dijela tražbine te se obvezuje preostali iznos tražbine u iznosu</w:t>
      </w:r>
      <w:r w:rsidR="009F029C">
        <w:rPr>
          <w:noProof/>
          <w:sz w:val="22"/>
          <w:szCs w:val="22"/>
        </w:rPr>
        <w:t xml:space="preserve"> od 7.746,29 Kn podmiriti na sl</w:t>
      </w:r>
      <w:r w:rsidRPr="006B4299">
        <w:rPr>
          <w:noProof/>
          <w:sz w:val="22"/>
          <w:szCs w:val="22"/>
        </w:rPr>
        <w:t>jedeći način:</w:t>
      </w:r>
    </w:p>
    <w:p w:rsidRDefault="00801FFD" w:rsidP="009F029C" w:rsidR="00801FFD" w:rsidRPr="006B4299">
      <w:pPr>
        <w:spacing w:before="120"/>
        <w:jc w:val="both"/>
        <w:rPr>
          <w:sz w:val="22"/>
          <w:szCs w:val="22"/>
        </w:rPr>
      </w:pPr>
      <w:r w:rsidRPr="006B4299">
        <w:rPr>
          <w:noProof/>
          <w:sz w:val="22"/>
          <w:szCs w:val="22"/>
        </w:rPr>
        <w:t>- iznos od 5.422,40 Kn  Dužnik će podmiriti najkasnije u roku od 15 dana od pravomoćnosti rješenja nadležnog trgovačkog suda kojim se odobrava sklapanje ove predstečajne nagodbe , dok će iznos od 2.323,89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CRTORAD d.o.o.</w:t>
      </w:r>
      <w:r w:rsidRPr="006B4299">
        <w:rPr>
          <w:noProof/>
          <w:sz w:val="22"/>
          <w:szCs w:val="22"/>
        </w:rPr>
        <w:t>, VARAŽDINSKA ULICA, 42000 VARAŽDIN, HRVATSKA, OIB: 11220039593 prema Dužniku ima tražbinu u iznosu 15,00 Kn, od kojeg iznosa otpisuje iznos od 9,00 Kn koji se odnosi na otpis 60% utvrđenog iznosa tražbine. Dužnik pristaje na otpis naprijed navedenog dijela tražbine te se obvezuje preostali iznos tražbine u iz</w:t>
      </w:r>
      <w:r w:rsidR="009F029C">
        <w:rPr>
          <w:noProof/>
          <w:sz w:val="22"/>
          <w:szCs w:val="22"/>
        </w:rPr>
        <w:t>nosu od 6,00 Kn podmiriti na sl</w:t>
      </w:r>
      <w:r w:rsidRPr="006B4299">
        <w:rPr>
          <w:noProof/>
          <w:sz w:val="22"/>
          <w:szCs w:val="22"/>
        </w:rPr>
        <w:t>jedeći način:</w:t>
      </w:r>
    </w:p>
    <w:p w:rsidRDefault="00801FFD" w:rsidP="009F029C" w:rsidR="00801FFD" w:rsidRPr="006B4299">
      <w:pPr>
        <w:spacing w:before="120"/>
        <w:jc w:val="both"/>
        <w:rPr>
          <w:sz w:val="22"/>
          <w:szCs w:val="22"/>
        </w:rPr>
      </w:pPr>
      <w:r w:rsidRPr="006B4299">
        <w:rPr>
          <w:noProof/>
          <w:sz w:val="22"/>
          <w:szCs w:val="22"/>
        </w:rPr>
        <w:t>- iznos od 4,20 Kn  Dužnik će podmiriti najkasnije u roku od 15 dana od pravomoćnosti rješenja nadležnog trgovačkog suda kojim se odobrava sklapanje ove predstečajne nagodbe , dok će iznos od 1,80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D.I.Z. d.o.o.</w:t>
      </w:r>
      <w:r w:rsidRPr="006B4299">
        <w:rPr>
          <w:noProof/>
          <w:sz w:val="22"/>
          <w:szCs w:val="22"/>
        </w:rPr>
        <w:t>, JANKOVAČKA 17, 31000 OSIJEK, HRVATSKA, OIB: 23661176533 prema Dužniku ima tražbinu u iznosu 1.666,71 Kn, od kojeg iznosa otpisuje iznos od 1.000,03 Kn koji se odnosi na otpis 60% utvrđenog iznosa tražbine. Dužnik pristaje na otpis naprijed navedenog dijela tražbine te se obvezuje preostali iznos tražbine u izno</w:t>
      </w:r>
      <w:r w:rsidR="009F029C">
        <w:rPr>
          <w:noProof/>
          <w:sz w:val="22"/>
          <w:szCs w:val="22"/>
        </w:rPr>
        <w:t>su od 666,68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466,68 Kn  Dužnik će podmiriti najkasnije u roku od 15 dana od pravomoćnosti rješenja nadležnog trgovačkog suda kojim se odobrava sklapanje ove predstečajne nagodbe , dok će iznos od 200,01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DB TRANS d.o.o.</w:t>
      </w:r>
      <w:r w:rsidRPr="006B4299">
        <w:rPr>
          <w:noProof/>
          <w:sz w:val="22"/>
          <w:szCs w:val="22"/>
        </w:rPr>
        <w:t>, STJEPANA FABIJANČIĆA 135, 10410 Velika Gorica, OIB: 25245842783 prema Dužniku ima tražbinu u iznosu 68.641,89 Kn, od kojeg iznosa otpisuje iznos od 41.185,13 Kn koji se odnosi na otpis 60% utvrđenog iznosa tražbine. Dužnik pristaje na otpis naprijed navedenog dijela tražbine te se obvezuje preostali iznos tražbine u iznosu od 27.456,76 Kn podmiriti na slijedeći način:</w:t>
      </w:r>
    </w:p>
    <w:p w:rsidRDefault="00801FFD" w:rsidP="00D80B19" w:rsidR="00801FFD" w:rsidRPr="006B4299">
      <w:pPr>
        <w:spacing w:before="120"/>
        <w:jc w:val="both"/>
        <w:rPr>
          <w:sz w:val="22"/>
          <w:szCs w:val="22"/>
        </w:rPr>
      </w:pPr>
      <w:r w:rsidRPr="006B4299">
        <w:rPr>
          <w:noProof/>
          <w:sz w:val="22"/>
          <w:szCs w:val="22"/>
        </w:rPr>
        <w:t>- iznos od 19.219,73 Kn  Dužnik će podmiriti najkasnije u roku od 15 dana od pravomoćnosti rješenja nadležnog trgovačkog suda kojim se odobrava sklapanje ove predstečajne nagodbe , dok će iznos od 8.237,03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DUNDY, OBRT ZA VUČU VOZILA - AUTORADIONA</w:t>
      </w:r>
      <w:r w:rsidRPr="006B4299">
        <w:rPr>
          <w:noProof/>
          <w:sz w:val="22"/>
          <w:szCs w:val="22"/>
        </w:rPr>
        <w:t>, vl. Stipe Dundović, SMILJANSKA 19/1, 53211 SMILJAN, HRVATSKA, OIB: 90560785964 prema Dužniku ima tražbinu u iznosu 2.163,00 Kn, od kojeg iznosa otpisuje iznos od 1.297,80 Kn koji se odnosi na otpis 60% utvrđenog iznosa tražbine. Dužnik pristaje na otpis naprijed navedenog dijela tražbine te se obvezuje preostali iznos tražbine u iznosu od 865,20 Kn podmiriti na slijedeći način:</w:t>
      </w:r>
    </w:p>
    <w:p w:rsidRDefault="00801FFD" w:rsidP="00D80B19" w:rsidR="00801FFD" w:rsidRPr="006B4299">
      <w:pPr>
        <w:spacing w:before="120"/>
        <w:jc w:val="both"/>
        <w:rPr>
          <w:sz w:val="22"/>
          <w:szCs w:val="22"/>
        </w:rPr>
      </w:pPr>
      <w:r w:rsidRPr="006B4299">
        <w:rPr>
          <w:noProof/>
          <w:sz w:val="22"/>
          <w:szCs w:val="22"/>
        </w:rPr>
        <w:t>- iznos od 605,64 Kn  Dužnik će podmiriti najkasnije u roku od 15 dana od pravomoćnosti rješenja nadležnog trgovačkog suda kojim se odobrava sklapanje ove predstečajne nagodbe , dok će iznos od 259,56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ĐURAŠ VULKANIZERSKI OBRT</w:t>
      </w:r>
      <w:r w:rsidRPr="006B4299">
        <w:rPr>
          <w:noProof/>
          <w:sz w:val="22"/>
          <w:szCs w:val="22"/>
        </w:rPr>
        <w:t>, vl. Ivanka Đuraš, A.HEBRANGA BB, 20000 DUBROVNIK, HRVATSKA, OIB: 52956013140 prema Dužniku ima tražbinu u iznosu 529,99 Kn, od kojeg iznosa otpisuje iznos od 317,99 Kn koji se odnosi na otpis 60% utvrđenog iznosa tražbine. Dužnik pristaje na otpis naprijed navedenog dijela tražbine te se obvezuje preostali iznos tražbine u izno</w:t>
      </w:r>
      <w:r w:rsidR="00D80B19">
        <w:rPr>
          <w:noProof/>
          <w:sz w:val="22"/>
          <w:szCs w:val="22"/>
        </w:rPr>
        <w:t>su od 212,00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lastRenderedPageBreak/>
        <w:t>- iznos od 148,40 Kn  Dužnik će podmiriti najkasnije u roku od 15 dana od pravomoćnosti rješenja nadležnog trgovačkog suda kojim se odobrava sklapanje ove predstečajne nagodbe , dok će iznos od 63,60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ELIGO d.o.o.</w:t>
      </w:r>
      <w:r w:rsidRPr="006B4299">
        <w:rPr>
          <w:noProof/>
          <w:sz w:val="22"/>
          <w:szCs w:val="22"/>
        </w:rPr>
        <w:t>, LOZICA 2, NA MORU 5, 20236 MOKOŠICA, HRVATSKA, OIB: 00446674313 prema Dužniku ima tražbinu u iznosu 910,20 Kn, od kojeg iznosa otpisuje iznos od 546,12 Kn koji se odnosi na otpis 60% utvrđenog iznosa tražbine. Dužnik pristaje na otpis naprijed navedenog dijela tražbine te se obvezuje preostali iznos tražbine u izno</w:t>
      </w:r>
      <w:r w:rsidR="00D80B19">
        <w:rPr>
          <w:noProof/>
          <w:sz w:val="22"/>
          <w:szCs w:val="22"/>
        </w:rPr>
        <w:t>su od 364,08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254,86 Kn  Dužnik će podmiriti najkasnije u roku od 15 dana od pravomoćnosti rješenja nadležnog trgovačkog suda kojim se odobrava sklapanje ove predstečajne nagodbe , dok će iznos od 109,22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EMATEH d.o.o.</w:t>
      </w:r>
      <w:r w:rsidRPr="006B4299">
        <w:rPr>
          <w:noProof/>
          <w:sz w:val="22"/>
          <w:szCs w:val="22"/>
        </w:rPr>
        <w:t>, M.S.BOLŠIĆA 11, 10000 ZAGREB, HRVATSKA, OIB: 25781155594 prema Dužniku ima tražbinu u iznosu 2.162,50 Kn, od kojeg iznosa otpisuje iznos od 1.297,50 Kn koji se odnosi na otpis 60% utvrđenog iznosa tražbine. Dužnik pristaje na otpis naprijed navedenog dijela tražbine te se obvezuje preostali iznos tražbine u izno</w:t>
      </w:r>
      <w:r w:rsidR="00D80B19">
        <w:rPr>
          <w:noProof/>
          <w:sz w:val="22"/>
          <w:szCs w:val="22"/>
        </w:rPr>
        <w:t>su od 865,00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605,50 Kn  Dužnik će podmiriti najkasnije u roku od 15 dana od pravomoćnosti rješenja nadležnog trgovačkog suda kojim se odobrava sklapanje ove predstečajne nagodbe , dok će iznos od 259,50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EURO DAUS d.d.</w:t>
      </w:r>
      <w:r w:rsidRPr="006B4299">
        <w:rPr>
          <w:noProof/>
          <w:sz w:val="22"/>
          <w:szCs w:val="22"/>
        </w:rPr>
        <w:t>, PUT MOSTINA 1, 21000 SPLIT, HRVATSKA, OIB: 19212513210 prema Dužniku ima tražbinu u iznosu 18.168,46 Kn, od kojeg iznosa otpisuje iznos od 10.901,08 Kn koji se odnosi na otpis 60% utvrđenog iznosa tražbine. Dužnik pristaje na otpis naprijed navedenog dijela tražbine te se obvezuje preostali iznos tražbine u iznosu</w:t>
      </w:r>
      <w:r w:rsidR="00D80B19">
        <w:rPr>
          <w:noProof/>
          <w:sz w:val="22"/>
          <w:szCs w:val="22"/>
        </w:rPr>
        <w:t xml:space="preserve"> od 7.267,38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5.087,17 Kn  Dužnik će podmiriti najkasnije u roku od 15 dana od pravomoćnosti rješenja nadležnog trgovačkog suda kojim se odobrava sklapanje ove predstečajne nagodbe , dok će iznos od 2.180,22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EUROPAPRESS HOLDING d.o.o.</w:t>
      </w:r>
      <w:r w:rsidRPr="006B4299">
        <w:rPr>
          <w:noProof/>
          <w:sz w:val="22"/>
          <w:szCs w:val="22"/>
        </w:rPr>
        <w:t>, KORANSKA 2, 10000 ZAGREB,HRVATSKA, OIB: 79517545745 prema Dužniku ima tražbinu u iznosu 263,05 Kn, od kojeg iznosa otpisuje iznos od 157,83 Kn koji se odnosi na otpis 60% utvrđenog iznosa tražbine. Dužnik pristaje na otpis naprijed navedenog dijela tražbine te se obvezuje preostali iznos tražbine u iznosu od 105,22 Kn pod</w:t>
      </w:r>
      <w:r w:rsidR="00D80B19">
        <w:rPr>
          <w:noProof/>
          <w:sz w:val="22"/>
          <w:szCs w:val="22"/>
        </w:rPr>
        <w:t>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73,65 Kn  Dužnik će podmiriti najkasnije u roku od 15 dana od pravomoćnosti rješenja nadležnog trgovačkog suda kojim se odobrava sklapanje ove predstečajne nagodbe , dok će iznos od 31,57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FIT-AL SUSTAVI TEHNIČKE ZAŠTITE</w:t>
      </w:r>
      <w:r w:rsidRPr="006B4299">
        <w:rPr>
          <w:noProof/>
          <w:sz w:val="22"/>
          <w:szCs w:val="22"/>
        </w:rPr>
        <w:t>, vl. Darko Domiter, ARGENTINSKA 3, 10090 ZAGREB, HRVATSKA, OIB: 85941026901 prema Dužniku ima tražbinu u iznosu 281,25 Kn, od kojeg iznosa otpisuje iznos od 168,75 Kn koji se odnosi na otpis 60% utvrđenog iznosa tražbine. Dužnik pristaje na otpis naprijed navedenog dijela tražbine te se obvezuje preostali iznos tražbine u iznosu od 112,50 Kn p</w:t>
      </w:r>
      <w:r w:rsidR="00D80B19">
        <w:rPr>
          <w:noProof/>
          <w:sz w:val="22"/>
          <w:szCs w:val="22"/>
        </w:rPr>
        <w:t>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78,75 Kn  Dužnik će podmiriti najkasnije u roku od 15 dana od pravomoćnosti rješenja nadležnog trgovačkog suda kojim se odobrava sklapanje ove predstečajne nagodbe , dok će iznos od 33,75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FORD SERVICE</w:t>
      </w:r>
      <w:r w:rsidRPr="006B4299">
        <w:rPr>
          <w:noProof/>
          <w:sz w:val="22"/>
          <w:szCs w:val="22"/>
        </w:rPr>
        <w:t xml:space="preserve">, vl. Branko Krainc, HOSTI 80B, 51000 RIJEKA, HRVATSKA, OIB: 33880214964 prema Dužniku ima tražbinu u iznosu 1.497,56 Kn, od kojeg iznosa otpisuje iznos od </w:t>
      </w:r>
      <w:r w:rsidRPr="006B4299">
        <w:rPr>
          <w:noProof/>
          <w:sz w:val="22"/>
          <w:szCs w:val="22"/>
        </w:rPr>
        <w:lastRenderedPageBreak/>
        <w:t>898,54 Kn koji se odnosi na otpis 60% utvrđenog iznosa tražbine. Dužnik pristaje na otpis naprijed navedenog dijela tražbine te se obvezuje preostali iznos tražbine u izno</w:t>
      </w:r>
      <w:r w:rsidR="00D80B19">
        <w:rPr>
          <w:noProof/>
          <w:sz w:val="22"/>
          <w:szCs w:val="22"/>
        </w:rPr>
        <w:t>su od 599,02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419,32 Kn  Dužnik će podmiriti najkasnije u roku od 15 dana od pravomoćnosti rješenja nadležnog trgovačkog suda kojim se odobrava sklapanje ove predstečajne nagodbe , dok će iznos od 179,71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FUTURA AUTO d.o.o.</w:t>
      </w:r>
      <w:r w:rsidRPr="006B4299">
        <w:rPr>
          <w:noProof/>
          <w:sz w:val="22"/>
          <w:szCs w:val="22"/>
        </w:rPr>
        <w:t xml:space="preserve">, OPTUJSKA ULICA 169/A, 42000 VARAŽDIN, HRVATSKA, OIB: 42754118124 prema Dužniku ima tražbinu u iznosu 113.763,57 Kn, od kojeg iznosa otpisuje iznos od 68.258,14 Kn koji se odnosi na otpis 60% utvrđenog iznosa tražbine. Dužnik pristaje na otpis naprijed navedenog dijela tražbine te se obvezuje preostali iznos tražbine u iznosu </w:t>
      </w:r>
      <w:r w:rsidR="00D80B19">
        <w:rPr>
          <w:noProof/>
          <w:sz w:val="22"/>
          <w:szCs w:val="22"/>
        </w:rPr>
        <w:t>od 45.505,43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31.853,80 Kn  Dužnik će podmiriti najkasnije u roku od 15 dana od pravomoćnosti rješenja nadležnog trgovačkog suda kojim se odobrava sklapanje ove predstečajne nagodbe , dok će iznos od 13.651,63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GEFCO d.o.o.</w:t>
      </w:r>
      <w:r w:rsidRPr="006B4299">
        <w:rPr>
          <w:noProof/>
          <w:sz w:val="22"/>
          <w:szCs w:val="22"/>
        </w:rPr>
        <w:t>, BANI 110, 10000 ZAGREB, HRVATSKA, OIB: 64939048517</w:t>
      </w:r>
      <w:r w:rsidR="00D80B19">
        <w:rPr>
          <w:noProof/>
          <w:sz w:val="22"/>
          <w:szCs w:val="22"/>
        </w:rPr>
        <w:t>,</w:t>
      </w:r>
      <w:r w:rsidRPr="006B4299">
        <w:rPr>
          <w:noProof/>
          <w:sz w:val="22"/>
          <w:szCs w:val="22"/>
        </w:rPr>
        <w:t xml:space="preserve"> prema Dužniku ima tražbinu u iznosu 27.804,31 Kn, od kojeg iznosa otpisuje iznos od 16.682,59 Kn koji se odnosi na otpis 60% utvrđenog iznosa tražbine. Dužnik pristaje na otpis naprijed navedenog dijela tražbine te se obvezuje preostali iznos tražbine u iznosu </w:t>
      </w:r>
      <w:r w:rsidR="00D80B19">
        <w:rPr>
          <w:noProof/>
          <w:sz w:val="22"/>
          <w:szCs w:val="22"/>
        </w:rPr>
        <w:t>od 11.121,72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7.785,21 Kn  Dužnik će podmiriti najkasnije u roku od 15 dana od pravomoćnosti rješenja nadležnog trgovačkog suda kojim se odobrava sklapanje ove predstečajne nagodbe , dok će iznos od 3.336,52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GRAND AUTO d.o.o.</w:t>
      </w:r>
      <w:r w:rsidRPr="006B4299">
        <w:rPr>
          <w:noProof/>
          <w:sz w:val="22"/>
          <w:szCs w:val="22"/>
        </w:rPr>
        <w:t>, LJUBLJANSKA AVENIJA 4, 10000 ZAGREB, HRVATSKA, OIB: 30176496729</w:t>
      </w:r>
      <w:r w:rsidR="00D80B19">
        <w:rPr>
          <w:noProof/>
          <w:sz w:val="22"/>
          <w:szCs w:val="22"/>
        </w:rPr>
        <w:t>,</w:t>
      </w:r>
      <w:r w:rsidRPr="006B4299">
        <w:rPr>
          <w:noProof/>
          <w:sz w:val="22"/>
          <w:szCs w:val="22"/>
        </w:rPr>
        <w:t xml:space="preserve"> prema Dužniku ima tražbinu u iznosu 9.638,97 Kn, od kojeg iznosa otpisuje iznos od 5.783,38 Kn koji se odnosi na otpis 60% utvrđenog iznosa tražbine. Dužnik pristaje na otpis naprijed navedenog dijela tražbine te se obvezuje preostali iznos tražbine u iznosu</w:t>
      </w:r>
      <w:r w:rsidR="00D80B19">
        <w:rPr>
          <w:noProof/>
          <w:sz w:val="22"/>
          <w:szCs w:val="22"/>
        </w:rPr>
        <w:t xml:space="preserve"> od 3.855,59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2.698,91 Kn  Dužnik će podmiriti najkasnije u roku od 15 dana od pravomoćnosti rješenja nadležnog trgovačkog suda kojim se odobrava sklapanje ove predstečajne nagodbe , dok će iznos od 1.156,68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GREENSEEKER d.o.o.</w:t>
      </w:r>
      <w:r w:rsidRPr="006B4299">
        <w:rPr>
          <w:noProof/>
          <w:sz w:val="22"/>
          <w:szCs w:val="22"/>
        </w:rPr>
        <w:t>, JORDANOVAC 77, 10000 Zagreb, Hrvatska, OIB: 41884965393</w:t>
      </w:r>
      <w:r w:rsidR="00D80B19">
        <w:rPr>
          <w:noProof/>
          <w:sz w:val="22"/>
          <w:szCs w:val="22"/>
        </w:rPr>
        <w:t>,</w:t>
      </w:r>
      <w:r w:rsidRPr="006B4299">
        <w:rPr>
          <w:noProof/>
          <w:sz w:val="22"/>
          <w:szCs w:val="22"/>
        </w:rPr>
        <w:t xml:space="preserve"> prema Dužniku ima tražbinu u iznosu 3.285,00 Kn, od kojeg iznosa otpisuje iznos od 1.971,00 Kn koji se odnosi na otpis 60% utvrđenog iznosa tražbine. Dužnik pristaje na otpis naprijed navedenog dijela tražbine te se obvezuje preostali iznos tražbine u iznosu</w:t>
      </w:r>
      <w:r w:rsidR="00D80B19">
        <w:rPr>
          <w:noProof/>
          <w:sz w:val="22"/>
          <w:szCs w:val="22"/>
        </w:rPr>
        <w:t xml:space="preserve"> od 1.314,00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919,80 Kn  Dužnik će podmiriti najkasnije u roku od 15 dana od pravomoćnosti rješenja nadležnog trgovačkog suda kojim se odobrava sklapanje ove predstečajne nagodbe , dok će iznos od 394,20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GROHOVAC - VOLAN d.o.o.</w:t>
      </w:r>
      <w:r w:rsidRPr="006B4299">
        <w:rPr>
          <w:noProof/>
          <w:sz w:val="22"/>
          <w:szCs w:val="22"/>
        </w:rPr>
        <w:t>, LUČIĆI 14, 51216 VIŠKOVO, HRVATSKA, OIB: 31362552887</w:t>
      </w:r>
      <w:r w:rsidR="00D80B19">
        <w:rPr>
          <w:noProof/>
          <w:sz w:val="22"/>
          <w:szCs w:val="22"/>
        </w:rPr>
        <w:t>,</w:t>
      </w:r>
      <w:r w:rsidRPr="006B4299">
        <w:rPr>
          <w:noProof/>
          <w:sz w:val="22"/>
          <w:szCs w:val="22"/>
        </w:rPr>
        <w:t xml:space="preserve"> prema Dužniku ima tražbinu u iznosu 5.051,40 Kn, od kojeg iznosa otpisuje iznos od 3.030,84 Kn koji se odnosi na otpis 60% utvrđenog iznosa tražbine. Dužnik pristaje na otpis naprijed navedenog dijela tražbine te se obvezuje preostali iznos tražbine u iznosu</w:t>
      </w:r>
      <w:r w:rsidR="00D80B19">
        <w:rPr>
          <w:noProof/>
          <w:sz w:val="22"/>
          <w:szCs w:val="22"/>
        </w:rPr>
        <w:t xml:space="preserve"> od 2.020,56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xml:space="preserve">- iznos od 1.414,39 Kn  Dužnik će podmiriti najkasnije u roku od 15 dana od pravomoćnosti rješenja nadležnog trgovačkog suda kojim se odobrava sklapanje ove predstečajne nagodbe , dok će iznos od </w:t>
      </w:r>
      <w:r w:rsidRPr="006B4299">
        <w:rPr>
          <w:noProof/>
          <w:sz w:val="22"/>
          <w:szCs w:val="22"/>
        </w:rPr>
        <w:lastRenderedPageBreak/>
        <w:t>606,17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HRVATSKI TELEKOM d.d.</w:t>
      </w:r>
      <w:r w:rsidRPr="006B4299">
        <w:rPr>
          <w:noProof/>
          <w:sz w:val="22"/>
          <w:szCs w:val="22"/>
        </w:rPr>
        <w:t xml:space="preserve">, </w:t>
      </w:r>
      <w:r w:rsidR="00D80B19">
        <w:rPr>
          <w:noProof/>
          <w:sz w:val="22"/>
          <w:szCs w:val="22"/>
        </w:rPr>
        <w:t>ROBERTA FRANGEŠA MIHANOVIĆA 9</w:t>
      </w:r>
      <w:r w:rsidRPr="006B4299">
        <w:rPr>
          <w:noProof/>
          <w:sz w:val="22"/>
          <w:szCs w:val="22"/>
        </w:rPr>
        <w:t>, 10000 ZAGREB, HRVATSKA, OIB: 81793146560</w:t>
      </w:r>
      <w:r w:rsidR="00D80B19">
        <w:rPr>
          <w:noProof/>
          <w:sz w:val="22"/>
          <w:szCs w:val="22"/>
        </w:rPr>
        <w:t>,</w:t>
      </w:r>
      <w:r w:rsidRPr="006B4299">
        <w:rPr>
          <w:noProof/>
          <w:sz w:val="22"/>
          <w:szCs w:val="22"/>
        </w:rPr>
        <w:t xml:space="preserve"> prema Dužniku ima tražbinu u iznosu 13.816,64 Kn, od kojeg iznosa otpisuje iznos od 8.289,98 Kn koji se odnosi na otpis 60% utvrđenog iznosa tražbine. Dužnik pristaje na otpis naprijed navedenog dijela tražbine te se obvezuje preostali iznos tražbine u iznosu od 5.526,66 Kn podmiriti na slijedeći način:</w:t>
      </w:r>
    </w:p>
    <w:p w:rsidRDefault="00801FFD" w:rsidP="00D80B19" w:rsidR="00801FFD" w:rsidRPr="006B4299">
      <w:pPr>
        <w:spacing w:before="120"/>
        <w:jc w:val="both"/>
        <w:rPr>
          <w:sz w:val="22"/>
          <w:szCs w:val="22"/>
        </w:rPr>
      </w:pPr>
      <w:r w:rsidRPr="006B4299">
        <w:rPr>
          <w:noProof/>
          <w:sz w:val="22"/>
          <w:szCs w:val="22"/>
        </w:rPr>
        <w:t>- iznos od 3.868,66 Kn  Dužnik će podmiriti najkasnije u roku od 15 dana od pravomoćnosti rješenja nadležnog trgovačkog suda kojim se odobrava sklapanje ove predstečajne nagodbe , dok će iznos od 1.658,00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HYUNDAI AUTO ZAGREB d.o.o.</w:t>
      </w:r>
      <w:r w:rsidRPr="006B4299">
        <w:rPr>
          <w:noProof/>
          <w:sz w:val="22"/>
          <w:szCs w:val="22"/>
        </w:rPr>
        <w:t xml:space="preserve">, SLAVONSKA AVENIJA 11B, 10000 ZAGREB, HRVATSKA, OIB: 81638087458 prema Dužniku ima tražbinu u iznosu 230.608,59 Kn, od kojeg iznosa otpisuje iznos od 138.365,15 Kn koji se odnosi na otpis 60% utvrđenog iznosa tražbine. Dužnik pristaje na otpis naprijed navedenog dijela tražbine te se obvezuje preostali iznos tražbine u iznosu </w:t>
      </w:r>
      <w:r w:rsidR="00D80B19">
        <w:rPr>
          <w:noProof/>
          <w:sz w:val="22"/>
          <w:szCs w:val="22"/>
        </w:rPr>
        <w:t>od 92.243,44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64.570,41 Kn  Dužnik će podmiriti najkasnije u roku od 15 dana od pravomoćnosti rješenja nadležnog trgovačkog suda kojim se odobrava sklapanje ove predstečajne nagodbe , dok će iznos od 27.673,03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INFO PLANET d.o.o.</w:t>
      </w:r>
      <w:r w:rsidRPr="006B4299">
        <w:rPr>
          <w:noProof/>
          <w:sz w:val="22"/>
          <w:szCs w:val="22"/>
        </w:rPr>
        <w:t>, TRSTENSKA 8, 20000 DUBROVNIK,</w:t>
      </w:r>
      <w:r w:rsidR="00D80B19">
        <w:rPr>
          <w:noProof/>
          <w:sz w:val="22"/>
          <w:szCs w:val="22"/>
        </w:rPr>
        <w:t xml:space="preserve"> </w:t>
      </w:r>
      <w:r w:rsidRPr="006B4299">
        <w:rPr>
          <w:noProof/>
          <w:sz w:val="22"/>
          <w:szCs w:val="22"/>
        </w:rPr>
        <w:t>HRVATSKA, OIB: 99862235015</w:t>
      </w:r>
      <w:r w:rsidR="00D80B19">
        <w:rPr>
          <w:noProof/>
          <w:sz w:val="22"/>
          <w:szCs w:val="22"/>
        </w:rPr>
        <w:t>,</w:t>
      </w:r>
      <w:r w:rsidRPr="006B4299">
        <w:rPr>
          <w:noProof/>
          <w:sz w:val="22"/>
          <w:szCs w:val="22"/>
        </w:rPr>
        <w:t xml:space="preserve"> prema Dužniku ima tražbinu u iznosu 171,78 Kn, od kojeg iznosa otpisuje iznos od 103,07 Kn koji se odnosi na otpis 60% utvrđenog iznosa tražbine. Dužnik pristaje na otpis naprijed navedenog dijela tražbine te se obvezuje preostali iznos tražbine u izn</w:t>
      </w:r>
      <w:r w:rsidR="00D80B19">
        <w:rPr>
          <w:noProof/>
          <w:sz w:val="22"/>
          <w:szCs w:val="22"/>
        </w:rPr>
        <w:t>osu od 68,71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48,10 Kn  Dužnik će podmiriti najkasnije u roku od 15 dana od pravomoćnosti rješenja nadležnog trgovačkog suda kojim se odobrava sklapanje ove predstečajne nagodbe , dok će iznos od 20,61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INFOKOM d.o.o.</w:t>
      </w:r>
      <w:r w:rsidRPr="006B4299">
        <w:rPr>
          <w:noProof/>
          <w:sz w:val="22"/>
          <w:szCs w:val="22"/>
        </w:rPr>
        <w:t>, SAVSKA 129/II, 10000 ZAGREB, HRVATSKA, OIB: 68111664044</w:t>
      </w:r>
      <w:r w:rsidR="00D80B19">
        <w:rPr>
          <w:noProof/>
          <w:sz w:val="22"/>
          <w:szCs w:val="22"/>
        </w:rPr>
        <w:t>,</w:t>
      </w:r>
      <w:r w:rsidRPr="006B4299">
        <w:rPr>
          <w:noProof/>
          <w:sz w:val="22"/>
          <w:szCs w:val="22"/>
        </w:rPr>
        <w:t xml:space="preserve"> prema Dužniku ima tražbinu u iznosu 13.986,00 Kn, od kojeg iznosa otpisuje iznos od 8.391,60 Kn koji se odnosi na otpis 60% utvrđenog iznosa tražbine. Dužnik pristaje na otpis naprijed navedenog dijela tražbine te se obvezuje preostali iznos tražbine u iznosu</w:t>
      </w:r>
      <w:r w:rsidR="00D80B19">
        <w:rPr>
          <w:noProof/>
          <w:sz w:val="22"/>
          <w:szCs w:val="22"/>
        </w:rPr>
        <w:t xml:space="preserve"> od 5.594,40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3.916,08 Kn  Dužnik će podmiriti najkasnije u roku od 15 dana od pravomoćnosti rješenja nadležnog trgovačkog suda kojim se odobrava sklapanje ove predstečajne nagodbe , dok će iznos od 1.678,32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INTEGRA-DUNDOVIĆ d.o.o.</w:t>
      </w:r>
      <w:r w:rsidRPr="006B4299">
        <w:rPr>
          <w:noProof/>
          <w:sz w:val="22"/>
          <w:szCs w:val="22"/>
        </w:rPr>
        <w:t>, J. HUTTLERA 31, 31000 OSIJEK, HRVATSKA, OIB: 60425680672 prema Dužniku ima tražbinu u iznosu 3.237,58 Kn, od kojeg iznosa otpisuje iznos od 1.942,55 Kn koji se odnosi na otpis 60% utvrđenog iznosa tražbine. Dužnik pristaje na otpis naprijed navedenog dijela tražbine te se obvezuje preostali iznos tražbine u iznosu</w:t>
      </w:r>
      <w:r w:rsidR="00D80B19">
        <w:rPr>
          <w:noProof/>
          <w:sz w:val="22"/>
          <w:szCs w:val="22"/>
        </w:rPr>
        <w:t xml:space="preserve"> od 1.295,03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906,52 Kn  Dužnik će podmiriti najkasnije u roku od 15 dana od pravomoćnosti rješenja nadležnog trgovačkog suda kojim se odobrava sklapanje ove predstečajne nagodbe , dok će iznos od 388,51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INTERMAX d.o.o.</w:t>
      </w:r>
      <w:r w:rsidRPr="006B4299">
        <w:rPr>
          <w:noProof/>
          <w:sz w:val="22"/>
          <w:szCs w:val="22"/>
        </w:rPr>
        <w:t xml:space="preserve">, RADNIČKA CESTA 34 A, 10000 ZAGREB, HRVATSKA, OIB: 01171827738 prema Dužniku ima tražbinu u iznosu 25.650,10 Kn, od kojeg iznosa otpisuje iznos od 15.390,06 Kn koji se odnosi na otpis 60% utvrđenog iznosa tražbine. Dužnik pristaje na otpis naprijed </w:t>
      </w:r>
      <w:r w:rsidRPr="006B4299">
        <w:rPr>
          <w:noProof/>
          <w:sz w:val="22"/>
          <w:szCs w:val="22"/>
        </w:rPr>
        <w:lastRenderedPageBreak/>
        <w:t xml:space="preserve">navedenog dijela tražbine te se obvezuje preostali iznos tražbine u iznosu </w:t>
      </w:r>
      <w:r w:rsidR="00D80B19">
        <w:rPr>
          <w:noProof/>
          <w:sz w:val="22"/>
          <w:szCs w:val="22"/>
        </w:rPr>
        <w:t>od 10.260,04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7.182,03 Kn  Dužnik će podmiriti najkasnije u roku od 15 dana od pravomoćnosti rješenja nadležnog trgovačkog suda kojim se odobrava sklapanje ove predstečajne nagodbe , dok će iznos od 3.078,01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ISKON INTERNET d.d.</w:t>
      </w:r>
      <w:r w:rsidRPr="006B4299">
        <w:rPr>
          <w:noProof/>
          <w:sz w:val="22"/>
          <w:szCs w:val="22"/>
        </w:rPr>
        <w:t>, GARIĆGRADSKA 18, 10000 ZAGREB, HRVATSKA, OIB: 36779353407 prema Dužniku ima tražbinu u iznosu 780,92 Kn, od kojeg iznosa otpisuje iznos od 468,55 Kn koji se odnosi na otpis 60% utvrđenog iznosa tražbine. Dužnik pristaje na otpis naprijed navedenog dijela tražbine te se obvezuje preostali iznos tražbine u iznosu od 312,37 Kn podmiriti na slijedeći način:</w:t>
      </w:r>
    </w:p>
    <w:p w:rsidRDefault="00801FFD" w:rsidP="00D80B19" w:rsidR="00801FFD" w:rsidRPr="006B4299">
      <w:pPr>
        <w:spacing w:before="120"/>
        <w:jc w:val="both"/>
        <w:rPr>
          <w:sz w:val="22"/>
          <w:szCs w:val="22"/>
        </w:rPr>
      </w:pPr>
      <w:r w:rsidRPr="006B4299">
        <w:rPr>
          <w:noProof/>
          <w:sz w:val="22"/>
          <w:szCs w:val="22"/>
        </w:rPr>
        <w:t>- iznos od 218,66 Kn  Dužnik će podmiriti najkasnije u roku od 15 dana od pravomoćnosti rješenja nadležnog trgovačkog suda kojim se odobrava sklapanje ove predstečajne nagodbe , dok će iznos od 93,71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JADRANSKI LUKSUZNI HOTELI d.d.</w:t>
      </w:r>
      <w:r w:rsidRPr="006B4299">
        <w:rPr>
          <w:noProof/>
          <w:sz w:val="22"/>
          <w:szCs w:val="22"/>
        </w:rPr>
        <w:t xml:space="preserve">, MASARYKOV PUT 20, 20000 DUBROVNIK, HRVATSKA, OIB: 22797775374 prema Dužniku ima tražbinu u iznosu 34.000,00 Kn, od kojeg iznosa otpisuje iznos od 20.400,00 Kn koji se odnosi na otpis 60% utvrđenog iznosa tražbine. Dužnik pristaje na otpis naprijed navedenog dijela tražbine te se obvezuje preostali iznos tražbine u iznosu </w:t>
      </w:r>
      <w:r w:rsidR="00D80B19">
        <w:rPr>
          <w:noProof/>
          <w:sz w:val="22"/>
          <w:szCs w:val="22"/>
        </w:rPr>
        <w:t>od 13.600,00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9.520,00 Kn  Dužnik će podmiriti najkasnije u roku od 15 dana od pravomoćnosti rješenja nadležnog trgovačkog suda kojim se odobrava sklapanje ove predstečajne nagodbe , dok će iznos od 4.080,00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KLETT VERLAG d.o.o.</w:t>
      </w:r>
      <w:r w:rsidRPr="006B4299">
        <w:rPr>
          <w:noProof/>
          <w:sz w:val="22"/>
          <w:szCs w:val="22"/>
        </w:rPr>
        <w:t>, DOMAGOJEVA 15, 10000 ZAGREB, HRVATSKA, OIB: 04776093937 prema Dužniku ima tražbinu u iznosu 115,00 Kn, od kojeg iznosa otpisuje iznos od 69,00 Kn koji se odnosi na otpis 60% utvrđenog iznosa tražbine. Dužnik pristaje na otpis naprijed navedenog dijela tražbine te se obvezuje preostali iznos tražbine u izn</w:t>
      </w:r>
      <w:r w:rsidR="00D80B19">
        <w:rPr>
          <w:noProof/>
          <w:sz w:val="22"/>
          <w:szCs w:val="22"/>
        </w:rPr>
        <w:t>osu od 46,00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32,20 Kn  Dužnik će podmiriti najkasnije u roku od 15 dana od pravomoćnosti rješenja nadležnog trgovačkog suda kojim se odobrava sklapanje ove predstečajne nagodbe , dok će iznos od 13,80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KORADO MOTORI d.o.o.</w:t>
      </w:r>
      <w:r w:rsidRPr="006B4299">
        <w:rPr>
          <w:noProof/>
          <w:sz w:val="22"/>
          <w:szCs w:val="22"/>
        </w:rPr>
        <w:t>, MEDULINSKA 47, 52100 PULA, HRVATSKA, OIB: 20030972598 prema Dužniku ima tražbinu u iznosu 65,00 Kn, od kojeg iznosa otpisuje iznos od 39,00 Kn koji se odnosi na otpis 60% utvrđenog iznosa tražbine. Dužnik pristaje na otpis naprijed navedenog dijela tražbine te se obvezuje preostali iznos tražbine u iznosu od 26,00 Kn podmiriti n</w:t>
      </w:r>
      <w:r w:rsidR="00D80B19">
        <w:rPr>
          <w:noProof/>
          <w:sz w:val="22"/>
          <w:szCs w:val="22"/>
        </w:rPr>
        <w:t>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18,20 Kn  Dužnik će podmiriti najkasnije u roku od 15 dana od pravomoćnosti rješenja nadležnog trgovačkog suda kojim se odobrava sklapanje ove predstečajne nagodbe , dok će iznos od 7,80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KOVČO d.o.o.</w:t>
      </w:r>
      <w:r w:rsidRPr="006B4299">
        <w:rPr>
          <w:noProof/>
          <w:sz w:val="22"/>
          <w:szCs w:val="22"/>
        </w:rPr>
        <w:t>, KUZMANIĆEVA 6, 21000 SPLIT, HRVATSKA, OIB: 35836166996 prema Dužniku ima tražbinu u iznosu 375,00 Kn, od kojeg iznosa otpisuje iznos od 225,00 Kn koji se odnosi na otpis 60% utvrđenog iznosa tražbine. Dužnik pristaje na otpis naprijed navedenog dijela tražbine te se obvezuje preostali iznos tražbine u izno</w:t>
      </w:r>
      <w:r w:rsidR="00D80B19">
        <w:rPr>
          <w:noProof/>
          <w:sz w:val="22"/>
          <w:szCs w:val="22"/>
        </w:rPr>
        <w:t>su od 150,00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105,00 Kn  Dužnik će podmiriti najkasnije u roku od 15 dana od pravomoćnosti rješenja nadležnog trgovačkog suda kojim se odobrava sklapanje ove predstečajne nagodbe , dok će iznos od 45,00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lastRenderedPageBreak/>
        <w:t xml:space="preserve">Vjerovnik  </w:t>
      </w:r>
      <w:r w:rsidRPr="006B4299">
        <w:rPr>
          <w:b/>
          <w:bCs/>
          <w:noProof/>
          <w:sz w:val="22"/>
          <w:szCs w:val="22"/>
        </w:rPr>
        <w:t>KUŽELKA d.o.o.,</w:t>
      </w:r>
      <w:r w:rsidRPr="006B4299">
        <w:rPr>
          <w:noProof/>
          <w:sz w:val="22"/>
          <w:szCs w:val="22"/>
        </w:rPr>
        <w:t xml:space="preserve"> MARTINKOVAC BB, 51000 RIJEKA, HRVATSKA, OIB: 14473790002 prema Dužniku ima tražbinu u iznosu 3.167,51 Kn, od kojeg iznosa otpisuje iznos od 1.900,51 Kn koji se odnosi na otpis 60% utvrđenog iznosa tražbine. Dužnik pristaje na otpis naprijed navedenog dijela tražbine te se obvezuje preostali iznos tražbine u iznosu</w:t>
      </w:r>
      <w:r w:rsidR="00D80B19">
        <w:rPr>
          <w:noProof/>
          <w:sz w:val="22"/>
          <w:szCs w:val="22"/>
        </w:rPr>
        <w:t xml:space="preserve"> od 1.267,00 Kn podmiriti na sl</w:t>
      </w:r>
      <w:r w:rsidRPr="006B4299">
        <w:rPr>
          <w:noProof/>
          <w:sz w:val="22"/>
          <w:szCs w:val="22"/>
        </w:rPr>
        <w:t>jedeći način:</w:t>
      </w:r>
    </w:p>
    <w:p w:rsidRDefault="00801FFD" w:rsidP="00D80B19" w:rsidR="00801FFD" w:rsidRPr="006B4299">
      <w:pPr>
        <w:spacing w:before="120"/>
        <w:jc w:val="both"/>
        <w:rPr>
          <w:sz w:val="22"/>
          <w:szCs w:val="22"/>
        </w:rPr>
      </w:pPr>
      <w:r w:rsidRPr="006B4299">
        <w:rPr>
          <w:noProof/>
          <w:sz w:val="22"/>
          <w:szCs w:val="22"/>
        </w:rPr>
        <w:t>- iznos od 886,90 Kn  Dužnik će podmiriti najkasnije u roku od 15 dana od pravomoćnosti rješenja nadležnog trgovačkog suda kojim se odobrava sklapanje ove predstečajne nagodbe , dok će iznos od 380,10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 xml:space="preserve">KUZMA MIJO </w:t>
      </w:r>
      <w:r w:rsidRPr="006B4299">
        <w:rPr>
          <w:noProof/>
          <w:sz w:val="22"/>
          <w:szCs w:val="22"/>
        </w:rPr>
        <w:t>, GRGURA ČEVAPOVIĆA 14, 31000 OSIJEK, HRVATSKA, OIB: 11365260779 prema Dužniku ima tražbinu u iznosu 5.854,32 Kn, od kojeg iznosa otpisuje iznos od 3.512,59 Kn koji se odnosi na otpis 60% utvrđenog iznosa tražbine. Dužnik pristaje na otpis naprijed navedenog dijela tražbine te se obvezuje preostali iznos tražbine u iznosu</w:t>
      </w:r>
      <w:r w:rsidR="005D3DC4">
        <w:rPr>
          <w:noProof/>
          <w:sz w:val="22"/>
          <w:szCs w:val="22"/>
        </w:rPr>
        <w:t xml:space="preserve"> od 2.341,73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1.639,21 Kn  Dužnik će podmiriti najkasnije u roku od 15 dana od pravomoćnosti rješenja nadležnog trgovačkog suda kojim se odobrava sklapanje ove predstečajne nagodbe , dok će iznos od 702,52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LIBURNIJA PARKING d.o.o.</w:t>
      </w:r>
      <w:r w:rsidRPr="006B4299">
        <w:rPr>
          <w:noProof/>
          <w:sz w:val="22"/>
          <w:szCs w:val="22"/>
        </w:rPr>
        <w:t>, M.TITA 76/1, 51410 OPATIJA, HRVATSKA, OIB: 37830330079</w:t>
      </w:r>
      <w:r w:rsidR="005D3DC4">
        <w:rPr>
          <w:noProof/>
          <w:sz w:val="22"/>
          <w:szCs w:val="22"/>
        </w:rPr>
        <w:t>,</w:t>
      </w:r>
      <w:r w:rsidRPr="006B4299">
        <w:rPr>
          <w:noProof/>
          <w:sz w:val="22"/>
          <w:szCs w:val="22"/>
        </w:rPr>
        <w:t xml:space="preserve"> prema Dužniku ima tražbinu u iznosu 1.060,00 Kn, od kojeg iznosa otpisuje iznos od 636,00 Kn koji se odnosi na otpis 60% utvrđenog iznosa tražbine. Dužnik pristaje na otpis naprijed navedenog dijela tražbine te se obvezuje preostali iznos tražbine u izno</w:t>
      </w:r>
      <w:r w:rsidR="005D3DC4">
        <w:rPr>
          <w:noProof/>
          <w:sz w:val="22"/>
          <w:szCs w:val="22"/>
        </w:rPr>
        <w:t>su od 424,00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296,80 Kn  Dužnik će podmiriti najkasnije u roku od 15 dana od pravomoćnosti rješenja nadležnog trgovačkog suda kojim se odobrava sklapanje ove predstečajne nagodbe , dok će iznos od 127,20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LIDER MEDIA d.o.o.</w:t>
      </w:r>
      <w:r w:rsidRPr="006B4299">
        <w:rPr>
          <w:noProof/>
          <w:sz w:val="22"/>
          <w:szCs w:val="22"/>
        </w:rPr>
        <w:t>, OPATOVINA 29, 10000 ZAGREB, HRVATSKA, OIB: 75374786952</w:t>
      </w:r>
      <w:r w:rsidR="005D3DC4">
        <w:rPr>
          <w:noProof/>
          <w:sz w:val="22"/>
          <w:szCs w:val="22"/>
        </w:rPr>
        <w:t>,</w:t>
      </w:r>
      <w:r w:rsidRPr="006B4299">
        <w:rPr>
          <w:noProof/>
          <w:sz w:val="22"/>
          <w:szCs w:val="22"/>
        </w:rPr>
        <w:t xml:space="preserve"> prema Dužniku ima tražbinu u iznosu 769,53 Kn, od kojeg iznosa otpisuje iznos od 461,72 Kn koji se odnosi na otpis 60% utvrđenog iznosa tražbine. Dužnik pristaje na otpis naprijed navedenog dijela tražbine te se obvezuje preostali iznos tražbine u izno</w:t>
      </w:r>
      <w:r w:rsidR="005D3DC4">
        <w:rPr>
          <w:noProof/>
          <w:sz w:val="22"/>
          <w:szCs w:val="22"/>
        </w:rPr>
        <w:t>su od 307,81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215,47 Kn  Dužnik će podmiriti najkasnije u roku od 15 dana od pravomoćnosti rješenja nadležnog trgovačkog suda kojim se odobrava sklapanje ove predstečajne nagodbe , dok će iznos od 92,34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LIMES PLUS d.o.o.</w:t>
      </w:r>
      <w:r w:rsidRPr="006B4299">
        <w:rPr>
          <w:noProof/>
          <w:sz w:val="22"/>
          <w:szCs w:val="22"/>
        </w:rPr>
        <w:t xml:space="preserve">, </w:t>
      </w:r>
      <w:r w:rsidRPr="006B4299">
        <w:rPr>
          <w:color w:val="000000"/>
          <w:sz w:val="22"/>
          <w:szCs w:val="22"/>
        </w:rPr>
        <w:t>KAMENARKA 29</w:t>
      </w:r>
      <w:r w:rsidRPr="006B4299">
        <w:rPr>
          <w:noProof/>
          <w:sz w:val="22"/>
          <w:szCs w:val="22"/>
        </w:rPr>
        <w:t>, 10000 ZAGREB, HRVATSKA, OIB: 57560191883</w:t>
      </w:r>
      <w:r w:rsidR="005D3DC4">
        <w:rPr>
          <w:noProof/>
          <w:sz w:val="22"/>
          <w:szCs w:val="22"/>
        </w:rPr>
        <w:t>,</w:t>
      </w:r>
      <w:r w:rsidRPr="006B4299">
        <w:rPr>
          <w:noProof/>
          <w:sz w:val="22"/>
          <w:szCs w:val="22"/>
        </w:rPr>
        <w:t xml:space="preserve"> prema Dužniku ima tražbinu u iznosu 1.930,33 Kn, od kojeg iznosa otpisuje iznos od 1.158,20 Kn koji se odnosi na otpis 60% utvrđenog iznosa tražbine. Dužnik pristaje na otpis naprijed navedenog dijela tražbine te se obvezuje preostali iznos tražbine u izno</w:t>
      </w:r>
      <w:r w:rsidR="005D3DC4">
        <w:rPr>
          <w:noProof/>
          <w:sz w:val="22"/>
          <w:szCs w:val="22"/>
        </w:rPr>
        <w:t>su od 772,13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540,49 Kn  Dužnik će podmiriti najkasnije u roku od 15 dana od pravomoćnosti rješenja nadležnog trgovačkog suda kojim se odobrava sklapanje ove predstečajne nagodbe , dok će iznos od 231,64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LOVRINČEVIĆ d.o.o.</w:t>
      </w:r>
      <w:r w:rsidRPr="006B4299">
        <w:rPr>
          <w:noProof/>
          <w:sz w:val="22"/>
          <w:szCs w:val="22"/>
        </w:rPr>
        <w:t xml:space="preserve">, </w:t>
      </w:r>
      <w:r w:rsidRPr="006B4299">
        <w:rPr>
          <w:color w:val="000000"/>
          <w:sz w:val="22"/>
          <w:szCs w:val="22"/>
        </w:rPr>
        <w:t>PUT TRŠĆENICE 13</w:t>
      </w:r>
      <w:r w:rsidRPr="006B4299">
        <w:rPr>
          <w:noProof/>
          <w:sz w:val="22"/>
          <w:szCs w:val="22"/>
        </w:rPr>
        <w:t>, 21000 SPLIT, HRVATSKA, OIB: 03553904313</w:t>
      </w:r>
      <w:r w:rsidR="005D3DC4">
        <w:rPr>
          <w:noProof/>
          <w:sz w:val="22"/>
          <w:szCs w:val="22"/>
        </w:rPr>
        <w:t>,</w:t>
      </w:r>
      <w:r w:rsidRPr="006B4299">
        <w:rPr>
          <w:noProof/>
          <w:sz w:val="22"/>
          <w:szCs w:val="22"/>
        </w:rPr>
        <w:t xml:space="preserve"> prema Dužniku ima tražbinu u iznosu 4.797,76 Kn, od kojeg iznosa otpisuje iznos od 2.878,66 Kn koji se odnosi na otpis 60% utvrđenog iznosa tražbine. Dužnik pristaje na otpis naprijed navedenog dijela tražbine te se obvezuje preostali iznos tražbine u iznosu</w:t>
      </w:r>
      <w:r w:rsidR="005D3DC4">
        <w:rPr>
          <w:noProof/>
          <w:sz w:val="22"/>
          <w:szCs w:val="22"/>
        </w:rPr>
        <w:t xml:space="preserve"> od 1.919,10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lastRenderedPageBreak/>
        <w:t>- iznos od 1.343,37 Kn  Dužnik će podmiriti najkasnije u roku od 15 dana od pravomoćnosti rješenja nadležnog trgovačkog suda kojim se odobrava sklapanje ove predstečajne nagodbe , dok će iznos od 575,73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M.A.C.K. d.o.o.</w:t>
      </w:r>
      <w:r w:rsidRPr="006B4299">
        <w:rPr>
          <w:noProof/>
          <w:sz w:val="22"/>
          <w:szCs w:val="22"/>
        </w:rPr>
        <w:t>, FRANA SUPILA 3, 20000 DUBROVNIK, HRVATSKA, OIB: 54622707977 prema Dužniku ima tražbinu u iznosu 1.937,50 Kn, od kojeg iznosa otpisuje iznos od 1.162,50 Kn koji se odnosi na otpis 60% utvrđenog iznosa tražbine. Dužnik pristaje na otpis naprijed navedenog dijela tražbine te se obvezuje preostali iznos tražbine u izno</w:t>
      </w:r>
      <w:r w:rsidR="005D3DC4">
        <w:rPr>
          <w:noProof/>
          <w:sz w:val="22"/>
          <w:szCs w:val="22"/>
        </w:rPr>
        <w:t>su od 775,00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542,50 Kn  Dužnik će podmiriti najkasnije u roku od 15 dana od pravomoćnosti rješenja nadležnog trgovačkog suda kojim se odobrava sklapanje ove predstečajne nagodbe , dok će iznos od 232,50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MAG TRGOVINA I USLUGE</w:t>
      </w:r>
      <w:r w:rsidRPr="006B4299">
        <w:rPr>
          <w:noProof/>
          <w:sz w:val="22"/>
          <w:szCs w:val="22"/>
        </w:rPr>
        <w:t>, vl. Domagoj Kiseljak, JANDRIŠEVA 10, 10410 VELIKA GORICA, HRVATSKA, OIB: 26054727998</w:t>
      </w:r>
      <w:r w:rsidR="005D3DC4">
        <w:rPr>
          <w:noProof/>
          <w:sz w:val="22"/>
          <w:szCs w:val="22"/>
        </w:rPr>
        <w:t>,</w:t>
      </w:r>
      <w:r w:rsidRPr="006B4299">
        <w:rPr>
          <w:noProof/>
          <w:sz w:val="22"/>
          <w:szCs w:val="22"/>
        </w:rPr>
        <w:t xml:space="preserve"> prema Dužniku ima tražbinu u iznosu 1.062,50 Kn, od kojeg iznosa otpisuje iznos od 637,50 Kn koji se odnosi na otpis 60% utvrđenog iznosa tražbine. Dužnik pristaje na otpis naprijed navedenog dijela tražbine te se obvezuje preostali iznos tražbine u izno</w:t>
      </w:r>
      <w:r w:rsidR="005D3DC4">
        <w:rPr>
          <w:noProof/>
          <w:sz w:val="22"/>
          <w:szCs w:val="22"/>
        </w:rPr>
        <w:t>su od 425,00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297,50 Kn  Dužnik će podmiriti najkasnije u roku od 15 dana od pravomoćnosti rješenja nadležnog trgovačkog suda kojim se odobrava sklapanje ove predstečajne nagodbe , dok će iznos od 127,50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MARJAN AUTO d.o.o.</w:t>
      </w:r>
      <w:r w:rsidRPr="006B4299">
        <w:rPr>
          <w:noProof/>
          <w:sz w:val="22"/>
          <w:szCs w:val="22"/>
        </w:rPr>
        <w:t>, MATICE HRVATSKE 29A, 21000 SPLIT, HRVATSKA, OIB: 73749851633</w:t>
      </w:r>
      <w:r w:rsidR="005D3DC4">
        <w:rPr>
          <w:noProof/>
          <w:sz w:val="22"/>
          <w:szCs w:val="22"/>
        </w:rPr>
        <w:t>,</w:t>
      </w:r>
      <w:r w:rsidRPr="006B4299">
        <w:rPr>
          <w:noProof/>
          <w:sz w:val="22"/>
          <w:szCs w:val="22"/>
        </w:rPr>
        <w:t xml:space="preserve"> prema Dužniku ima tražbinu u iznosu 507,79 Kn, od kojeg iznosa otpisuje iznos od 304,67 Kn koji se odnosi na otpis 60% utvrđenog iznosa tražbine. Dužnik pristaje na otpis naprijed navedenog dijela tražbine te se obvezuje preostali iznos tražbine u izno</w:t>
      </w:r>
      <w:r w:rsidR="005D3DC4">
        <w:rPr>
          <w:noProof/>
          <w:sz w:val="22"/>
          <w:szCs w:val="22"/>
        </w:rPr>
        <w:t>su od 203,12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142,18 Kn  Dužnik će podmiriti najkasnije u roku od 15 dana od pravomoćnosti rješenja nadležnog trgovačkog suda kojim se odobrava sklapanje ove predstečajne nagodbe , dok će iznos od 60,93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MATRIX-OBRT ZA PRANJE AUTOMOBILA</w:t>
      </w:r>
      <w:r w:rsidRPr="006B4299">
        <w:rPr>
          <w:noProof/>
          <w:sz w:val="22"/>
          <w:szCs w:val="22"/>
        </w:rPr>
        <w:t>, vl. Boris Muješić, STOJA 3, 52100 PULA, HRVATSKA, OIB: 56214047099</w:t>
      </w:r>
      <w:r w:rsidR="005D3DC4">
        <w:rPr>
          <w:noProof/>
          <w:sz w:val="22"/>
          <w:szCs w:val="22"/>
        </w:rPr>
        <w:t>,</w:t>
      </w:r>
      <w:r w:rsidRPr="006B4299">
        <w:rPr>
          <w:noProof/>
          <w:sz w:val="22"/>
          <w:szCs w:val="22"/>
        </w:rPr>
        <w:t xml:space="preserve"> prema Dužniku ima tražbinu u iznosu 5.820,00 Kn, od kojeg iznosa otpisuje iznos od 3.492,00 Kn koji se odnosi na otpis 60% utvrđenog iznosa tražbine. Dužnik pristaje na otpis naprijed navedenog dijela tražbine te se obvezuje preostali iznos tražbine u iznosu</w:t>
      </w:r>
      <w:r w:rsidR="005D3DC4">
        <w:rPr>
          <w:noProof/>
          <w:sz w:val="22"/>
          <w:szCs w:val="22"/>
        </w:rPr>
        <w:t xml:space="preserve"> od 2.328,00 Kn podmiriti na sl</w:t>
      </w:r>
      <w:r w:rsidRPr="006B4299">
        <w:rPr>
          <w:noProof/>
          <w:sz w:val="22"/>
          <w:szCs w:val="22"/>
        </w:rPr>
        <w:t>jedeći način:</w:t>
      </w:r>
    </w:p>
    <w:p w:rsidRDefault="00801FFD" w:rsidP="006B4299" w:rsidR="005D3DC4">
      <w:pPr>
        <w:spacing w:before="120"/>
        <w:jc w:val="both"/>
        <w:rPr>
          <w:sz w:val="22"/>
          <w:szCs w:val="22"/>
        </w:rPr>
      </w:pPr>
      <w:r w:rsidRPr="006B4299">
        <w:rPr>
          <w:noProof/>
          <w:sz w:val="22"/>
          <w:szCs w:val="22"/>
        </w:rPr>
        <w:t>- iznos od 1.629,60 Kn  Dužnik će podmiriti najkasnije u roku od 15 dana od pravomoćnosti rješenja nadležnog trgovačkog suda kojim se odobrava sklapanje ove predstečajne nagodbe , dok će iznos od 698,40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sz w:val="22"/>
          <w:szCs w:val="22"/>
        </w:rPr>
      </w:pPr>
      <w:r w:rsidRPr="006B4299">
        <w:rPr>
          <w:noProof/>
          <w:sz w:val="22"/>
          <w:szCs w:val="22"/>
        </w:rPr>
        <w:t xml:space="preserve">Vjerovnik  </w:t>
      </w:r>
      <w:r w:rsidRPr="006B4299">
        <w:rPr>
          <w:b/>
          <w:bCs/>
          <w:noProof/>
          <w:sz w:val="22"/>
          <w:szCs w:val="22"/>
        </w:rPr>
        <w:t>MIRAKUL d.o.o.</w:t>
      </w:r>
      <w:r w:rsidRPr="006B4299">
        <w:rPr>
          <w:noProof/>
          <w:sz w:val="22"/>
          <w:szCs w:val="22"/>
        </w:rPr>
        <w:t>, VUKOVARSKA 88, 31000 OSIJEK, HRVATSKA, OIB: 42474114531 prema Dužniku ima tražbinu u iznosu 76,68 Kn, od kojeg iznosa otpisuje iznos od 46,01 Kn koji se odnosi na otpis 60% utvrđenog iznosa tražbine. Dužnik pristaje na otpis naprijed navedenog dijela tražbine te se obvezuje preostali iznos tražbine u iznosu od 30,67 K</w:t>
      </w:r>
      <w:r w:rsidR="005D3DC4">
        <w:rPr>
          <w:noProof/>
          <w:sz w:val="22"/>
          <w:szCs w:val="22"/>
        </w:rPr>
        <w:t>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21,47 Kn  Dužnik će podmiriti najkasnije u roku od 15 dana od pravomoćnosti rješenja nadležnog trgovačkog suda kojim se odobrava sklapanje ove predstečajne nagodbe , dok će iznos od 9,20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MOBILE d.o.o.</w:t>
      </w:r>
      <w:r w:rsidRPr="006B4299">
        <w:rPr>
          <w:noProof/>
          <w:sz w:val="22"/>
          <w:szCs w:val="22"/>
        </w:rPr>
        <w:t xml:space="preserve">, ULICA KRALJA TVRTKA 3, 23000 ZADAR, HRVATSKA, OIB: 74865163332 prema Dužniku ima tražbinu u iznosu 1.045,68 Kn, od kojeg iznosa otpisuje iznos od </w:t>
      </w:r>
      <w:r w:rsidRPr="006B4299">
        <w:rPr>
          <w:noProof/>
          <w:sz w:val="22"/>
          <w:szCs w:val="22"/>
        </w:rPr>
        <w:lastRenderedPageBreak/>
        <w:t>627,41 Kn koji se odnosi na otpis 60% utvrđenog iznosa tražbine. Dužnik pristaje na otpis naprijed navedenog dijela tražbine te se obvezuje preostali iznos tražbine u izno</w:t>
      </w:r>
      <w:r w:rsidR="005D3DC4">
        <w:rPr>
          <w:noProof/>
          <w:sz w:val="22"/>
          <w:szCs w:val="22"/>
        </w:rPr>
        <w:t>su od 418,27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292,79 Kn  Dužnik će podmiriti najkasnije u roku od 15 dana od pravomoćnosti rješenja nadležnog trgovačkog suda kojim se odobrava sklapanje ove predstečajne nagodbe , dok će iznos od 125,48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MODUL AUTO d.o.o.</w:t>
      </w:r>
      <w:r w:rsidRPr="006B4299">
        <w:rPr>
          <w:noProof/>
          <w:sz w:val="22"/>
          <w:szCs w:val="22"/>
        </w:rPr>
        <w:t>, ZAGREBAČKA 90, 23000 ZADAR, HRVATSKA, OIB: 35447025274 prema Dužniku ima tražbinu u iznosu 871,14 Kn, od kojeg iznosa otpisuje iznos od 522,68 Kn koji se odnosi na otpis 60% utvrđenog iznosa tražbine. Dužnik pristaje na otpis naprijed navedenog dijela tražbine te se obvezuje preostali iznos tražbine u izno</w:t>
      </w:r>
      <w:r w:rsidR="005D3DC4">
        <w:rPr>
          <w:noProof/>
          <w:sz w:val="22"/>
          <w:szCs w:val="22"/>
        </w:rPr>
        <w:t>su od 348,46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243,92 Kn  Dužnik će podmiriti najkasnije u roku od 15 dana od pravomoćnosti rješenja nadležnog trgovačkog suda kojim se odobrava sklapanje ove predstečajne nagodbe , dok će iznos od 104,54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MONDO-TRADE d.o.o.</w:t>
      </w:r>
      <w:r w:rsidRPr="006B4299">
        <w:rPr>
          <w:noProof/>
          <w:sz w:val="22"/>
          <w:szCs w:val="22"/>
        </w:rPr>
        <w:t>, UZ JADRANSKU CESTU 48A, 20236 MOKOŠICA, HRVATSKA, OIB: 77328114519</w:t>
      </w:r>
      <w:r w:rsidR="005D3DC4">
        <w:rPr>
          <w:noProof/>
          <w:sz w:val="22"/>
          <w:szCs w:val="22"/>
        </w:rPr>
        <w:t>,</w:t>
      </w:r>
      <w:r w:rsidRPr="006B4299">
        <w:rPr>
          <w:noProof/>
          <w:sz w:val="22"/>
          <w:szCs w:val="22"/>
        </w:rPr>
        <w:t xml:space="preserve"> prema Dužniku ima tražbinu u iznosu 250,00 Kn, od kojeg iznosa otpisuje iznos od 150,00 Kn koji se odnosi na otpis 60% utvrđenog iznosa tražbine. Dužnik pristaje na otpis naprijed navedenog dijela tražbine te se obvezuje preostali iznos tražbine u izno</w:t>
      </w:r>
      <w:r w:rsidR="005D3DC4">
        <w:rPr>
          <w:noProof/>
          <w:sz w:val="22"/>
          <w:szCs w:val="22"/>
        </w:rPr>
        <w:t>su od 100,00 Kn podmiriti na sl</w:t>
      </w:r>
      <w:r w:rsidRPr="006B4299">
        <w:rPr>
          <w:noProof/>
          <w:sz w:val="22"/>
          <w:szCs w:val="22"/>
        </w:rPr>
        <w:t>jedeći način:</w:t>
      </w:r>
    </w:p>
    <w:p w:rsidRDefault="00801FFD" w:rsidP="005D3DC4" w:rsidR="00801FFD" w:rsidRPr="006B4299">
      <w:pPr>
        <w:spacing w:before="120"/>
        <w:jc w:val="both"/>
        <w:rPr>
          <w:sz w:val="22"/>
          <w:szCs w:val="22"/>
        </w:rPr>
      </w:pPr>
      <w:r w:rsidRPr="006B4299">
        <w:rPr>
          <w:noProof/>
          <w:sz w:val="22"/>
          <w:szCs w:val="22"/>
        </w:rPr>
        <w:t>- iznos od 70,00 Kn  Dužnik će podmiriti najkasnije u roku od 15 dana od pravomoćnosti rješenja nadležnog trgovačkog suda kojim se odobrava sklapanje ove predstečajne nagodbe , dok će iznos od 30,00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OBRT ZA USLUGE A.B.M.</w:t>
      </w:r>
      <w:r w:rsidRPr="006B4299">
        <w:rPr>
          <w:noProof/>
          <w:sz w:val="22"/>
          <w:szCs w:val="22"/>
        </w:rPr>
        <w:t xml:space="preserve">, vl. Branka Šegvić, </w:t>
      </w:r>
      <w:r w:rsidRPr="006B4299">
        <w:rPr>
          <w:color w:val="000000"/>
          <w:sz w:val="22"/>
          <w:szCs w:val="22"/>
        </w:rPr>
        <w:t>PUT SKALICA 33</w:t>
      </w:r>
      <w:r w:rsidRPr="006B4299">
        <w:rPr>
          <w:noProof/>
          <w:sz w:val="22"/>
          <w:szCs w:val="22"/>
        </w:rPr>
        <w:t>, 21000 SPLIT, HRVATSKA, OIB: 62432847064 prema Dužniku ima tražbinu u iznosu 5.900,00 Kn, od kojeg iznosa otpisuje iznos od 3.540,00 Kn koji se odnosi na otpis 60% utvrđenog iznosa tražbine. Dužnik pristaje na otpis naprijed navedenog dijela tražbine te se obvezuje preostali iznos tražbine u iznosu</w:t>
      </w:r>
      <w:r w:rsidR="005D3DC4">
        <w:rPr>
          <w:noProof/>
          <w:sz w:val="22"/>
          <w:szCs w:val="22"/>
        </w:rPr>
        <w:t xml:space="preserve"> od 2.360,00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1.652,00 Kn  Dužnik će podmiriti najkasnije u roku od 15 dana od pravomoćnosti rješenja nadležnog trgovačkog suda kojim se odobrava sklapanje ove predstečajne nagodbe , dok će iznos od 708,00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OBRT ZA PRANJE VOZILA GIGO</w:t>
      </w:r>
      <w:r w:rsidRPr="006B4299">
        <w:rPr>
          <w:noProof/>
          <w:sz w:val="22"/>
          <w:szCs w:val="22"/>
        </w:rPr>
        <w:t xml:space="preserve">, vl. Tomislav Oštrić, KNEZA TRPIMIRA  0, 21000 SPLIT, HRVATSKA, OIB: 44540252638 prema Dužniku ima tražbinu u iznosu 40.596,00 Kn, od kojeg iznosa otpisuje iznos od 24.357,60 Kn koji se odnosi na otpis 60% utvrđenog iznosa tražbine. Dužnik pristaje na otpis naprijed navedenog dijela tražbine te se obvezuje preostali iznos tražbine u iznosu </w:t>
      </w:r>
      <w:r w:rsidR="005D3DC4">
        <w:rPr>
          <w:noProof/>
          <w:sz w:val="22"/>
          <w:szCs w:val="22"/>
        </w:rPr>
        <w:t>od 16.238,40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11.366,88 Kn  Dužnik će podmiriti najkasnije u roku od 15 dana od pravomoćnosti rješenja nadležnog trgovačkog suda kojim se odobrava sklapanje ove predstečajne nagodbe , dok će iznos od 4.871,52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OMEGA AUTO d.o.o.</w:t>
      </w:r>
      <w:r w:rsidRPr="006B4299">
        <w:rPr>
          <w:noProof/>
          <w:sz w:val="22"/>
          <w:szCs w:val="22"/>
        </w:rPr>
        <w:t>, MIOČIĆI 6, 20213 DUBROVNIK-ĆILIPI, HRVATSKA, OIB: 54524649086</w:t>
      </w:r>
      <w:r w:rsidR="00CF4970">
        <w:rPr>
          <w:noProof/>
          <w:sz w:val="22"/>
          <w:szCs w:val="22"/>
        </w:rPr>
        <w:t>,</w:t>
      </w:r>
      <w:r w:rsidRPr="006B4299">
        <w:rPr>
          <w:noProof/>
          <w:sz w:val="22"/>
          <w:szCs w:val="22"/>
        </w:rPr>
        <w:t xml:space="preserve"> prema Dužniku ima tražbinu u iznosu 1.516,59 Kn, od kojeg iznosa otpisuje iznos od 909,95 Kn koji se odnosi na otpis 60% utvrđenog iznosa tražbine. Dužnik pristaje na otpis naprijed navedenog dijela tražbine te se obvezuje preostali iznos tražbine u izno</w:t>
      </w:r>
      <w:r w:rsidR="005D3DC4">
        <w:rPr>
          <w:noProof/>
          <w:sz w:val="22"/>
          <w:szCs w:val="22"/>
        </w:rPr>
        <w:t>su od 606,64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424,65 Kn  Dužnik će podmiriti najkasnije u roku od 15 dana od pravomoćnosti rješenja nadležnog trgovačkog suda kojim se odobrava skl</w:t>
      </w:r>
      <w:r w:rsidR="00CF4970">
        <w:rPr>
          <w:noProof/>
          <w:sz w:val="22"/>
          <w:szCs w:val="22"/>
        </w:rPr>
        <w:t>apanje ove predstečajne nagodbe</w:t>
      </w:r>
      <w:r w:rsidRPr="006B4299">
        <w:rPr>
          <w:noProof/>
          <w:sz w:val="22"/>
          <w:szCs w:val="22"/>
        </w:rPr>
        <w:t xml:space="preserve">, dok će iznos od </w:t>
      </w:r>
      <w:r w:rsidRPr="006B4299">
        <w:rPr>
          <w:noProof/>
          <w:sz w:val="22"/>
          <w:szCs w:val="22"/>
        </w:rPr>
        <w:lastRenderedPageBreak/>
        <w:t>181,99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OPERI ME OBRT ZA USLUGE</w:t>
      </w:r>
      <w:r w:rsidRPr="006B4299">
        <w:rPr>
          <w:noProof/>
          <w:sz w:val="22"/>
          <w:szCs w:val="22"/>
        </w:rPr>
        <w:t xml:space="preserve"> vl. Nenad Pršendić, A.B. ŠIMIĆA B.B., 21000 SPLIT, HRVATSKA, OIB: 69890456620 prema Dužniku ima tražbinu u iznosu 4.250,00 Kn, od kojeg iznosa otpisuje iznos od 2.550,00 Kn koji se odnosi na otpis 60% utvrđenog iznosa tražbine. Dužnik pristaje na otpis naprijed navedenog dijela tražbine te se obvezuje preostali iznos tražbine u iznosu</w:t>
      </w:r>
      <w:r w:rsidR="00CF4970">
        <w:rPr>
          <w:noProof/>
          <w:sz w:val="22"/>
          <w:szCs w:val="22"/>
        </w:rPr>
        <w:t xml:space="preserve"> od 1.700,00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1.190,00 Kn  Dužnik će podmiriti najkasnije u roku od 15 dana od pravomoćnosti rješenja nadležnog trgovačkog suda kojim se odobrava sklapanje ove predstečajne nagodbe , dok će iznos od 510,00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 xml:space="preserve">ORTEO d.o.o. </w:t>
      </w:r>
      <w:r w:rsidRPr="006B4299">
        <w:rPr>
          <w:noProof/>
          <w:sz w:val="22"/>
          <w:szCs w:val="22"/>
        </w:rPr>
        <w:t>, JABLANOVA 15, 31000 OSIJEK, HRVATSKA, OIB: 07267105283 prema Dužniku ima tražbinu u iznosu 628,19 Kn, od kojeg iznosa otpisuje iznos od 376,91 Kn koji se odnosi na otpis 60% utvrđenog iznosa tražbine. Dužnik pristaje na otpis naprijed navedenog dijela tražbine te se obvezuje preostali iznos tražbine u izno</w:t>
      </w:r>
      <w:r w:rsidR="00CF4970">
        <w:rPr>
          <w:noProof/>
          <w:sz w:val="22"/>
          <w:szCs w:val="22"/>
        </w:rPr>
        <w:t>su od 251,28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175,89 Kn  Dužnik će podmiriti najkasnije u roku od 15 dana od pravomoćnosti rješenja nadležnog trgovačkog suda kojim se odobrava sklapanje ove predstečajne nagodbe , dok će iznos od 75,38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ORYX GRUPA d.o.o.</w:t>
      </w:r>
      <w:r w:rsidRPr="006B4299">
        <w:rPr>
          <w:noProof/>
          <w:sz w:val="22"/>
          <w:szCs w:val="22"/>
        </w:rPr>
        <w:t>, LJUDEVITA POSAVSKOG 7a, 10360 Sesvete, Hrvatska, OIB: 82333208898</w:t>
      </w:r>
      <w:r w:rsidR="00CF4970">
        <w:rPr>
          <w:noProof/>
          <w:sz w:val="22"/>
          <w:szCs w:val="22"/>
        </w:rPr>
        <w:t>,</w:t>
      </w:r>
      <w:r w:rsidRPr="006B4299">
        <w:rPr>
          <w:noProof/>
          <w:sz w:val="22"/>
          <w:szCs w:val="22"/>
        </w:rPr>
        <w:t xml:space="preserve"> prema Dužniku ima tražbinu u iznosu 77.639,15 Kn, od kojeg iznosa otpisuje iznos od 46.583,49 Kn koji se odnosi na otpis 60% utvrđenog iznosa tražbine. Dužnik pristaje na otpis naprijed navedenog dijela tražbine te se obvezuje preostali iznos tražbine u iznosu </w:t>
      </w:r>
      <w:r w:rsidR="00CF4970">
        <w:rPr>
          <w:noProof/>
          <w:sz w:val="22"/>
          <w:szCs w:val="22"/>
        </w:rPr>
        <w:t>od 31.055,66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21.738,96 Kn  Dužnik će podmiriti najkasnije u roku od 15 dana od pravomoćnosti rješenja nadležnog trgovačkog suda kojim se odobrava sklapanje ove predstečajne nagodbe , dok će iznos od 9.316,70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PARKCOM d.o.o.</w:t>
      </w:r>
      <w:r w:rsidRPr="006B4299">
        <w:rPr>
          <w:noProof/>
          <w:sz w:val="22"/>
          <w:szCs w:val="22"/>
        </w:rPr>
        <w:t>, MEDVEDGRADSKA 47, 10000 ZAGREB, HRVATSKA, OIB: 41087896164</w:t>
      </w:r>
      <w:r w:rsidR="00CF4970">
        <w:rPr>
          <w:noProof/>
          <w:sz w:val="22"/>
          <w:szCs w:val="22"/>
        </w:rPr>
        <w:t>,</w:t>
      </w:r>
      <w:r w:rsidRPr="006B4299">
        <w:rPr>
          <w:noProof/>
          <w:sz w:val="22"/>
          <w:szCs w:val="22"/>
        </w:rPr>
        <w:t xml:space="preserve"> prema Dužniku ima tražbinu u iznosu 250,00 Kn, od kojeg iznosa otpisuje iznos od 150,00 Kn koji se odnosi na otpis 60% utvrđenog iznosa tražbine. Dužnik pristaje na otpis naprijed navedenog dijela tražbine te se obvezuje preostali iznos tražbine u izno</w:t>
      </w:r>
      <w:r w:rsidR="00CF4970">
        <w:rPr>
          <w:noProof/>
          <w:sz w:val="22"/>
          <w:szCs w:val="22"/>
        </w:rPr>
        <w:t>su od 100,00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70,00 Kn  Dužnik će podmiriti najkasnije u roku od 15 dana od pravomoćnosti rješenja nadležnog trgovačkog suda kojim se odobrava sklapanje ove predstečajne nagodbe , dok će iznos od 30,00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PATRIK TAŠEVCI d.o.o.</w:t>
      </w:r>
      <w:r w:rsidRPr="006B4299">
        <w:rPr>
          <w:noProof/>
          <w:sz w:val="22"/>
          <w:szCs w:val="22"/>
        </w:rPr>
        <w:t>, FRANE COTE 2, 10360 SESVETE, HRVATSKA, OIB: 13357100733</w:t>
      </w:r>
      <w:r w:rsidR="00CF4970">
        <w:rPr>
          <w:noProof/>
          <w:sz w:val="22"/>
          <w:szCs w:val="22"/>
        </w:rPr>
        <w:t>,</w:t>
      </w:r>
      <w:r w:rsidRPr="006B4299">
        <w:rPr>
          <w:noProof/>
          <w:sz w:val="22"/>
          <w:szCs w:val="22"/>
        </w:rPr>
        <w:t xml:space="preserve"> prema Dužniku ima tražbinu u iznosu 21.619,00 Kn, od kojeg iznosa otpisuje iznos od 12.971,40 Kn koji se odnosi na otpis 60% utvrđenog iznosa tražbine. Dužnik pristaje na otpis naprijed navedenog dijela tražbine te se obvezuje preostali iznos tražbine u iznosu</w:t>
      </w:r>
      <w:r w:rsidR="00CF4970">
        <w:rPr>
          <w:noProof/>
          <w:sz w:val="22"/>
          <w:szCs w:val="22"/>
        </w:rPr>
        <w:t xml:space="preserve"> od 8.647,60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6.053,32 Kn  Dužnik će podmiriti najkasnije u roku od 15 dana od pravomoćnosti rješenja nadležnog trgovačkog suda kojim se odobrava sklapanje ove predstečajne nagodbe , dok će iznos od 2.594,28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PETA BRZINA d.o.o.</w:t>
      </w:r>
      <w:r w:rsidRPr="006B4299">
        <w:rPr>
          <w:noProof/>
          <w:sz w:val="22"/>
          <w:szCs w:val="22"/>
        </w:rPr>
        <w:t xml:space="preserve">, </w:t>
      </w:r>
      <w:r w:rsidRPr="006B4299">
        <w:rPr>
          <w:color w:val="000000"/>
          <w:sz w:val="22"/>
          <w:szCs w:val="22"/>
        </w:rPr>
        <w:t>ŠKABRNJA, 23223 OPĆINA ŠKABRNJA</w:t>
      </w:r>
      <w:r w:rsidRPr="006B4299">
        <w:rPr>
          <w:noProof/>
          <w:sz w:val="22"/>
          <w:szCs w:val="22"/>
        </w:rPr>
        <w:t xml:space="preserve">, HRVATSKA, OIB: 35758070057 prema Dužniku ima tražbinu u iznosu 1.128,61 Kn, od kojeg iznosa otpisuje iznos od 677,17 Kn koji se odnosi na otpis 60% utvrđenog iznosa tražbine. Dužnik pristaje na otpis naprijed </w:t>
      </w:r>
      <w:r w:rsidRPr="006B4299">
        <w:rPr>
          <w:noProof/>
          <w:sz w:val="22"/>
          <w:szCs w:val="22"/>
        </w:rPr>
        <w:lastRenderedPageBreak/>
        <w:t>navedenog dijela tražbine te se obvezuje preostali iznos tražbine u iznosu od 451,44 Kn podmiriti na slijedeći način:</w:t>
      </w:r>
    </w:p>
    <w:p w:rsidRDefault="00801FFD" w:rsidP="00CF4970" w:rsidR="00801FFD" w:rsidRPr="006B4299">
      <w:pPr>
        <w:spacing w:before="120"/>
        <w:jc w:val="both"/>
        <w:rPr>
          <w:sz w:val="22"/>
          <w:szCs w:val="22"/>
        </w:rPr>
      </w:pPr>
      <w:r w:rsidRPr="006B4299">
        <w:rPr>
          <w:noProof/>
          <w:sz w:val="22"/>
          <w:szCs w:val="22"/>
        </w:rPr>
        <w:t>- iznos od 316,01 Kn  Dužnik će podmiriti najkasnije u roku od 15 dana od pravomoćnosti rješenja nadležnog trgovačkog suda kojim se odobrava sklapanje ove predstečajne nagodbe , dok će iznos od 135,43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PETROL d.o.o.</w:t>
      </w:r>
      <w:r w:rsidRPr="006B4299">
        <w:rPr>
          <w:noProof/>
          <w:sz w:val="22"/>
          <w:szCs w:val="22"/>
        </w:rPr>
        <w:t>, OREŠKOVIĆEVA 6/h,</w:t>
      </w:r>
      <w:r w:rsidR="00CF4970">
        <w:rPr>
          <w:noProof/>
          <w:sz w:val="22"/>
          <w:szCs w:val="22"/>
        </w:rPr>
        <w:t xml:space="preserve"> </w:t>
      </w:r>
      <w:r w:rsidRPr="006B4299">
        <w:rPr>
          <w:noProof/>
          <w:sz w:val="22"/>
          <w:szCs w:val="22"/>
        </w:rPr>
        <w:t>OTOK, 10010 ZAGREB, HRVATSKA, OIB: 75550985023</w:t>
      </w:r>
      <w:r w:rsidR="00CF4970">
        <w:rPr>
          <w:noProof/>
          <w:sz w:val="22"/>
          <w:szCs w:val="22"/>
        </w:rPr>
        <w:t>,</w:t>
      </w:r>
      <w:r w:rsidRPr="006B4299">
        <w:rPr>
          <w:noProof/>
          <w:sz w:val="22"/>
          <w:szCs w:val="22"/>
        </w:rPr>
        <w:t xml:space="preserve"> prema Dužniku ima tražbinu u iznosu 1.046,62 Kn, od kojeg iznosa otpisuje iznos od 627,97 Kn koji se odnosi na otpis 60% utvrđenog iznosa tražbine. Dužnik pristaje na otpis naprijed navedenog dijela tražbine te se obvezuje preostali iznos tražbine u izno</w:t>
      </w:r>
      <w:r w:rsidR="00CF4970">
        <w:rPr>
          <w:noProof/>
          <w:sz w:val="22"/>
          <w:szCs w:val="22"/>
        </w:rPr>
        <w:t>su od 418,65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293,05 Kn  Dužnik će podmiriti najkasnije u roku od 15 dana od pravomoćnosti rješenja nadležnog trgovačkog suda kojim se odobrava sklapanje ove predstečajne nagodbe , dok će iznos od 125,59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PLANT d.o.o.</w:t>
      </w:r>
      <w:r w:rsidRPr="006B4299">
        <w:rPr>
          <w:noProof/>
          <w:sz w:val="22"/>
          <w:szCs w:val="22"/>
        </w:rPr>
        <w:t>, BANJAVCICEVA 22, 10000 ZAGREB, HRVATSKA, OIB: 60126701591</w:t>
      </w:r>
      <w:r w:rsidR="00CF4970">
        <w:rPr>
          <w:noProof/>
          <w:sz w:val="22"/>
          <w:szCs w:val="22"/>
        </w:rPr>
        <w:t>,</w:t>
      </w:r>
      <w:r w:rsidRPr="006B4299">
        <w:rPr>
          <w:noProof/>
          <w:sz w:val="22"/>
          <w:szCs w:val="22"/>
        </w:rPr>
        <w:t xml:space="preserve"> prema Dužniku ima tražbinu u iznosu 14.829,49 Kn, od kojeg iznosa otpisuje iznos od 8.897,69 Kn koji se odnosi na otpis 60% utvrđenog iznosa tražbine. Dužnik pristaje na otpis naprijed navedenog dijela tražbine te se obvezuje preostali iznos tražbine u iznosu</w:t>
      </w:r>
      <w:r w:rsidR="00CF4970">
        <w:rPr>
          <w:noProof/>
          <w:sz w:val="22"/>
          <w:szCs w:val="22"/>
        </w:rPr>
        <w:t xml:space="preserve"> od 5.931,80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4.152,26 Kn  Dužnik će podmiriti najkasnije u roku od 15 dana od pravomoćnosti rješenja nadležnog trgovačkog suda kojim se odobrava sklapanje ove predstečajne nagodbe , dok će iznos od 1.779,54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PORSCHE CROATIA d.o.o.</w:t>
      </w:r>
      <w:r w:rsidRPr="006B4299">
        <w:rPr>
          <w:noProof/>
          <w:sz w:val="22"/>
          <w:szCs w:val="22"/>
        </w:rPr>
        <w:t>, P.P. 62, ZAGREBAČKA 117, 10410 VELIKA GORICA, HRVATSKA, OIB: 56007827423</w:t>
      </w:r>
      <w:r w:rsidR="00CF4970">
        <w:rPr>
          <w:noProof/>
          <w:sz w:val="22"/>
          <w:szCs w:val="22"/>
        </w:rPr>
        <w:t>,</w:t>
      </w:r>
      <w:r w:rsidRPr="006B4299">
        <w:rPr>
          <w:noProof/>
          <w:sz w:val="22"/>
          <w:szCs w:val="22"/>
        </w:rPr>
        <w:t xml:space="preserve"> prema Dužniku ima tražbinu u iznosu 200,00 Kn, od kojeg iznosa otpisuje iznos od 120,00 Kn koji se odnosi na otpis 60% utvrđenog iznosa tražbine. Dužnik pristaje na otpis naprijed navedenog dijela tražbine te se obvezuje preostali iznos tražbine u izn</w:t>
      </w:r>
      <w:r w:rsidR="00CF4970">
        <w:rPr>
          <w:noProof/>
          <w:sz w:val="22"/>
          <w:szCs w:val="22"/>
        </w:rPr>
        <w:t>osu od 80,00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56,00 Kn  Dužnik će podmiriti najkasnije u roku od 15 dana od pravomoćnosti rješenja nadležnog trgovačkog suda kojim se odobrava sklapanje ove predstečajne nagodbe , dok će iznos od 24,00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PORSCHE INTER AUTO d.o.o.</w:t>
      </w:r>
      <w:r w:rsidRPr="006B4299">
        <w:rPr>
          <w:noProof/>
          <w:sz w:val="22"/>
          <w:szCs w:val="22"/>
        </w:rPr>
        <w:t>, VELIMIRA ŠKORPIKA 21-23</w:t>
      </w:r>
      <w:r w:rsidR="00CF4970">
        <w:rPr>
          <w:noProof/>
          <w:sz w:val="22"/>
          <w:szCs w:val="22"/>
        </w:rPr>
        <w:t>,</w:t>
      </w:r>
      <w:r w:rsidRPr="006B4299">
        <w:rPr>
          <w:noProof/>
          <w:sz w:val="22"/>
          <w:szCs w:val="22"/>
        </w:rPr>
        <w:t xml:space="preserve"> 10000 ZAGREB, HRVATSKA, OIB: 67492500921</w:t>
      </w:r>
      <w:r w:rsidR="00CF4970">
        <w:rPr>
          <w:noProof/>
          <w:sz w:val="22"/>
          <w:szCs w:val="22"/>
        </w:rPr>
        <w:t>,</w:t>
      </w:r>
      <w:r w:rsidRPr="006B4299">
        <w:rPr>
          <w:noProof/>
          <w:sz w:val="22"/>
          <w:szCs w:val="22"/>
        </w:rPr>
        <w:t xml:space="preserve"> prema Dužniku ima tražbinu u iznosu 119.799,58 Kn, od kojeg iznosa otpisuje iznos od 71.879,75 Kn koji se odnosi na otpis 60% utvrđenog iznosa tražbine. Dužnik pristaje na otpis naprijed navedenog dijela tražbine te se obvezuje preostali iznos tražbine u iznosu </w:t>
      </w:r>
      <w:r w:rsidR="00CF4970">
        <w:rPr>
          <w:noProof/>
          <w:sz w:val="22"/>
          <w:szCs w:val="22"/>
        </w:rPr>
        <w:t>od 47.919,83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33.543,88 Kn  Dužnik će podmiriti najkasnije u roku od 15 dana od pravomoćnosti rješenja nadležnog trgovačkog suda kojim se odobrava sklapanje ove predstečajne nagodbe , dok će iznos od 14.375,95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PROMET d.o.o.</w:t>
      </w:r>
      <w:r w:rsidRPr="006B4299">
        <w:rPr>
          <w:noProof/>
          <w:sz w:val="22"/>
          <w:szCs w:val="22"/>
        </w:rPr>
        <w:t>, HERCEGOVAČKA ULICA 20, 21000 SPLIT, HRVATSKA, OIB: 13421314997</w:t>
      </w:r>
      <w:r w:rsidR="00CF4970">
        <w:rPr>
          <w:noProof/>
          <w:sz w:val="22"/>
          <w:szCs w:val="22"/>
        </w:rPr>
        <w:t>,</w:t>
      </w:r>
      <w:r w:rsidRPr="006B4299">
        <w:rPr>
          <w:noProof/>
          <w:sz w:val="22"/>
          <w:szCs w:val="22"/>
        </w:rPr>
        <w:t xml:space="preserve"> prema Dužniku ima tražbinu u iznosu 150,00 Kn, od kojeg iznosa otpisuje iznos od 90,00 Kn koji se odnosi na otpis 60% utvrđenog iznosa tražbine. Dužnik pristaje na otpis naprijed navedenog dijela tražbine te se obvezuje preostali iznos tražbine u iznosu od 60,</w:t>
      </w:r>
      <w:r w:rsidR="00CF4970">
        <w:rPr>
          <w:noProof/>
          <w:sz w:val="22"/>
          <w:szCs w:val="22"/>
        </w:rPr>
        <w:t>00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xml:space="preserve">- iznos od 42,00 Kn  Dužnik će podmiriti najkasnije u roku od 15 dana od pravomoćnosti rješenja nadležnog trgovačkog suda kojim se odobrava sklapanje ove predstečajne nagodbe , dok će iznos od </w:t>
      </w:r>
      <w:r w:rsidRPr="006B4299">
        <w:rPr>
          <w:noProof/>
          <w:sz w:val="22"/>
          <w:szCs w:val="22"/>
        </w:rPr>
        <w:lastRenderedPageBreak/>
        <w:t>18,00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PROTEKTA d.o.o.</w:t>
      </w:r>
      <w:r w:rsidRPr="006B4299">
        <w:rPr>
          <w:noProof/>
          <w:sz w:val="22"/>
          <w:szCs w:val="22"/>
        </w:rPr>
        <w:t>, IVANA ŠIBLA 9, 10000 ZAGREB, HRVATSKA, OIB: 25210761537 prema Dužniku ima tražbinu u iznosu 850,00 Kn, od kojeg iznosa otpisuje iznos od 510,00 Kn koji se odnosi na otpis 60% utvrđenog iznosa tražbine. Dužnik pristaje na otpis naprijed navedenog dijela tražbine te se obvezuje preostali iznos tražbine u izno</w:t>
      </w:r>
      <w:r w:rsidR="00CF4970">
        <w:rPr>
          <w:noProof/>
          <w:sz w:val="22"/>
          <w:szCs w:val="22"/>
        </w:rPr>
        <w:t>su od 340,00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238,00 Kn  Dužnik će podmiriti najkasnije u roku od 15 dana od pravomoćnosti rješenja nadležnog trgovačkog suda kojim se odobrava sklapanje ove predstečajne nagodbe , dok će iznos od 102,00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PSC DALMACIJA d.o.o.</w:t>
      </w:r>
      <w:r w:rsidRPr="006B4299">
        <w:rPr>
          <w:noProof/>
          <w:sz w:val="22"/>
          <w:szCs w:val="22"/>
        </w:rPr>
        <w:t>, PUT MOSTINA 12A, 21000 SPLIT, HRVATSKA, OIB: 54069837861</w:t>
      </w:r>
      <w:r w:rsidR="00CF4970">
        <w:rPr>
          <w:noProof/>
          <w:sz w:val="22"/>
          <w:szCs w:val="22"/>
        </w:rPr>
        <w:t>,</w:t>
      </w:r>
      <w:r w:rsidRPr="006B4299">
        <w:rPr>
          <w:noProof/>
          <w:sz w:val="22"/>
          <w:szCs w:val="22"/>
        </w:rPr>
        <w:t xml:space="preserve"> prema Dužniku ima tražbinu u iznosu 3.050,50 Kn, od kojeg iznosa otpisuje iznos od 1.830,30 Kn koji se odnosi na otpis 60% utvrđenog iznosa tražbine. Dužnik pristaje na otpis naprijed navedenog dijela tražbine te se obvezuje preostali iznos tražbine u iznosu</w:t>
      </w:r>
      <w:r w:rsidR="00CF4970">
        <w:rPr>
          <w:noProof/>
          <w:sz w:val="22"/>
          <w:szCs w:val="22"/>
        </w:rPr>
        <w:t xml:space="preserve"> od 1.220,20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854,14 Kn  Dužnik će podmiriti najkasnije u roku od 15 dana od pravomoćnosti rješenja nadležnog trgovačkog suda kojim se odobrava sklapanje ove predstečajne nagodbe , dok će iznos od 366,06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QUAHWA d.o.o.</w:t>
      </w:r>
      <w:r w:rsidRPr="006B4299">
        <w:rPr>
          <w:noProof/>
          <w:sz w:val="22"/>
          <w:szCs w:val="22"/>
        </w:rPr>
        <w:t>, BOROVCI 5A, 10000 ZAGREB, HRVATSKA, OIB: 96516152119</w:t>
      </w:r>
      <w:r w:rsidR="00CF4970">
        <w:rPr>
          <w:noProof/>
          <w:sz w:val="22"/>
          <w:szCs w:val="22"/>
        </w:rPr>
        <w:t>,</w:t>
      </w:r>
      <w:r w:rsidRPr="006B4299">
        <w:rPr>
          <w:noProof/>
          <w:sz w:val="22"/>
          <w:szCs w:val="22"/>
        </w:rPr>
        <w:t xml:space="preserve"> prema Dužniku ima tražbinu u iznosu 613,00 Kn, od kojeg iznosa otpisuje iznos od 367,80 Kn koji se odnosi na otpis 60% utvrđenog iznosa tražbine. Dužnik pristaje na otpis naprijed navedenog dijela tražbine te se obvezuje preostali iznos tražbine u izno</w:t>
      </w:r>
      <w:r w:rsidR="00CF4970">
        <w:rPr>
          <w:noProof/>
          <w:sz w:val="22"/>
          <w:szCs w:val="22"/>
        </w:rPr>
        <w:t>su od 245,20 Kn podmiriti na sl</w:t>
      </w:r>
      <w:r w:rsidRPr="006B4299">
        <w:rPr>
          <w:noProof/>
          <w:sz w:val="22"/>
          <w:szCs w:val="22"/>
        </w:rPr>
        <w:t>jedeći način:</w:t>
      </w:r>
    </w:p>
    <w:p w:rsidRDefault="00801FFD" w:rsidP="00CF4970" w:rsidR="00801FFD" w:rsidRPr="006B4299">
      <w:pPr>
        <w:spacing w:before="120"/>
        <w:jc w:val="both"/>
        <w:rPr>
          <w:sz w:val="22"/>
          <w:szCs w:val="22"/>
        </w:rPr>
      </w:pPr>
      <w:r w:rsidRPr="006B4299">
        <w:rPr>
          <w:noProof/>
          <w:sz w:val="22"/>
          <w:szCs w:val="22"/>
        </w:rPr>
        <w:t>- iznos od 171,64 Kn  Dužnik će podmiriti najkasnije u roku od 15 dana od pravomoćnosti rješenja nadležnog trgovačkog suda kojim se odobrava sklapanje ove predstečajne nagodbe , dok će iznos od 73,56 Kn Dužnik podmiriti u roku od 12 mjeseci od dana  pravomoćnosti rješenja nadležnog trgovačkog suda kojim se odobrava sklapanje ove predstečajne nagodbe.</w:t>
      </w:r>
    </w:p>
    <w:p w:rsidRDefault="00CF4970" w:rsidP="006B4299" w:rsidR="00801FFD" w:rsidRPr="006B4299">
      <w:pPr>
        <w:spacing w:before="120"/>
        <w:jc w:val="both"/>
        <w:rPr>
          <w:noProof/>
          <w:sz w:val="22"/>
          <w:szCs w:val="22"/>
        </w:rPr>
      </w:pPr>
      <w:r>
        <w:rPr>
          <w:noProof/>
          <w:sz w:val="22"/>
          <w:szCs w:val="22"/>
        </w:rPr>
        <w:t>VJ</w:t>
      </w:r>
      <w:r w:rsidR="00801FFD" w:rsidRPr="006B4299">
        <w:rPr>
          <w:noProof/>
          <w:sz w:val="22"/>
          <w:szCs w:val="22"/>
        </w:rPr>
        <w:t xml:space="preserve">erovnik  </w:t>
      </w:r>
      <w:r w:rsidR="00801FFD" w:rsidRPr="006B4299">
        <w:rPr>
          <w:b/>
          <w:bCs/>
          <w:noProof/>
          <w:sz w:val="22"/>
          <w:szCs w:val="22"/>
        </w:rPr>
        <w:t>RENT A CAR SERVIS d.o.o.</w:t>
      </w:r>
      <w:r w:rsidR="00801FFD" w:rsidRPr="006B4299">
        <w:rPr>
          <w:noProof/>
          <w:sz w:val="22"/>
          <w:szCs w:val="22"/>
        </w:rPr>
        <w:t>, BRAZILSKA 2, 10090 ZAGREB, HRVATSKA, OIB: 52690554044</w:t>
      </w:r>
      <w:r>
        <w:rPr>
          <w:noProof/>
          <w:sz w:val="22"/>
          <w:szCs w:val="22"/>
        </w:rPr>
        <w:t>,</w:t>
      </w:r>
      <w:r w:rsidR="00801FFD" w:rsidRPr="006B4299">
        <w:rPr>
          <w:noProof/>
          <w:sz w:val="22"/>
          <w:szCs w:val="22"/>
        </w:rPr>
        <w:t xml:space="preserve"> prema Dužniku ima tražbinu u iznosu 2.343,80 Kn, od kojeg iznosa otpisuje iznos od 1.406,28 Kn koji se odnosi na otpis 60% utvrđenog iznosa tražbine. Dužnik pristaje na otpis naprijed navedenog dijela tražbine te se obvezuje preostali iznos tražbine u izno</w:t>
      </w:r>
      <w:r>
        <w:rPr>
          <w:noProof/>
          <w:sz w:val="22"/>
          <w:szCs w:val="22"/>
        </w:rPr>
        <w:t>su od 937,52 Kn podmiriti na sl</w:t>
      </w:r>
      <w:r w:rsidR="00801FFD"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656,26 Kn  Dužnik će podmiriti najkasnije u roku od 15 dana od pravomoćnosti rješenja nadležnog trgovačkog suda kojim se odobrava sklapanje ove predstečajne nagodbe , dok će iznos od 281,26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RETEL d.o.o.</w:t>
      </w:r>
      <w:r w:rsidRPr="006B4299">
        <w:rPr>
          <w:noProof/>
          <w:sz w:val="22"/>
          <w:szCs w:val="22"/>
        </w:rPr>
        <w:t>, SVETI DUH 2-10, 10000 ZAGREB, HRVATSKA, OIB: 75715390821</w:t>
      </w:r>
      <w:r w:rsidR="00452111">
        <w:rPr>
          <w:noProof/>
          <w:sz w:val="22"/>
          <w:szCs w:val="22"/>
        </w:rPr>
        <w:t>,</w:t>
      </w:r>
      <w:r w:rsidRPr="006B4299">
        <w:rPr>
          <w:noProof/>
          <w:sz w:val="22"/>
          <w:szCs w:val="22"/>
        </w:rPr>
        <w:t xml:space="preserve"> prema Dužniku ima tražbinu u iznosu 12.067,69 Kn, od kojeg iznosa otpisuje iznos od 7.240,61 Kn koji se odnosi na otpis 60% utvrđenog iznosa tražbine. Dužnik pristaje na otpis naprijed navedenog dijela tražbine te se obvezuje preostali iznos tražbine u iznosu</w:t>
      </w:r>
      <w:r w:rsidR="00452111">
        <w:rPr>
          <w:noProof/>
          <w:sz w:val="22"/>
          <w:szCs w:val="22"/>
        </w:rPr>
        <w:t xml:space="preserve"> od 4.827,08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3.378,95 Kn  Dužnik će podmiriti najkasnije u roku od 15 dana od pravomoćnosti rješenja nadležnog trgovačkog suda kojim se odobrava sklapanje ove predstečajne nagodbe , dok će iznos od 1.448,12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SANITAT DUBROVNIK d.o.o.</w:t>
      </w:r>
      <w:r w:rsidRPr="006B4299">
        <w:rPr>
          <w:noProof/>
          <w:sz w:val="22"/>
          <w:szCs w:val="22"/>
        </w:rPr>
        <w:t>, ULICA MARKA MAROJICE 5, 20000 DUBROVNIK, HRVATSKA, OIB: 99080716453</w:t>
      </w:r>
      <w:r w:rsidR="00452111">
        <w:rPr>
          <w:noProof/>
          <w:sz w:val="22"/>
          <w:szCs w:val="22"/>
        </w:rPr>
        <w:t>,</w:t>
      </w:r>
      <w:r w:rsidRPr="006B4299">
        <w:rPr>
          <w:noProof/>
          <w:sz w:val="22"/>
          <w:szCs w:val="22"/>
        </w:rPr>
        <w:t xml:space="preserve"> prema Dužniku ima tražbinu u iznosu 2.875,00 Kn, od kojeg iznosa otpisuje iznos od 1.725,00 Kn koji se odnosi na otpis 60% utvrđenog iznosa tražbine. Dužnik </w:t>
      </w:r>
      <w:r w:rsidRPr="006B4299">
        <w:rPr>
          <w:noProof/>
          <w:sz w:val="22"/>
          <w:szCs w:val="22"/>
        </w:rPr>
        <w:lastRenderedPageBreak/>
        <w:t>pristaje na otpis naprijed navedenog dijela tražbine te se obvezuje preostali iznos tražbine u iznosu</w:t>
      </w:r>
      <w:r w:rsidR="00452111">
        <w:rPr>
          <w:noProof/>
          <w:sz w:val="22"/>
          <w:szCs w:val="22"/>
        </w:rPr>
        <w:t xml:space="preserve"> od 1.150,00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805,00 Kn  Dužnik će podmiriti najkasnije u roku od 15 dana od pravomoćnosti rješenja nadležnog trgovačkog suda kojim se odobrava sklapanje ove predstečajne nagodbe , dok će iznos od 345,00 Kn Dužnik podmiri</w:t>
      </w:r>
      <w:r w:rsidR="00452111">
        <w:rPr>
          <w:noProof/>
          <w:sz w:val="22"/>
          <w:szCs w:val="22"/>
        </w:rPr>
        <w:t>ti u roku od 12 mjeseci od dana</w:t>
      </w:r>
      <w:r w:rsidRPr="006B4299">
        <w:rPr>
          <w:noProof/>
          <w:sz w:val="22"/>
          <w:szCs w:val="22"/>
        </w:rPr>
        <w:t xml:space="preserve">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SIGNUM IKS d.o.o.</w:t>
      </w:r>
      <w:r w:rsidRPr="006B4299">
        <w:rPr>
          <w:noProof/>
          <w:sz w:val="22"/>
          <w:szCs w:val="22"/>
        </w:rPr>
        <w:t>, RAFAELA LEVAKOVIĆA 12, 10373 IVANJA REKA, HRVATSKA, OIB: 39118078436 prema Dužniku ima tražbinu u iznosu 2.225,00 Kn, od kojeg iznosa otpisuje iznos od 1.335,00 Kn koji se odnosi na otpis 60% utvrđenog iznosa tražbine. Dužnik pristaje na otpis naprijed navedenog dijela tražbine te se obvezuje preostali iznos tražbine u iznosu od 890,00 Kn podmiriti na slijedeći način:</w:t>
      </w:r>
    </w:p>
    <w:p w:rsidRDefault="00801FFD" w:rsidP="00452111" w:rsidR="00801FFD" w:rsidRPr="006B4299">
      <w:pPr>
        <w:spacing w:before="120"/>
        <w:jc w:val="both"/>
        <w:rPr>
          <w:sz w:val="22"/>
          <w:szCs w:val="22"/>
        </w:rPr>
      </w:pPr>
      <w:r w:rsidRPr="006B4299">
        <w:rPr>
          <w:noProof/>
          <w:sz w:val="22"/>
          <w:szCs w:val="22"/>
        </w:rPr>
        <w:t>- iznos od 623,00 Kn  Dužnik će podmiriti najkasnije u roku od 15 dana od pravomoćnosti rješenja nadležnog trgovačkog suda kojim se odobrava sklapanje ove predstečajne nagodbe , dok će iznos od 267,00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ŠIMUN d.o.o.</w:t>
      </w:r>
      <w:r w:rsidRPr="006B4299">
        <w:rPr>
          <w:noProof/>
          <w:sz w:val="22"/>
          <w:szCs w:val="22"/>
        </w:rPr>
        <w:t>, H.V. HRVATINIĆA 81, 32100 VINKOVCI, HRVATSKA, OIB: 78300326512</w:t>
      </w:r>
      <w:r w:rsidR="00452111">
        <w:rPr>
          <w:noProof/>
          <w:sz w:val="22"/>
          <w:szCs w:val="22"/>
        </w:rPr>
        <w:t>,</w:t>
      </w:r>
      <w:r w:rsidRPr="006B4299">
        <w:rPr>
          <w:noProof/>
          <w:sz w:val="22"/>
          <w:szCs w:val="22"/>
        </w:rPr>
        <w:t xml:space="preserve"> prema Dužniku ima tražbinu u iznosu 86.187,14 Kn, od kojeg iznosa otpisuje iznos od 51.712,28 Kn koji se odnosi na otpis 60% utvrđenog iznosa tražbine. Dužnik pristaje na otpis naprijed navedenog dijela tražbine te se obvezuje preostali iznos tražbine u iznosu </w:t>
      </w:r>
      <w:r w:rsidR="00452111">
        <w:rPr>
          <w:noProof/>
          <w:sz w:val="22"/>
          <w:szCs w:val="22"/>
        </w:rPr>
        <w:t>od 34.474,86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24.132,40 Kn  Dužnik će podmiriti najkasnije u roku od 15 dana od pravomoćnosti rješenja nadležnog trgovačkog suda kojim se odobrava sklapanje ove predstečajne nagodbe , dok će iznos od 10.342,46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ŠKOVACIN d.o.o.</w:t>
      </w:r>
      <w:r w:rsidRPr="006B4299">
        <w:rPr>
          <w:noProof/>
          <w:sz w:val="22"/>
          <w:szCs w:val="22"/>
        </w:rPr>
        <w:t>, OBALA KNEZA DOMAGOJA 5, 22203 ROGOZNICA, HRVATSKA, OIB: 46637054013</w:t>
      </w:r>
      <w:r w:rsidR="00452111">
        <w:rPr>
          <w:noProof/>
          <w:sz w:val="22"/>
          <w:szCs w:val="22"/>
        </w:rPr>
        <w:t>,</w:t>
      </w:r>
      <w:r w:rsidRPr="006B4299">
        <w:rPr>
          <w:noProof/>
          <w:sz w:val="22"/>
          <w:szCs w:val="22"/>
        </w:rPr>
        <w:t xml:space="preserve"> prema Dužniku ima tražbinu u iznosu 200,00 Kn, od kojeg iznosa otpisuje iznos od 120,00 Kn koji se odnosi na otpis 60% utvrđenog iznosa tražbine. Dužnik pristaje na otpis naprijed navedenog dijela tražbine te se obvezuje preostali iznos tražbine u izn</w:t>
      </w:r>
      <w:r w:rsidR="00452111">
        <w:rPr>
          <w:noProof/>
          <w:sz w:val="22"/>
          <w:szCs w:val="22"/>
        </w:rPr>
        <w:t>osu od 80,00 Kn podmiriti na sl</w:t>
      </w:r>
      <w:r w:rsidRPr="006B4299">
        <w:rPr>
          <w:noProof/>
          <w:sz w:val="22"/>
          <w:szCs w:val="22"/>
        </w:rPr>
        <w:t>jedeći način:</w:t>
      </w:r>
    </w:p>
    <w:p w:rsidRDefault="00452111" w:rsidP="00452111" w:rsidR="00801FFD" w:rsidRPr="006B4299">
      <w:pPr>
        <w:spacing w:before="120"/>
        <w:jc w:val="both"/>
        <w:rPr>
          <w:sz w:val="22"/>
          <w:szCs w:val="22"/>
        </w:rPr>
      </w:pPr>
      <w:r>
        <w:rPr>
          <w:noProof/>
          <w:sz w:val="22"/>
          <w:szCs w:val="22"/>
        </w:rPr>
        <w:t>- iznos od 56,00 Kn</w:t>
      </w:r>
      <w:r w:rsidR="00801FFD" w:rsidRPr="006B4299">
        <w:rPr>
          <w:noProof/>
          <w:sz w:val="22"/>
          <w:szCs w:val="22"/>
        </w:rPr>
        <w:t xml:space="preserve"> Dužnik će podmiriti najkasnije u roku od 15 dana od pravomoćnosti rješenja nadležnog trgovačkog suda kojim se odobrava skl</w:t>
      </w:r>
      <w:r>
        <w:rPr>
          <w:noProof/>
          <w:sz w:val="22"/>
          <w:szCs w:val="22"/>
        </w:rPr>
        <w:t>apanje ove predstečajne nagodbe</w:t>
      </w:r>
      <w:r w:rsidR="00801FFD" w:rsidRPr="006B4299">
        <w:rPr>
          <w:noProof/>
          <w:sz w:val="22"/>
          <w:szCs w:val="22"/>
        </w:rPr>
        <w:t>, dok će iznos od 24,00 Kn Dužnik podmiri</w:t>
      </w:r>
      <w:r>
        <w:rPr>
          <w:noProof/>
          <w:sz w:val="22"/>
          <w:szCs w:val="22"/>
        </w:rPr>
        <w:t>ti u roku od 12 mjeseci od dana</w:t>
      </w:r>
      <w:r w:rsidR="00801FFD" w:rsidRPr="006B4299">
        <w:rPr>
          <w:noProof/>
          <w:sz w:val="22"/>
          <w:szCs w:val="22"/>
        </w:rPr>
        <w:t xml:space="preserve">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SPLITSKO-MAKARSKA NADBISKUPIJA</w:t>
      </w:r>
      <w:r w:rsidRPr="006B4299">
        <w:rPr>
          <w:noProof/>
          <w:sz w:val="22"/>
          <w:szCs w:val="22"/>
        </w:rPr>
        <w:t>, TRG FRANJE TUĐMANA 1, 21000 SPLIT, HRVATSKA, OIB: 00434440140</w:t>
      </w:r>
      <w:r w:rsidR="00452111">
        <w:rPr>
          <w:noProof/>
          <w:sz w:val="22"/>
          <w:szCs w:val="22"/>
        </w:rPr>
        <w:t>,</w:t>
      </w:r>
      <w:r w:rsidRPr="006B4299">
        <w:rPr>
          <w:noProof/>
          <w:sz w:val="22"/>
          <w:szCs w:val="22"/>
        </w:rPr>
        <w:t xml:space="preserve"> prema Dužniku ima tražbinu u iznosu 49.030,38 Kn, od kojeg iznosa otpisuje iznos od 29.418,23 Kn koji se odnosi na otpis 60% utvrđenog iznosa tražbine. Dužnik pristaje na otpis naprijed navedenog dijela tražbine te se obvezuje preostali iznos tražbine u iznosu od 19.612,15 Kn podmiriti na slijedeći način:</w:t>
      </w:r>
    </w:p>
    <w:p w:rsidRDefault="00801FFD" w:rsidP="00452111" w:rsidR="00801FFD" w:rsidRPr="006B4299">
      <w:pPr>
        <w:spacing w:before="120"/>
        <w:jc w:val="both"/>
        <w:rPr>
          <w:sz w:val="22"/>
          <w:szCs w:val="22"/>
        </w:rPr>
      </w:pPr>
      <w:r w:rsidRPr="006B4299">
        <w:rPr>
          <w:noProof/>
          <w:sz w:val="22"/>
          <w:szCs w:val="22"/>
        </w:rPr>
        <w:t>- iznos od 13.728,51 Kn  Dužnik će podmiriti najkasnije u roku od 15 dana od pravomoćnosti rješenja nadležnog trgovačkog suda kojim se odobrava sklapanje ove predstečajne nagodbe , dok će iznos od 5.883,65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ŠPOLJAR TRANSPORT d.o.o.</w:t>
      </w:r>
      <w:r w:rsidRPr="006B4299">
        <w:rPr>
          <w:noProof/>
          <w:sz w:val="22"/>
          <w:szCs w:val="22"/>
        </w:rPr>
        <w:t>, LJUDEVITA GAJA 13, 49218 PREGRADA, HRVATSKA, OIB: 67564739211</w:t>
      </w:r>
      <w:r w:rsidR="00452111">
        <w:rPr>
          <w:noProof/>
          <w:sz w:val="22"/>
          <w:szCs w:val="22"/>
        </w:rPr>
        <w:t>,</w:t>
      </w:r>
      <w:r w:rsidRPr="006B4299">
        <w:rPr>
          <w:noProof/>
          <w:sz w:val="22"/>
          <w:szCs w:val="22"/>
        </w:rPr>
        <w:t xml:space="preserve"> prema Dužniku ima tražbinu u iznosu 58.613,47 Kn, od kojeg iznosa otpisuje iznos od 35.168,08 Kn koji se odnosi na otpis 60% utvrđenog iznosa tražbine. Dužnik pristaje na otpis naprijed navedenog dijela tražbine te se obvezuje preostali iznos tražbine u iznosu </w:t>
      </w:r>
      <w:r w:rsidR="00452111">
        <w:rPr>
          <w:noProof/>
          <w:sz w:val="22"/>
          <w:szCs w:val="22"/>
        </w:rPr>
        <w:t>od 23.445,39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xml:space="preserve">- iznos od 16.411,77 Kn  Dužnik će podmiriti najkasnije u roku od 15 dana od pravomoćnosti rješenja nadležnog trgovačkog suda kojim se odobrava sklapanje ove predstečajne nagodbe , dok će iznos od </w:t>
      </w:r>
      <w:r w:rsidRPr="006B4299">
        <w:rPr>
          <w:noProof/>
          <w:sz w:val="22"/>
          <w:szCs w:val="22"/>
        </w:rPr>
        <w:lastRenderedPageBreak/>
        <w:t>7.033,62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ŠTASNI d.o.o.</w:t>
      </w:r>
      <w:r w:rsidRPr="006B4299">
        <w:rPr>
          <w:noProof/>
          <w:sz w:val="22"/>
          <w:szCs w:val="22"/>
        </w:rPr>
        <w:t>, SAMOBORSKA 294, 10090 ZAGREB, HRVATSKA, OIB: 96874956915</w:t>
      </w:r>
      <w:r w:rsidR="00452111">
        <w:rPr>
          <w:noProof/>
          <w:sz w:val="22"/>
          <w:szCs w:val="22"/>
        </w:rPr>
        <w:t>,</w:t>
      </w:r>
      <w:r w:rsidRPr="006B4299">
        <w:rPr>
          <w:noProof/>
          <w:sz w:val="22"/>
          <w:szCs w:val="22"/>
        </w:rPr>
        <w:t xml:space="preserve"> prema Dužniku ima tražbinu u iznosu 18.057,74 Kn, od kojeg iznosa otpisuje iznos od 10.834,64 Kn koji se odnosi na otpis 60% utvrđenog iznosa tražbine. Dužnik pristaje na otpis naprijed navedenog dijela tražbine te se obvezuje preostali iznos tražbine u iznosu od 7.223,10 Kn podmiriti na slijedeći način:</w:t>
      </w:r>
    </w:p>
    <w:p w:rsidRDefault="00801FFD" w:rsidP="00452111" w:rsidR="00801FFD" w:rsidRPr="006B4299">
      <w:pPr>
        <w:spacing w:before="120"/>
        <w:jc w:val="both"/>
        <w:rPr>
          <w:sz w:val="22"/>
          <w:szCs w:val="22"/>
        </w:rPr>
      </w:pPr>
      <w:r w:rsidRPr="006B4299">
        <w:rPr>
          <w:noProof/>
          <w:sz w:val="22"/>
          <w:szCs w:val="22"/>
        </w:rPr>
        <w:t>- iznos od 5.056,17 Kn  Dužnik će podmiriti najkasnije u roku od 15 dana od pravomoćnosti rješenja nadležnog trgovačkog suda kojim se odobrava sklapanje ove predstečajne nagodbe , dok će iznos od 2.166,93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STP AUTOKLUB SUPETAR</w:t>
      </w:r>
      <w:r w:rsidRPr="006B4299">
        <w:rPr>
          <w:noProof/>
          <w:sz w:val="22"/>
          <w:szCs w:val="22"/>
        </w:rPr>
        <w:t>, ŽEDNO-DRAGE BB, 21400 SUPETAR, HRVATSKA, OIB: 91090634935</w:t>
      </w:r>
      <w:r w:rsidR="00452111">
        <w:rPr>
          <w:noProof/>
          <w:sz w:val="22"/>
          <w:szCs w:val="22"/>
        </w:rPr>
        <w:t>,</w:t>
      </w:r>
      <w:r w:rsidRPr="006B4299">
        <w:rPr>
          <w:noProof/>
          <w:sz w:val="22"/>
          <w:szCs w:val="22"/>
        </w:rPr>
        <w:t xml:space="preserve"> prema Dužniku ima tražbinu u iznosu 284,95 Kn, od kojeg iznosa otpisuje iznos od 170,97 Kn koji se odnosi na otpis 60% utvrđenog iznosa tražbine. Dužnik pristaje na otpis naprijed navedenog dijela tražbine te se obvezuje preostali iznos tražbine u izno</w:t>
      </w:r>
      <w:r w:rsidR="00452111">
        <w:rPr>
          <w:noProof/>
          <w:sz w:val="22"/>
          <w:szCs w:val="22"/>
        </w:rPr>
        <w:t>su od 113,98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79,79 Kn  Dužnik će podmiriti najkasnije u roku od 15 dana od pravomoćnosti rješenja nadležnog trgovačkog suda kojim se odobrava sklapanje ove predstečajne nagodbe , dok će iznos od 34,19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SUB ROSA d.o.o.</w:t>
      </w:r>
      <w:r w:rsidRPr="006B4299">
        <w:rPr>
          <w:noProof/>
          <w:sz w:val="22"/>
          <w:szCs w:val="22"/>
        </w:rPr>
        <w:t>, TRUMBIĆEVA OBALA 17, 21000 SPLIT, HRVATSKA, OIB: 50759663382</w:t>
      </w:r>
      <w:r w:rsidR="00452111">
        <w:rPr>
          <w:noProof/>
          <w:sz w:val="22"/>
          <w:szCs w:val="22"/>
        </w:rPr>
        <w:t>,</w:t>
      </w:r>
      <w:r w:rsidRPr="006B4299">
        <w:rPr>
          <w:noProof/>
          <w:sz w:val="22"/>
          <w:szCs w:val="22"/>
        </w:rPr>
        <w:t xml:space="preserve"> prema Dužniku ima tražbinu u iznosu 5.350,64 Kn, od kojeg iznosa otpisuje iznos od 3.210,38 Kn koji se odnosi na otpis 60% utvrđenog iznosa tražbine. Dužnik pristaje na otpis naprijed navedenog dijela tražbine te se obvezuje preostali iznos tražbine u iznosu</w:t>
      </w:r>
      <w:r w:rsidR="00452111">
        <w:rPr>
          <w:noProof/>
          <w:sz w:val="22"/>
          <w:szCs w:val="22"/>
        </w:rPr>
        <w:t xml:space="preserve"> od 2.140,26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1.498,18 Kn  Dužnik će podmiriti najkasnije u roku od 15 dana od pravomoćnosti rješenja nadležnog trgovačkog suda kojim se odobrava skl</w:t>
      </w:r>
      <w:r w:rsidR="00452111">
        <w:rPr>
          <w:noProof/>
          <w:sz w:val="22"/>
          <w:szCs w:val="22"/>
        </w:rPr>
        <w:t>apanje ove predstečajne nagodbe</w:t>
      </w:r>
      <w:r w:rsidRPr="006B4299">
        <w:rPr>
          <w:noProof/>
          <w:sz w:val="22"/>
          <w:szCs w:val="22"/>
        </w:rPr>
        <w:t>, dok će iznos od 642,08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TEHNIKA d.d.</w:t>
      </w:r>
      <w:r w:rsidRPr="006B4299">
        <w:rPr>
          <w:noProof/>
          <w:sz w:val="22"/>
          <w:szCs w:val="22"/>
        </w:rPr>
        <w:t>, ULICA GRADA VUKOVARA 274, 10000 ZAGREB, HRVATSKA, OIB: 73037001250</w:t>
      </w:r>
      <w:r w:rsidR="00452111">
        <w:rPr>
          <w:noProof/>
          <w:sz w:val="22"/>
          <w:szCs w:val="22"/>
        </w:rPr>
        <w:t>,</w:t>
      </w:r>
      <w:r w:rsidRPr="006B4299">
        <w:rPr>
          <w:noProof/>
          <w:sz w:val="22"/>
          <w:szCs w:val="22"/>
        </w:rPr>
        <w:t xml:space="preserve"> prema Dužniku ima tražbinu u iznosu 9.629,22 Kn, od kojeg iznosa otpisuje iznos od 5.777,53 Kn koji se odnosi na otpis 60% utvrđenog iznosa tražbine. Dužnik pristaje na otpis naprijed navedenog dijela tražbine te se obvezuje preostali iznos tražbine u iznosu od 3.851,69 K</w:t>
      </w:r>
      <w:r w:rsidR="00452111">
        <w:rPr>
          <w:noProof/>
          <w:sz w:val="22"/>
          <w:szCs w:val="22"/>
        </w:rPr>
        <w:t>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2.696,18 Kn  Dužnik će podmiriti najkasnije u roku od 15 dana od pravomoćnosti rješenja nadležnog trgovačkog suda kojim se odobrava sklapanje ove predstečajne nagodbe , dok će iznos od 1.155,51 Kn Dužnik podmiriti</w:t>
      </w:r>
      <w:r w:rsidR="00452111">
        <w:rPr>
          <w:noProof/>
          <w:sz w:val="22"/>
          <w:szCs w:val="22"/>
        </w:rPr>
        <w:t xml:space="preserve"> u roku od 12 mjeseci od dana</w:t>
      </w:r>
      <w:r w:rsidRPr="006B4299">
        <w:rPr>
          <w:noProof/>
          <w:sz w:val="22"/>
          <w:szCs w:val="22"/>
        </w:rPr>
        <w:t xml:space="preserve">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TEHNO ELEKTRONIK d.o.o.</w:t>
      </w:r>
      <w:r w:rsidRPr="006B4299">
        <w:rPr>
          <w:noProof/>
          <w:sz w:val="22"/>
          <w:szCs w:val="22"/>
        </w:rPr>
        <w:t>, JOSIPA KOSORA 46, 20000 DUBROVNIK, HRVATSKA, OIB: 92246704581</w:t>
      </w:r>
      <w:r w:rsidR="00452111">
        <w:rPr>
          <w:noProof/>
          <w:sz w:val="22"/>
          <w:szCs w:val="22"/>
        </w:rPr>
        <w:t>,</w:t>
      </w:r>
      <w:r w:rsidRPr="006B4299">
        <w:rPr>
          <w:noProof/>
          <w:sz w:val="22"/>
          <w:szCs w:val="22"/>
        </w:rPr>
        <w:t xml:space="preserve"> prema Dužniku ima tražbinu u iznosu 562,50 Kn, od kojeg iznosa otpisuje iznos od 337,50 Kn koji se odnosi na otpis 60% utvrđenog iznosa tražbine. Dužnik pristaje na otpis naprijed navedenog dijela tražbine te se obvezuje preostali iznos tražbine u iznosu od 225,00 Kn podmiriti n</w:t>
      </w:r>
      <w:r w:rsidR="00452111">
        <w:rPr>
          <w:noProof/>
          <w:sz w:val="22"/>
          <w:szCs w:val="22"/>
        </w:rPr>
        <w:t>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157,50 Kn  Dužnik će podmiriti najkasnije u roku od 15 dana od pravomoćnosti rješenja nadležnog trgovačkog suda kojim se odobrava sklapanje ove predstečajne nagodbe , dok će iznos od 67,50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TELMA d.o.o.</w:t>
      </w:r>
      <w:r w:rsidRPr="006B4299">
        <w:rPr>
          <w:noProof/>
          <w:sz w:val="22"/>
          <w:szCs w:val="22"/>
        </w:rPr>
        <w:t xml:space="preserve">, ZATON DOLI, 20230 STON, HRVATSKA, OIB: 73201530474 prema Dužniku ima tražbinu u iznosu 2.125,00 Kn, od kojeg iznosa otpisuje iznos od 1.275,00 Kn koji se </w:t>
      </w:r>
      <w:r w:rsidRPr="006B4299">
        <w:rPr>
          <w:noProof/>
          <w:sz w:val="22"/>
          <w:szCs w:val="22"/>
        </w:rPr>
        <w:lastRenderedPageBreak/>
        <w:t>odnosi na otpis 60% utvrđenog iznosa tražbine. Dužnik pristaje na otpis naprijed navedenog dijela tražbine te se obvezuje preostali iznos tražbine u iznosu od 850,00 Kn podmiriti na slijedeći način:</w:t>
      </w:r>
    </w:p>
    <w:p w:rsidRDefault="00801FFD" w:rsidP="00452111" w:rsidR="00801FFD" w:rsidRPr="006B4299">
      <w:pPr>
        <w:spacing w:before="120"/>
        <w:jc w:val="both"/>
        <w:rPr>
          <w:sz w:val="22"/>
          <w:szCs w:val="22"/>
        </w:rPr>
      </w:pPr>
      <w:r w:rsidRPr="006B4299">
        <w:rPr>
          <w:noProof/>
          <w:sz w:val="22"/>
          <w:szCs w:val="22"/>
        </w:rPr>
        <w:t>- iznos od 595,00 Kn  Dužnik će podmiriti najkasnije u roku od 15 dana od pravomoćnosti rješenja nadležnog trgovačkog suda kojim se odobrava sklapanje ove predstečajne nagodbe , dok će iznos od 255,00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TERMOLAKIRNICA LEPI</w:t>
      </w:r>
      <w:r w:rsidRPr="006B4299">
        <w:rPr>
          <w:noProof/>
          <w:sz w:val="22"/>
          <w:szCs w:val="22"/>
        </w:rPr>
        <w:t>, vl. VILIM LEPUŠIĆ, LEPUŠIĆI 15, 10040 ZAGREB, HRVATSKA, OIB: 75881672457</w:t>
      </w:r>
      <w:r w:rsidR="00452111">
        <w:rPr>
          <w:noProof/>
          <w:sz w:val="22"/>
          <w:szCs w:val="22"/>
        </w:rPr>
        <w:t>,</w:t>
      </w:r>
      <w:r w:rsidRPr="006B4299">
        <w:rPr>
          <w:noProof/>
          <w:sz w:val="22"/>
          <w:szCs w:val="22"/>
        </w:rPr>
        <w:t xml:space="preserve"> prema Dužniku ima tražbinu u iznosu 3.244,73 Kn, od kojeg iznosa otpisuje iznos od 1.946,84 Kn koji se odnosi na otpis 60% utvrđenog iznosa tražbine. Dužnik pristaje na otpis naprijed navedenog dijela tražbine te se obvezuje preostali iznos tražbine u iznosu</w:t>
      </w:r>
      <w:r w:rsidR="00452111">
        <w:rPr>
          <w:noProof/>
          <w:sz w:val="22"/>
          <w:szCs w:val="22"/>
        </w:rPr>
        <w:t xml:space="preserve"> od 1.297,89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908,52 Kn  Dužnik će podmiriti najkasnije u roku od 15 dana od pravomoćnosti rješenja nadležnog trgovačkog suda kojim se odobrava sklapanje ove predstečajne nagodbe , dok će iznos od 389,37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TM VOZILA d.o.o.</w:t>
      </w:r>
      <w:r w:rsidRPr="006B4299">
        <w:rPr>
          <w:noProof/>
          <w:sz w:val="22"/>
          <w:szCs w:val="22"/>
        </w:rPr>
        <w:t>, KOVINSKA 4, 10090 ZAGREB, HRVATSKA, OIB: 15980292681</w:t>
      </w:r>
      <w:r w:rsidR="00452111">
        <w:rPr>
          <w:noProof/>
          <w:sz w:val="22"/>
          <w:szCs w:val="22"/>
        </w:rPr>
        <w:t>,</w:t>
      </w:r>
      <w:r w:rsidRPr="006B4299">
        <w:rPr>
          <w:noProof/>
          <w:sz w:val="22"/>
          <w:szCs w:val="22"/>
        </w:rPr>
        <w:t xml:space="preserve"> prema Dužniku ima tražbinu u iznosu 13.550,55 Kn, od kojeg iznosa otpisuje iznos od 8.130,33 Kn koji se odnosi na otpis 60% utvrđenog iznosa tražbine. Dužnik pristaje na otpis naprijed navedenog dijela tražbine te se obvezuje preostali iznos tražbine u iznosu</w:t>
      </w:r>
      <w:r w:rsidR="00452111">
        <w:rPr>
          <w:noProof/>
          <w:sz w:val="22"/>
          <w:szCs w:val="22"/>
        </w:rPr>
        <w:t xml:space="preserve"> od 5.420,22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3.794,15 Kn  Dužnik će podmiriti najkasnije u roku od 15 dana od pravomoćnosti rješenja nadležnog trgovačkog suda kojim se odobrava sklapanje ove predstečajne nagodbe , dok će iznos od 1.626,07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TOP TEAM PLUS d.o.o.</w:t>
      </w:r>
      <w:r w:rsidRPr="006B4299">
        <w:rPr>
          <w:noProof/>
          <w:sz w:val="22"/>
          <w:szCs w:val="22"/>
        </w:rPr>
        <w:t>, HRASTOVIČKA 19, 10250 LUČKO, HRVATSKA, OIB: 39314954298</w:t>
      </w:r>
      <w:r w:rsidR="00452111">
        <w:rPr>
          <w:noProof/>
          <w:sz w:val="22"/>
          <w:szCs w:val="22"/>
        </w:rPr>
        <w:t>,</w:t>
      </w:r>
      <w:r w:rsidRPr="006B4299">
        <w:rPr>
          <w:noProof/>
          <w:sz w:val="22"/>
          <w:szCs w:val="22"/>
        </w:rPr>
        <w:t xml:space="preserve"> prema Dužniku ima tražbinu u iznosu 4.002,64 Kn, od kojeg iznosa otpisuje iznos od 2.401,58 Kn koji se odnosi na otpis 60% utvrđenog iznosa tražbine. Dužnik pristaje na otpis naprijed navedenog dijela tražbine te se obvezuje preostali iznos tražbine u iznosu</w:t>
      </w:r>
      <w:r w:rsidR="00452111">
        <w:rPr>
          <w:noProof/>
          <w:sz w:val="22"/>
          <w:szCs w:val="22"/>
        </w:rPr>
        <w:t xml:space="preserve"> od 1.601,06 Kn podmiriti na sl</w:t>
      </w:r>
      <w:r w:rsidRPr="006B4299">
        <w:rPr>
          <w:noProof/>
          <w:sz w:val="22"/>
          <w:szCs w:val="22"/>
        </w:rPr>
        <w:t>jedeći način:</w:t>
      </w:r>
    </w:p>
    <w:p w:rsidRDefault="00801FFD" w:rsidP="00452111" w:rsidR="00801FFD" w:rsidRPr="006B4299">
      <w:pPr>
        <w:spacing w:before="120"/>
        <w:jc w:val="both"/>
        <w:rPr>
          <w:sz w:val="22"/>
          <w:szCs w:val="22"/>
        </w:rPr>
      </w:pPr>
      <w:r w:rsidRPr="006B4299">
        <w:rPr>
          <w:noProof/>
          <w:sz w:val="22"/>
          <w:szCs w:val="22"/>
        </w:rPr>
        <w:t>- iznos od 1.120,74 Kn  Dužnik će podmiriti najkasnije u roku od 15 dana od pravomoćnosti rješenja nadležnog trgovačkog suda kojim se odobrava sklapanje ove predstečajne nagodbe , dok će iznos od 480,32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TOYOTA CENTAR ZAGREB d.o.o.</w:t>
      </w:r>
      <w:r w:rsidR="00452111">
        <w:rPr>
          <w:noProof/>
          <w:sz w:val="22"/>
          <w:szCs w:val="22"/>
        </w:rPr>
        <w:t xml:space="preserve">, </w:t>
      </w:r>
      <w:r w:rsidRPr="006B4299">
        <w:rPr>
          <w:noProof/>
          <w:sz w:val="22"/>
          <w:szCs w:val="22"/>
        </w:rPr>
        <w:t>VELIKOPOLjSKA 1, 10000 ZAGREB, HRVATSKA, OIB: 56983244871</w:t>
      </w:r>
      <w:r w:rsidR="00452111">
        <w:rPr>
          <w:noProof/>
          <w:sz w:val="22"/>
          <w:szCs w:val="22"/>
        </w:rPr>
        <w:t>,</w:t>
      </w:r>
      <w:r w:rsidRPr="006B4299">
        <w:rPr>
          <w:noProof/>
          <w:sz w:val="22"/>
          <w:szCs w:val="22"/>
        </w:rPr>
        <w:t xml:space="preserve"> prema Dužniku ima tražbinu u iznosu 42.360,07 Kn, od kojeg iznosa otpisuje iznos od 25.416,04 Kn koji se odnosi na otpis 60% utvrđenog iznosa tražbine. Dužnik pristaje na otpis naprijed navedenog dijela tražbine te se obvezuje preostali iznos tražbine u iznosu </w:t>
      </w:r>
      <w:r w:rsidR="00452111">
        <w:rPr>
          <w:noProof/>
          <w:sz w:val="22"/>
          <w:szCs w:val="22"/>
        </w:rPr>
        <w:t>od 16.944,03 Kn podmiriti na sl</w:t>
      </w:r>
      <w:r w:rsidRPr="006B4299">
        <w:rPr>
          <w:noProof/>
          <w:sz w:val="22"/>
          <w:szCs w:val="22"/>
        </w:rPr>
        <w:t>jedeći način:</w:t>
      </w:r>
    </w:p>
    <w:p w:rsidRDefault="00801FFD" w:rsidP="006B4299" w:rsidR="00801FFD" w:rsidRPr="006B4299">
      <w:pPr>
        <w:spacing w:before="120"/>
        <w:jc w:val="both"/>
        <w:rPr>
          <w:sz w:val="22"/>
          <w:szCs w:val="22"/>
        </w:rPr>
      </w:pPr>
      <w:r w:rsidRPr="006B4299">
        <w:rPr>
          <w:noProof/>
          <w:sz w:val="22"/>
          <w:szCs w:val="22"/>
        </w:rPr>
        <w:t>- iznos od 11.860,82 Kn  Dužnik će podmiriti najkasnije u roku od 15 dana od pravomoćnosti rješenja nadležnog trgovačkog suda kojim se odobrava sklapanje ove predstečajne nagodbe , dok će iznos od 5.083,21 Kn Dužnik podmiriti u roku od 12 mjeseci od dana  pravomoćnosti rješenja nadležnog trgovačkog suda kojim se odobrava sklapanje ove predstečajne nagodbe.</w:t>
      </w:r>
    </w:p>
    <w:p w:rsidRDefault="00801FFD" w:rsidP="006B4299" w:rsidR="00801FFD" w:rsidRPr="006B4299">
      <w:pPr>
        <w:jc w:val="both"/>
        <w:rPr>
          <w:sz w:val="22"/>
          <w:szCs w:val="22"/>
        </w:rPr>
      </w:pP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TRGOCENTAR d.o.o.</w:t>
      </w:r>
      <w:r w:rsidRPr="006B4299">
        <w:rPr>
          <w:noProof/>
          <w:sz w:val="22"/>
          <w:szCs w:val="22"/>
        </w:rPr>
        <w:t>, 103. BRIGADE 8, 49210 ZABOK, HRVATSKA, OIB: 84210581427 prema Dužniku ima tražbinu u iznosu 435,46 Kn, od kojeg iznosa otpisuje iznos od 261,28 Kn koji se odnosi na otpis 60% utvrđenog iznosa tražbine. Dužnik pristaje na otpis naprijed navedenog dijela tražbine te se obvezuje preostali iznos tražbine u izno</w:t>
      </w:r>
      <w:r w:rsidR="00452111">
        <w:rPr>
          <w:noProof/>
          <w:sz w:val="22"/>
          <w:szCs w:val="22"/>
        </w:rPr>
        <w:t>su od 174,18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xml:space="preserve">- iznos od 121,93 Kn  Dužnik će podmiriti najkasnije u roku od 15 dana od pravomoćnosti rješenja nadležnog trgovačkog suda kojim se odobrava sklapanje ove predstečajne nagodbe , dok će iznos od </w:t>
      </w:r>
      <w:r w:rsidRPr="006B4299">
        <w:rPr>
          <w:noProof/>
          <w:sz w:val="22"/>
          <w:szCs w:val="22"/>
        </w:rPr>
        <w:lastRenderedPageBreak/>
        <w:t>52,26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TRGOVAČKO-USLUŽNI OBRT SKRIPTA</w:t>
      </w:r>
      <w:r w:rsidRPr="006B4299">
        <w:rPr>
          <w:noProof/>
          <w:sz w:val="22"/>
          <w:szCs w:val="22"/>
        </w:rPr>
        <w:t>, vl. Slavko Vidović, LUCIJIN PUT 20, 21216 KAŠTEL STARI, HRVATSKA, OIB: 35298186296</w:t>
      </w:r>
      <w:r w:rsidR="00E6754F">
        <w:rPr>
          <w:noProof/>
          <w:sz w:val="22"/>
          <w:szCs w:val="22"/>
        </w:rPr>
        <w:t>,</w:t>
      </w:r>
      <w:r w:rsidRPr="006B4299">
        <w:rPr>
          <w:noProof/>
          <w:sz w:val="22"/>
          <w:szCs w:val="22"/>
        </w:rPr>
        <w:t xml:space="preserve"> prema Dužniku ima tražbinu u iznosu 251,90 Kn, od kojeg iznosa otpisuje iznos od 151,14 Kn koji se odnosi na otpis 60% utvrđenog iznosa tražbine. Dužnik pristaje na otpis naprijed navedenog dijela tražbine te se obvezuje preostali iznos tražbine u izno</w:t>
      </w:r>
      <w:r w:rsidR="00E6754F">
        <w:rPr>
          <w:noProof/>
          <w:sz w:val="22"/>
          <w:szCs w:val="22"/>
        </w:rPr>
        <w:t>su od 100,76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70,53 Kn  Dužnik će podmiriti najkasnije u roku od 15 dana od pravomoćnosti rješenja nadležnog trgovačkog suda kojim se odobrava sklapanje ove predstečajne nagodbe , dok će iznos od 30,23 Kn Dužnik podmiri</w:t>
      </w:r>
      <w:r w:rsidR="00E6754F">
        <w:rPr>
          <w:noProof/>
          <w:sz w:val="22"/>
          <w:szCs w:val="22"/>
        </w:rPr>
        <w:t>ti u roku od 12 mjeseci od dana</w:t>
      </w:r>
      <w:r w:rsidRPr="006B4299">
        <w:rPr>
          <w:noProof/>
          <w:sz w:val="22"/>
          <w:szCs w:val="22"/>
        </w:rPr>
        <w:t xml:space="preserve">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TROFEJ AUTO d.o.o.</w:t>
      </w:r>
      <w:r w:rsidRPr="006B4299">
        <w:rPr>
          <w:noProof/>
          <w:sz w:val="22"/>
          <w:szCs w:val="22"/>
        </w:rPr>
        <w:t>, ZAGREBAČKA 92, 23000 ZADAR, HRVATSKA, OIB: 70184276991 prema Dužniku ima tražbinu u iznosu 3.983,92 Kn, od kojeg iznosa otpisuje iznos od 2.390,35 Kn koji se odnosi na otpis 60% utvrđenog iznosa tražbine. Dužnik pristaje na otpis naprijed navedenog dijela tražbine te se obvezuje preostali iznos tražbine u iznosu</w:t>
      </w:r>
      <w:r w:rsidR="00E6754F">
        <w:rPr>
          <w:noProof/>
          <w:sz w:val="22"/>
          <w:szCs w:val="22"/>
        </w:rPr>
        <w:t xml:space="preserve"> od 1.593,57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1.115,50 Kn  Dužnik će podmiriti najkasnije u roku od 15 dana od pravomoćnosti rješenja nadležnog trgovačkog suda kojim se odobrava sklapanje ove predstečajne nagodbe , dok će iznos od 478,07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UDRUGA HRVATSKIH PUTNIČKIH AGENCIJA</w:t>
      </w:r>
      <w:r w:rsidRPr="006B4299">
        <w:rPr>
          <w:noProof/>
          <w:sz w:val="22"/>
          <w:szCs w:val="22"/>
        </w:rPr>
        <w:t>, I.KRŠNJAVOGA 1/II, 10000 ZAGREB, HRVATSKA, OIB: 94944289033 prema Dužniku ima tražbinu u iznosu 1.250,00 Kn, od kojeg iznosa otpisuje iznos od 750,00 Kn koji se odnosi na otpis 60% utvrđenog iznosa tražbine. Dužnik pristaje na otpis naprijed navedenog dijela tražbine te se obvezuje preostali iznos tražbine u izno</w:t>
      </w:r>
      <w:r w:rsidR="00E6754F">
        <w:rPr>
          <w:noProof/>
          <w:sz w:val="22"/>
          <w:szCs w:val="22"/>
        </w:rPr>
        <w:t>su od 500,00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350,00 Kn  Dužnik će podmiriti najkasnije u roku od 15 dana od pravomoćnosti rješenja nadležnog trgovačkog suda kojim se odobrava sklapanje ove predstečajne nagodbe , dok će iznos od 150,00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UNI RENT d.o.o.</w:t>
      </w:r>
      <w:r w:rsidRPr="006B4299">
        <w:rPr>
          <w:noProof/>
          <w:sz w:val="22"/>
          <w:szCs w:val="22"/>
        </w:rPr>
        <w:t>, PUT GOSPE STOMORIJE 2, 21216 KAŠTEL STARI, HRVATSKA, OIB: 95263983283 prema Dužniku ima tražbinu u iznosu 6.317,20 Kn, od kojeg iznosa otpisuje iznos od 3.790,32 Kn koji se odnosi na otpis 60% utvrđenog iznosa tražbine. Dužnik pristaje na otpis naprijed navedenog dijela tražbine te se obvezuje preostali iznos tražbine u iznosu</w:t>
      </w:r>
      <w:r w:rsidR="00E6754F">
        <w:rPr>
          <w:noProof/>
          <w:sz w:val="22"/>
          <w:szCs w:val="22"/>
        </w:rPr>
        <w:t xml:space="preserve"> od 2.526,88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1.768,82 Kn  Dužnik će podmiriti najkasnije u roku od 15 dana od pravomoćnosti rješenja nadležnog trgovačkog suda kojim se odobrava sklapanje ove predstečajne nagodbe , dok će iznos od 758,06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VENIA REVIZIJA d.o.o.</w:t>
      </w:r>
      <w:r w:rsidRPr="006B4299">
        <w:rPr>
          <w:noProof/>
          <w:sz w:val="22"/>
          <w:szCs w:val="22"/>
        </w:rPr>
        <w:t>, ŠARENGRADSKA 9, EUROTOWER, 10000 ZAGREB, HRVATSKA, OIB: 43504520878 prema Dužniku ima tražbinu u iznosu 16.652,18 Kn, od kojeg iznosa otpisuje iznos od 9.991,31 Kn koji se odnosi na otpis 60% utvrđenog iznosa tražbine. Dužnik pristaje na otpis naprijed navedenog dijela tražbine te se obvezuje preostali iznos tražbine u iznosu</w:t>
      </w:r>
      <w:r w:rsidR="00E6754F">
        <w:rPr>
          <w:noProof/>
          <w:sz w:val="22"/>
          <w:szCs w:val="22"/>
        </w:rPr>
        <w:t xml:space="preserve"> od 6.660,87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4.662,61 Kn  Dužnik će podmiriti najkasnije u roku od 15 dana od pravomoćnosti rješenja nadležnog trgovačkog suda kojim se odobrava sklapanje ove predstečajne nagodbe , dok će iznos od 1.998,26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VG-BLIC d.o.o.</w:t>
      </w:r>
      <w:r w:rsidRPr="006B4299">
        <w:rPr>
          <w:noProof/>
          <w:sz w:val="22"/>
          <w:szCs w:val="22"/>
        </w:rPr>
        <w:t>, ŠESTINSKI DOL 135 C, 10000 ZAGREB, HRVATSKA, OIB: 21405294040</w:t>
      </w:r>
      <w:r w:rsidR="00E6754F">
        <w:rPr>
          <w:noProof/>
          <w:sz w:val="22"/>
          <w:szCs w:val="22"/>
        </w:rPr>
        <w:t>,</w:t>
      </w:r>
      <w:r w:rsidRPr="006B4299">
        <w:rPr>
          <w:noProof/>
          <w:sz w:val="22"/>
          <w:szCs w:val="22"/>
        </w:rPr>
        <w:t xml:space="preserve"> prema Dužniku ima tražbinu u iznosu 41.195,74 Kn, od kojeg iznosa otpisuje iznos od 24.717,44 Kn koji se odnosi na otpis 60% utvrđenog iznosa tražbine. Dužnik pristaje na otpis naprijed </w:t>
      </w:r>
      <w:r w:rsidRPr="006B4299">
        <w:rPr>
          <w:noProof/>
          <w:sz w:val="22"/>
          <w:szCs w:val="22"/>
        </w:rPr>
        <w:lastRenderedPageBreak/>
        <w:t xml:space="preserve">navedenog dijela tražbine te se obvezuje preostali iznos tražbine u iznosu </w:t>
      </w:r>
      <w:r w:rsidR="00E6754F">
        <w:rPr>
          <w:noProof/>
          <w:sz w:val="22"/>
          <w:szCs w:val="22"/>
        </w:rPr>
        <w:t>od 16.478,30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11.534,81 Kn  Dužnik će podmiriti najkasnije u roku od 15 dana od pravomoćnosti rješenja nadležnog trgovačkog suda kojim se odobrava sklapanje ove predstečajne nagodbe , dok će iznos od 4.943,49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VIATOR d.o.o.</w:t>
      </w:r>
      <w:r w:rsidRPr="006B4299">
        <w:rPr>
          <w:noProof/>
          <w:sz w:val="22"/>
          <w:szCs w:val="22"/>
        </w:rPr>
        <w:t>, KRALJA DRŽISLAVA 6, 21000 SPLIT, HRVATSKA, OIB: 64731717121</w:t>
      </w:r>
      <w:r w:rsidR="00E6754F">
        <w:rPr>
          <w:noProof/>
          <w:sz w:val="22"/>
          <w:szCs w:val="22"/>
        </w:rPr>
        <w:t>,</w:t>
      </w:r>
      <w:r w:rsidRPr="006B4299">
        <w:rPr>
          <w:noProof/>
          <w:sz w:val="22"/>
          <w:szCs w:val="22"/>
        </w:rPr>
        <w:t xml:space="preserve"> prema Dužniku ima tražbinu u iznosu 9.525,31 Kn, od kojeg iznosa otpisuje iznos od 5.715,19 Kn koji se odnosi na otpis 60% utvrđenog iznosa tražbine. Dužnik pristaje na otpis naprijed navedenog dijela tražbine te se obvezuje preostali iznos tražbine u iznosu</w:t>
      </w:r>
      <w:r w:rsidR="00E6754F">
        <w:rPr>
          <w:noProof/>
          <w:sz w:val="22"/>
          <w:szCs w:val="22"/>
        </w:rPr>
        <w:t xml:space="preserve"> od 3.810,12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2.667,09 Kn  Dužnik će podmiriti najkasnije u roku od 15 dana od pravomoćnosti rješenja nadležnog trgovačkog suda kojim se odobrava sklapanje ove predstečajne nagodbe , dok će iznos od 1.143,04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VIPNET d.o.o.</w:t>
      </w:r>
      <w:r w:rsidRPr="006B4299">
        <w:rPr>
          <w:noProof/>
          <w:sz w:val="22"/>
          <w:szCs w:val="22"/>
        </w:rPr>
        <w:t>, VRTNI PUT 1, 10000 ZAGREB, HRVATSKA., OIB: 29524210204</w:t>
      </w:r>
      <w:r w:rsidR="00E6754F">
        <w:rPr>
          <w:noProof/>
          <w:sz w:val="22"/>
          <w:szCs w:val="22"/>
        </w:rPr>
        <w:t>,</w:t>
      </w:r>
      <w:r w:rsidRPr="006B4299">
        <w:rPr>
          <w:noProof/>
          <w:sz w:val="22"/>
          <w:szCs w:val="22"/>
        </w:rPr>
        <w:t xml:space="preserve"> prema Dužniku ima tražbinu u iznosu 6.724,53 Kn, od kojeg iznosa otpisuje iznos od 4.034,72 Kn koji se odnosi na otpis 60% utvrđenog iznosa tražbine. Dužnik pristaje na otpis naprijed navedenog dijela tražbine te se obvezuje preostali iznos tražbine u iznosu</w:t>
      </w:r>
      <w:r w:rsidR="00E6754F">
        <w:rPr>
          <w:noProof/>
          <w:sz w:val="22"/>
          <w:szCs w:val="22"/>
        </w:rPr>
        <w:t xml:space="preserve"> od 2.689,81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1.882,87 Kn  Dužnik će podmiriti najkasnije u roku od 15 dana od pravomoćnosti rješenja nadležnog trgovačkog suda kojim se odobrava sklapanje ove predstečajne nagodbe , dok će iznos od 806,94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VUČA AUTOMOBILA PNC</w:t>
      </w:r>
      <w:r w:rsidRPr="006B4299">
        <w:rPr>
          <w:noProof/>
          <w:sz w:val="22"/>
          <w:szCs w:val="22"/>
        </w:rPr>
        <w:t>, vl. Zdravko Protega, GORNJE PROTEGE 29, 22000 ŠIBENIK, HRVATSKA, OIB: 76631157481 prema Dužniku ima tražbinu u iznosu 356,00 Kn, od kojeg iznosa otpisuje iznos od 213,60 Kn koji se odnosi na otpis 60% utvrđenog iznosa tražbine. Dužnik pristaje na otpis naprijed navedenog dijela tražbine te se obvezuje preostali iznos tražbine u izno</w:t>
      </w:r>
      <w:r w:rsidR="00E6754F">
        <w:rPr>
          <w:noProof/>
          <w:sz w:val="22"/>
          <w:szCs w:val="22"/>
        </w:rPr>
        <w:t>su od 142,40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99,68 Kn  Dužnik će podmiriti najkasnije u roku od 15 dana od pravomoćnosti rješenja nadležnog trgovačkog suda kojim se odobrava sklapanje ove predstečajne nagodbe , dok će iznos od 42,72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VUČNA SLUŽBA BOŽIĆ</w:t>
      </w:r>
      <w:r w:rsidRPr="006B4299">
        <w:rPr>
          <w:noProof/>
          <w:sz w:val="22"/>
          <w:szCs w:val="22"/>
        </w:rPr>
        <w:t>, vl Darko Božić, BUDAČKA 251, 53000 GOSPIĆ, HRVATSKA, OIB: 31115450546</w:t>
      </w:r>
      <w:r w:rsidR="00E6754F">
        <w:rPr>
          <w:noProof/>
          <w:sz w:val="22"/>
          <w:szCs w:val="22"/>
        </w:rPr>
        <w:t>,</w:t>
      </w:r>
      <w:r w:rsidRPr="006B4299">
        <w:rPr>
          <w:noProof/>
          <w:sz w:val="22"/>
          <w:szCs w:val="22"/>
        </w:rPr>
        <w:t xml:space="preserve"> prema Dužniku ima tražbinu u iznosu 3.198,00 Kn, od kojeg iznosa otpisuje iznos od 1.918,80 Kn koji se odnosi na otpis 60% utvrđenog iznosa tražbine. Dužnik pristaje na otpis naprijed navedenog dijela tražbine te se obvezuje preostali iznos tražbine u iznosu</w:t>
      </w:r>
      <w:r w:rsidR="00E6754F">
        <w:rPr>
          <w:noProof/>
          <w:sz w:val="22"/>
          <w:szCs w:val="22"/>
        </w:rPr>
        <w:t xml:space="preserve"> od 1.279,20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895,44 Kn  Dužnik će podmiriti najkasnije u roku od 15 dana od pravomoćnosti rješenja nadležnog trgovačkog suda kojim se odobrava sklapanje ove predstečajne nagodbe , dok će iznos od 383,76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WDF DOSTAVA VODE d.o.o.</w:t>
      </w:r>
      <w:r w:rsidRPr="006B4299">
        <w:rPr>
          <w:noProof/>
          <w:sz w:val="22"/>
          <w:szCs w:val="22"/>
        </w:rPr>
        <w:t>, LUDBREŠKA 116 GLOBOČEC, 42230 LUDBREG, HRVATSKA, OIB: 79263523642 prema Dužniku ima tražbinu u iznosu 5.320,00 Kn, od kojeg iznosa otpisuje iznos od 3.192,00 Kn koji se odnosi na otpis 60% utvrđenog iznosa tražbine. Dužnik pristaje na otpis naprijed navedenog dijela tražbine te se obvezuje preostali iznos tražbine u iznosu</w:t>
      </w:r>
      <w:r w:rsidR="00E6754F">
        <w:rPr>
          <w:noProof/>
          <w:sz w:val="22"/>
          <w:szCs w:val="22"/>
        </w:rPr>
        <w:t xml:space="preserve"> od 2.128,00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1.489,60 Kn  Dužnik će podmiriti najkasnije u roku od 15 dana od pravomoćnosti rješenja nadležnog trgovačkog suda kojim se odobrava sklapanje ove predstečajne nagodbe , dok će iznos od 638,40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lastRenderedPageBreak/>
        <w:t xml:space="preserve">Vjerovnik  </w:t>
      </w:r>
      <w:r w:rsidRPr="006B4299">
        <w:rPr>
          <w:b/>
          <w:bCs/>
          <w:noProof/>
          <w:sz w:val="22"/>
          <w:szCs w:val="22"/>
        </w:rPr>
        <w:t>ZAJEDNIČKI OBRT BROD PARKING</w:t>
      </w:r>
      <w:r w:rsidRPr="006B4299">
        <w:rPr>
          <w:noProof/>
          <w:sz w:val="22"/>
          <w:szCs w:val="22"/>
        </w:rPr>
        <w:t>, vl. Josip Jurković i drugi, PILAREVA 20, 35000 SLAVONSKI BROD, HRVATSKA, OIB: 32003214762</w:t>
      </w:r>
      <w:r w:rsidR="00E6754F">
        <w:rPr>
          <w:noProof/>
          <w:sz w:val="22"/>
          <w:szCs w:val="22"/>
        </w:rPr>
        <w:t>,</w:t>
      </w:r>
      <w:r w:rsidRPr="006B4299">
        <w:rPr>
          <w:noProof/>
          <w:sz w:val="22"/>
          <w:szCs w:val="22"/>
        </w:rPr>
        <w:t xml:space="preserve"> prema Dužniku ima tražbinu u iznosu 120,00 Kn, od kojeg iznosa otpisuje iznos od 72,00 Kn koji se odnosi na otpis 60% utvrđenog iznosa tražbine. Dužnik pristaje na otpis naprijed navedenog dijela tražbine te se obvezuje preostali iznos tražbine u izn</w:t>
      </w:r>
      <w:r w:rsidR="00E6754F">
        <w:rPr>
          <w:noProof/>
          <w:sz w:val="22"/>
          <w:szCs w:val="22"/>
        </w:rPr>
        <w:t>osu od 48,00 Kn podmiriti na sl</w:t>
      </w:r>
      <w:r w:rsidRPr="006B4299">
        <w:rPr>
          <w:noProof/>
          <w:sz w:val="22"/>
          <w:szCs w:val="22"/>
        </w:rPr>
        <w:t>jedeći način:</w:t>
      </w:r>
    </w:p>
    <w:p w:rsidRDefault="00801FFD" w:rsidP="00E6754F" w:rsidR="00801FFD" w:rsidRPr="006B4299">
      <w:pPr>
        <w:spacing w:before="120"/>
        <w:jc w:val="both"/>
        <w:rPr>
          <w:sz w:val="22"/>
          <w:szCs w:val="22"/>
        </w:rPr>
      </w:pPr>
      <w:r w:rsidRPr="006B4299">
        <w:rPr>
          <w:noProof/>
          <w:sz w:val="22"/>
          <w:szCs w:val="22"/>
        </w:rPr>
        <w:t>- iznos od 33,60 Kn  Dužnik će podmiriti najkasnije u roku od 15 dana od pravomoćnosti rješenja nadležnog trgovačkog suda kojim se odobrava sklapanje ove predstečajne nagodbe , dok će iznos od 14,40 Kn Dužnik podmiriti u roku od 12 mjeseci od dana  pravomoćnosti rješenja nadležnog trgovačkog suda kojim se odobrava sklapanje ove predstečajne nagodbe.</w:t>
      </w:r>
    </w:p>
    <w:p w:rsidRDefault="00801FFD" w:rsidP="006B4299" w:rsidR="00801FFD" w:rsidRPr="006B4299">
      <w:pPr>
        <w:spacing w:before="120"/>
        <w:jc w:val="both"/>
        <w:rPr>
          <w:noProof/>
          <w:sz w:val="22"/>
          <w:szCs w:val="22"/>
        </w:rPr>
      </w:pPr>
      <w:r w:rsidRPr="006B4299">
        <w:rPr>
          <w:noProof/>
          <w:sz w:val="22"/>
          <w:szCs w:val="22"/>
        </w:rPr>
        <w:t xml:space="preserve">Vjerovnik  </w:t>
      </w:r>
      <w:r w:rsidRPr="006B4299">
        <w:rPr>
          <w:b/>
          <w:bCs/>
          <w:noProof/>
          <w:sz w:val="22"/>
          <w:szCs w:val="22"/>
        </w:rPr>
        <w:t>ZAKLADA POMORSKE TRG. AKADEMIJE "IVO RAČIĆ"</w:t>
      </w:r>
      <w:r w:rsidRPr="006B4299">
        <w:rPr>
          <w:noProof/>
          <w:sz w:val="22"/>
          <w:szCs w:val="22"/>
        </w:rPr>
        <w:t>, ĆIRA CARIĆA 4, 20000 DUBROVNIK, HRVATSKA, OIB: 09740317848</w:t>
      </w:r>
      <w:r w:rsidR="00E6754F">
        <w:rPr>
          <w:noProof/>
          <w:sz w:val="22"/>
          <w:szCs w:val="22"/>
        </w:rPr>
        <w:t>,</w:t>
      </w:r>
      <w:r w:rsidRPr="006B4299">
        <w:rPr>
          <w:noProof/>
          <w:sz w:val="22"/>
          <w:szCs w:val="22"/>
        </w:rPr>
        <w:t xml:space="preserve"> prema Dužniku ima tražbinu u iznosu 32.982,75 Kn, od kojeg iznosa otpisuje iznos od 19.789,65 Kn koji se odnosi na otpis 60% utvrđenog iznosa tražbine. Dužnik pristaje na otpis naprijed navedenog dijela tražbine te se obvezuje preostali iznos tražbine u iznosu </w:t>
      </w:r>
      <w:r w:rsidR="00E6754F">
        <w:rPr>
          <w:noProof/>
          <w:sz w:val="22"/>
          <w:szCs w:val="22"/>
        </w:rPr>
        <w:t>od 13.193,10 Kn podmiriti na sl</w:t>
      </w:r>
      <w:r w:rsidRPr="006B4299">
        <w:rPr>
          <w:noProof/>
          <w:sz w:val="22"/>
          <w:szCs w:val="22"/>
        </w:rPr>
        <w:t>jedeći način:</w:t>
      </w:r>
    </w:p>
    <w:p w:rsidRDefault="00801FFD" w:rsidP="00E6754F" w:rsidR="00801FFD" w:rsidRPr="00E6754F">
      <w:pPr>
        <w:spacing w:before="120"/>
        <w:jc w:val="both"/>
        <w:rPr>
          <w:noProof/>
          <w:sz w:val="22"/>
          <w:szCs w:val="22"/>
        </w:rPr>
      </w:pPr>
      <w:r w:rsidRPr="006B4299">
        <w:rPr>
          <w:noProof/>
          <w:sz w:val="22"/>
          <w:szCs w:val="22"/>
        </w:rPr>
        <w:t>- iznos od 9.235,17 Kn  Dužnik će podmiriti najkasnije u roku od 15 dana od pravomoćnosti rješenja nadležnog trgovačkog suda kojim se odobrava sklapanje ove predstečajne nagodbe , dok će iznos od 3.957,93 Kn Dužnik podmiriti u roku od 12 mjeseci od dana  pravomoćnosti rješenja nadležnog trgovačkog suda kojim se odobrava sklapanje ove predstečajne nagodbe.</w:t>
      </w:r>
    </w:p>
    <w:p w:rsidRDefault="00801FFD" w:rsidP="00801FFD" w:rsidR="00801FFD" w:rsidRPr="004D7F23"/>
    <w:p w:rsidRDefault="00801FFD" w:rsidP="00801FFD" w:rsidR="00801FFD" w:rsidRPr="00E6754F">
      <w:pPr>
        <w:spacing w:lineRule="atLeast" w:line="100"/>
        <w:rPr>
          <w:rFonts w:cs="Tahoma"/>
          <w:b/>
          <w:bCs/>
          <w:color w:val="000000"/>
          <w:sz w:val="22"/>
          <w:szCs w:val="22"/>
        </w:rPr>
      </w:pPr>
      <w:r w:rsidRPr="00E6754F">
        <w:rPr>
          <w:rFonts w:cs="Tahoma"/>
          <w:b/>
          <w:bCs/>
          <w:noProof/>
          <w:sz w:val="22"/>
          <w:szCs w:val="22"/>
        </w:rPr>
        <w:t>Ostali vjerovnici s tražbinom od 250.000,00  do 1.000.000,00 Kn</w:t>
      </w:r>
    </w:p>
    <w:p w:rsidRDefault="00801FFD" w:rsidP="00801FFD" w:rsidR="00801FFD" w:rsidRPr="00E6754F">
      <w:pPr>
        <w:spacing w:after="120" w:before="120"/>
        <w:rPr>
          <w:rFonts w:cs="Tahoma"/>
          <w:color w:val="222222"/>
          <w:sz w:val="22"/>
          <w:szCs w:val="22"/>
        </w:rPr>
      </w:pPr>
      <w:r w:rsidRPr="00E6754F">
        <w:rPr>
          <w:rFonts w:cs="Tahoma"/>
          <w:color w:val="222222"/>
          <w:sz w:val="22"/>
          <w:szCs w:val="22"/>
        </w:rPr>
        <w:t>U ovu grupu spadaju sljedeći Vjerovnici, zajedno sa iznosima njihovih utvrđenih tražbina</w:t>
      </w:r>
    </w:p>
    <w:tbl>
      <w:tblPr>
        <w:tblW w:type="dxa" w:w="10491"/>
        <w:tblInd w:type="dxa" w:w="-318"/>
        <w:tblLayout w:type="fixed"/>
        <w:tblLook w:val="00A0" w:noVBand="0" w:noHBand="0" w:lastColumn="0" w:firstColumn="1" w:lastRow="0" w:firstRow="1"/>
      </w:tblPr>
      <w:tblGrid>
        <w:gridCol w:w="568"/>
        <w:gridCol w:w="1418"/>
        <w:gridCol w:w="2126"/>
        <w:gridCol w:w="2534"/>
        <w:gridCol w:w="1718"/>
        <w:gridCol w:w="2127"/>
      </w:tblGrid>
      <w:tr w:rsidTr="00801FFD" w:rsidR="00801FFD" w:rsidRPr="00EF1084">
        <w:trPr>
          <w:cantSplit/>
          <w:trHeight w:val="397"/>
          <w:tblHeader/>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Naziv vjerovnika</w:t>
            </w:r>
          </w:p>
        </w:tc>
        <w:tc>
          <w:tcPr>
            <w:tcW w:type="dxa" w:w="2534"/>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Adresa vjerovnika</w:t>
            </w:r>
          </w:p>
        </w:tc>
        <w:tc>
          <w:tcPr>
            <w:tcW w:type="dxa" w:w="1718"/>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jc w:val="center"/>
              <w:rPr>
                <w:rFonts w:cs="Tahoma"/>
                <w:b/>
                <w:bCs/>
                <w:color w:val="FFFFFF"/>
                <w:sz w:val="18"/>
                <w:szCs w:val="18"/>
              </w:rPr>
            </w:pPr>
            <w:r w:rsidRPr="00EF1084">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EF1084">
            <w:pPr>
              <w:rPr>
                <w:rFonts w:cs="Tahoma"/>
                <w:b/>
                <w:bCs/>
                <w:color w:val="FFFFFF"/>
                <w:sz w:val="18"/>
                <w:szCs w:val="18"/>
              </w:rPr>
            </w:pPr>
            <w:r w:rsidRPr="00EF1084">
              <w:rPr>
                <w:rFonts w:cs="Tahoma"/>
                <w:b/>
                <w:bCs/>
                <w:color w:val="FFFFFF"/>
                <w:sz w:val="18"/>
                <w:szCs w:val="18"/>
              </w:rPr>
              <w:t>Podgrupa</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Pr>
                <w:rFonts w:cs="Tahoma"/>
                <w:sz w:val="18"/>
                <w:szCs w:val="18"/>
              </w:rPr>
              <w:t>1</w:t>
            </w:r>
          </w:p>
        </w:tc>
        <w:tc>
          <w:tcPr>
            <w:tcW w:type="dxa" w:w="14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29147492766</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P.S.C. ZAGREB d.o.o.</w:t>
            </w:r>
          </w:p>
        </w:tc>
        <w:tc>
          <w:tcPr>
            <w:tcW w:type="dxa" w:w="2534"/>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CAPRAŠKA 3, 10000 ZAGREB, HRVATSKA</w:t>
            </w:r>
          </w:p>
        </w:tc>
        <w:tc>
          <w:tcPr>
            <w:tcW w:type="dxa" w:w="17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254.509,86</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3.2. Ostali vjerovnici s tražbinom od 250.000,00  do 1.000.000,00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Pr>
                <w:rFonts w:cs="Tahoma"/>
                <w:sz w:val="18"/>
                <w:szCs w:val="18"/>
              </w:rPr>
              <w:t>2</w:t>
            </w:r>
          </w:p>
        </w:tc>
        <w:tc>
          <w:tcPr>
            <w:tcW w:type="dxa" w:w="1418"/>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44123621027</w:t>
            </w:r>
          </w:p>
        </w:tc>
        <w:tc>
          <w:tcPr>
            <w:tcW w:type="dxa" w:w="2126"/>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PEUGEOT HRVATSKA d.o.o.</w:t>
            </w:r>
          </w:p>
        </w:tc>
        <w:tc>
          <w:tcPr>
            <w:tcW w:type="dxa" w:w="2534"/>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BANI 75, 10010 ZAGREB, HRVATSKA</w:t>
            </w:r>
          </w:p>
        </w:tc>
        <w:tc>
          <w:tcPr>
            <w:tcW w:type="dxa" w:w="1718"/>
            <w:tcBorders>
              <w:top w:space="0" w:sz="4" w:color="95B3D7" w:val="single"/>
              <w:left w:val="nil"/>
              <w:bottom w:space="0" w:sz="4" w:color="95B3D7" w:val="single"/>
              <w:right w:val="nil"/>
            </w:tcBorders>
            <w:shd w:fill="auto" w:color="auto" w:val="clear"/>
            <w:vAlign w:val="center"/>
          </w:tcPr>
          <w:p w:rsidRDefault="00801FFD" w:rsidP="00801FFD" w:rsidR="00801FFD" w:rsidRPr="00EF1084">
            <w:pPr>
              <w:jc w:val="right"/>
              <w:rPr>
                <w:rFonts w:cs="Tahoma"/>
                <w:sz w:val="18"/>
                <w:szCs w:val="18"/>
              </w:rPr>
            </w:pPr>
            <w:r w:rsidRPr="00EF1084">
              <w:rPr>
                <w:rFonts w:cs="Tahoma"/>
                <w:sz w:val="18"/>
                <w:szCs w:val="18"/>
              </w:rPr>
              <w:t>593.213,67</w:t>
            </w:r>
          </w:p>
        </w:tc>
        <w:tc>
          <w:tcPr>
            <w:tcW w:type="dxa" w:w="2127"/>
            <w:tcBorders>
              <w:top w:space="0" w:sz="4" w:color="95B3D7" w:val="single"/>
              <w:left w:val="nil"/>
              <w:bottom w:space="0" w:sz="4" w:color="95B3D7" w:val="single"/>
              <w:right w:val="nil"/>
            </w:tcBorders>
            <w:shd w:fill="auto" w:color="auto" w:val="clear"/>
            <w:vAlign w:val="center"/>
          </w:tcPr>
          <w:p w:rsidRDefault="00801FFD" w:rsidP="00801FFD" w:rsidR="00801FFD" w:rsidRPr="00EF1084">
            <w:pPr>
              <w:rPr>
                <w:rFonts w:cs="Tahoma"/>
                <w:sz w:val="18"/>
                <w:szCs w:val="18"/>
              </w:rPr>
            </w:pPr>
            <w:r w:rsidRPr="00EF1084">
              <w:rPr>
                <w:rFonts w:cs="Tahoma"/>
                <w:sz w:val="18"/>
                <w:szCs w:val="18"/>
              </w:rPr>
              <w:t>3.2. Ostali vjerovnici s tražbinom od 250.000,00  do 1.000.000,00 Kn</w:t>
            </w:r>
          </w:p>
        </w:tc>
      </w:tr>
      <w:tr w:rsidTr="00801FFD" w:rsidR="00801FFD" w:rsidRPr="00EF1084">
        <w:trPr>
          <w:cantSplit/>
          <w:trHeight w:val="397"/>
        </w:trPr>
        <w:tc>
          <w:tcPr>
            <w:tcW w:type="dxa" w:w="568"/>
            <w:tcBorders>
              <w:top w:space="0" w:sz="4" w:color="95B3D7" w:val="single"/>
              <w:left w:space="0" w:sz="4" w:color="95B3D7" w:val="single"/>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Pr>
                <w:rFonts w:cs="Tahoma"/>
                <w:sz w:val="18"/>
                <w:szCs w:val="18"/>
              </w:rPr>
              <w:t>3</w:t>
            </w:r>
          </w:p>
        </w:tc>
        <w:tc>
          <w:tcPr>
            <w:tcW w:type="dxa" w:w="1418"/>
            <w:tcBorders>
              <w:top w:space="0" w:sz="4" w:color="95B3D7" w:val="single"/>
              <w:left w:val="nil"/>
              <w:bottom w:space="0" w:sz="4" w:color="95B3D7" w:val="single"/>
              <w:right w:val="nil"/>
            </w:tcBorders>
            <w:shd w:themeFillTint="33" w:themeFill="accent1" w:fill="DBE5F1" w:color="auto" w:val="clear"/>
            <w:noWrap/>
            <w:vAlign w:val="center"/>
          </w:tcPr>
          <w:p w:rsidRDefault="00801FFD" w:rsidP="00801FFD" w:rsidR="00801FFD" w:rsidRPr="00EF1084">
            <w:pPr>
              <w:jc w:val="center"/>
              <w:rPr>
                <w:rFonts w:cs="Tahoma"/>
                <w:color w:val="000000"/>
                <w:sz w:val="18"/>
                <w:szCs w:val="18"/>
              </w:rPr>
            </w:pPr>
            <w:r w:rsidRPr="00EF1084">
              <w:rPr>
                <w:rFonts w:cs="Tahoma"/>
                <w:color w:val="000000"/>
                <w:sz w:val="18"/>
                <w:szCs w:val="18"/>
              </w:rPr>
              <w:t>26261419142</w:t>
            </w:r>
          </w:p>
        </w:tc>
        <w:tc>
          <w:tcPr>
            <w:tcW w:type="dxa" w:w="2126"/>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TOYOTA CROATIA d.o.o.</w:t>
            </w:r>
          </w:p>
        </w:tc>
        <w:tc>
          <w:tcPr>
            <w:tcW w:type="dxa" w:w="2534"/>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color w:val="000000"/>
                <w:sz w:val="18"/>
                <w:szCs w:val="18"/>
              </w:rPr>
            </w:pPr>
            <w:r w:rsidRPr="00EF1084">
              <w:rPr>
                <w:rFonts w:cs="Tahoma"/>
                <w:color w:val="000000"/>
                <w:sz w:val="18"/>
                <w:szCs w:val="18"/>
              </w:rPr>
              <w:t>BANI 110, 10010 ZAGREB, HRVATSKA</w:t>
            </w:r>
          </w:p>
        </w:tc>
        <w:tc>
          <w:tcPr>
            <w:tcW w:type="dxa" w:w="1718"/>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jc w:val="right"/>
              <w:rPr>
                <w:rFonts w:cs="Tahoma"/>
                <w:sz w:val="18"/>
                <w:szCs w:val="18"/>
              </w:rPr>
            </w:pPr>
            <w:r w:rsidRPr="00EF1084">
              <w:rPr>
                <w:rFonts w:cs="Tahoma"/>
                <w:sz w:val="18"/>
                <w:szCs w:val="18"/>
              </w:rPr>
              <w:t>818.356,65</w:t>
            </w:r>
          </w:p>
        </w:tc>
        <w:tc>
          <w:tcPr>
            <w:tcW w:type="dxa" w:w="2127"/>
            <w:tcBorders>
              <w:top w:space="0" w:sz="4" w:color="95B3D7" w:val="single"/>
              <w:left w:val="nil"/>
              <w:bottom w:space="0" w:sz="4" w:color="95B3D7" w:val="single"/>
              <w:right w:val="nil"/>
            </w:tcBorders>
            <w:shd w:themeFillTint="33" w:themeFill="accent1" w:fill="DBE5F1" w:color="auto" w:val="clear"/>
            <w:vAlign w:val="center"/>
          </w:tcPr>
          <w:p w:rsidRDefault="00801FFD" w:rsidP="00801FFD" w:rsidR="00801FFD" w:rsidRPr="00EF1084">
            <w:pPr>
              <w:rPr>
                <w:rFonts w:cs="Tahoma"/>
                <w:sz w:val="18"/>
                <w:szCs w:val="18"/>
              </w:rPr>
            </w:pPr>
            <w:r w:rsidRPr="00EF1084">
              <w:rPr>
                <w:rFonts w:cs="Tahoma"/>
                <w:sz w:val="18"/>
                <w:szCs w:val="18"/>
              </w:rPr>
              <w:t>3.2. Ostali vjerovnici s tražbinom od 250.000,00  do 1.000.000,00 Kn</w:t>
            </w:r>
          </w:p>
        </w:tc>
      </w:tr>
      <w:tr w:rsidTr="00801FFD" w:rsidR="00801FFD" w:rsidRPr="00EF1084">
        <w:trPr>
          <w:cantSplit/>
          <w:trHeight w:val="397"/>
        </w:trPr>
        <w:tc>
          <w:tcPr>
            <w:tcW w:type="dxa" w:w="1986"/>
            <w:gridSpan w:val="2"/>
            <w:tcBorders>
              <w:top w:space="0" w:sz="6" w:color="4F81BD" w:val="double"/>
              <w:left w:space="0" w:sz="4" w:color="95B3D7" w:val="single"/>
              <w:bottom w:space="0" w:sz="4" w:color="95B3D7" w:val="single"/>
              <w:right w:val="nil"/>
            </w:tcBorders>
            <w:shd w:fill="auto" w:color="auto" w:val="clear"/>
            <w:noWrap/>
            <w:vAlign w:val="center"/>
          </w:tcPr>
          <w:p w:rsidRDefault="00801FFD" w:rsidP="00801FFD" w:rsidR="00801FFD" w:rsidRPr="00EF1084">
            <w:pPr>
              <w:rPr>
                <w:rFonts w:cs="Tahoma"/>
                <w:b/>
                <w:bCs/>
                <w:sz w:val="18"/>
                <w:szCs w:val="18"/>
              </w:rPr>
            </w:pPr>
            <w:r w:rsidRPr="00EF1084">
              <w:rPr>
                <w:rFonts w:cs="Tahoma"/>
                <w:b/>
                <w:bCs/>
                <w:sz w:val="18"/>
                <w:szCs w:val="18"/>
              </w:rPr>
              <w:t>Ukupno:</w:t>
            </w:r>
          </w:p>
        </w:tc>
        <w:tc>
          <w:tcPr>
            <w:tcW w:type="dxa" w:w="2126"/>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c>
          <w:tcPr>
            <w:tcW w:type="dxa" w:w="2534"/>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c>
          <w:tcPr>
            <w:tcW w:type="dxa" w:w="1718"/>
            <w:tcBorders>
              <w:top w:space="0" w:sz="6" w:color="4F81BD" w:val="double"/>
              <w:left w:val="nil"/>
              <w:bottom w:space="0" w:sz="4" w:color="95B3D7" w:val="single"/>
              <w:right w:val="nil"/>
            </w:tcBorders>
            <w:shd w:fill="auto" w:color="auto" w:val="clear"/>
            <w:noWrap/>
            <w:vAlign w:val="center"/>
          </w:tcPr>
          <w:p w:rsidRDefault="00801FFD" w:rsidP="00801FFD" w:rsidR="00801FFD" w:rsidRPr="00EF1084">
            <w:pPr>
              <w:jc w:val="right"/>
              <w:rPr>
                <w:rFonts w:cs="Tahoma"/>
                <w:b/>
                <w:bCs/>
                <w:color w:val="000000"/>
                <w:sz w:val="18"/>
                <w:szCs w:val="18"/>
              </w:rPr>
            </w:pPr>
            <w:r w:rsidRPr="001C3540">
              <w:rPr>
                <w:rFonts w:cs="Tahoma"/>
                <w:b/>
                <w:bCs/>
                <w:color w:val="000000"/>
                <w:sz w:val="18"/>
                <w:szCs w:val="18"/>
              </w:rPr>
              <w:t>1.666.080,18</w:t>
            </w:r>
          </w:p>
        </w:tc>
        <w:tc>
          <w:tcPr>
            <w:tcW w:type="dxa" w:w="2127"/>
            <w:tcBorders>
              <w:top w:space="0" w:sz="6" w:color="4F81BD" w:val="double"/>
              <w:left w:val="nil"/>
              <w:bottom w:space="0" w:sz="4" w:color="95B3D7" w:val="single"/>
              <w:right w:val="nil"/>
            </w:tcBorders>
            <w:shd w:fill="auto" w:color="auto" w:val="clear"/>
            <w:vAlign w:val="center"/>
          </w:tcPr>
          <w:p w:rsidRDefault="00801FFD" w:rsidP="00801FFD" w:rsidR="00801FFD" w:rsidRPr="00EF1084">
            <w:pPr>
              <w:rPr>
                <w:rFonts w:cs="Tahoma"/>
                <w:b/>
                <w:bCs/>
                <w:sz w:val="18"/>
                <w:szCs w:val="18"/>
              </w:rPr>
            </w:pPr>
          </w:p>
        </w:tc>
      </w:tr>
    </w:tbl>
    <w:p w:rsidRDefault="00801FFD" w:rsidP="00801FFD" w:rsidR="00801FFD" w:rsidRPr="00E41E8B">
      <w:pPr>
        <w:rPr>
          <w:rFonts w:cs="Tahoma"/>
          <w:color w:val="222222"/>
        </w:rPr>
      </w:pPr>
    </w:p>
    <w:p w:rsidRDefault="00801FFD" w:rsidP="00E6754F" w:rsidR="00801FFD" w:rsidRPr="00E6754F">
      <w:pPr>
        <w:jc w:val="both"/>
        <w:rPr>
          <w:color w:val="222222"/>
          <w:sz w:val="22"/>
          <w:szCs w:val="22"/>
        </w:rPr>
      </w:pPr>
      <w:r w:rsidRPr="00E6754F">
        <w:rPr>
          <w:color w:val="222222"/>
          <w:sz w:val="22"/>
          <w:szCs w:val="22"/>
        </w:rPr>
        <w:t>Dužnik i Vjerovnici koji spadaju u grupu tijela o</w:t>
      </w:r>
      <w:r w:rsidRPr="00E6754F">
        <w:rPr>
          <w:color w:val="000000"/>
          <w:sz w:val="22"/>
          <w:szCs w:val="22"/>
        </w:rPr>
        <w:t>stali vjerovnici sa tražbinom preko kn 250.000,00</w:t>
      </w:r>
      <w:r w:rsidRPr="00E6754F">
        <w:rPr>
          <w:color w:val="222222"/>
          <w:sz w:val="22"/>
          <w:szCs w:val="22"/>
        </w:rPr>
        <w:t xml:space="preserve"> suglasno utvrđuju da će otpisati 50% utvrđene tražbine svakog navedenog vjerovnika iz ove grupe Vjerovnika, pri čemu će se preostali iznos od 50% utvrđene tražbine podmiriti kroz 12 mjeseci, i to na sljedeći način.</w:t>
      </w:r>
    </w:p>
    <w:p w:rsidRDefault="00801FFD" w:rsidP="00801FFD" w:rsidR="00801FFD" w:rsidRPr="004D7F23"/>
    <w:p w:rsidRDefault="00801FFD" w:rsidP="00E6754F" w:rsidR="00801FFD" w:rsidRPr="00E6754F">
      <w:pPr>
        <w:jc w:val="both"/>
        <w:rPr>
          <w:color w:val="222222"/>
          <w:sz w:val="22"/>
          <w:szCs w:val="22"/>
        </w:rPr>
      </w:pPr>
      <w:r w:rsidRPr="00E6754F">
        <w:rPr>
          <w:color w:val="222222"/>
          <w:sz w:val="22"/>
          <w:szCs w:val="22"/>
        </w:rPr>
        <w:t>Vjerovnici ove grupe vjerovnika suglasni su da će se 70% od preostalog iznosa od 50% utvrđene tražbine podmiriti u roku od 15 dana od dana pravomoćnosti rješenja nadležnog trgovačkog suda kojim se odobrava sklapanje ove predstečajne nagodbe, dok će se 30% od preostalog iznosa od 50% utvrđene tražbine podmiriti u roku od 12 mjeseci od dana pravomoćnosti rješenja nadležnog trgovačkog suda kojim se odobrava sklapanje ove predstečajne nagodbe, bez obračuna kamata, i to kako slijedi:</w:t>
      </w:r>
    </w:p>
    <w:p w:rsidRDefault="00801FFD" w:rsidP="00E6754F" w:rsidR="00801FFD" w:rsidRPr="00E6754F">
      <w:pPr>
        <w:spacing w:before="120"/>
        <w:jc w:val="both"/>
        <w:rPr>
          <w:noProof/>
          <w:sz w:val="22"/>
          <w:szCs w:val="22"/>
        </w:rPr>
      </w:pPr>
      <w:r w:rsidRPr="00E6754F">
        <w:rPr>
          <w:noProof/>
          <w:sz w:val="22"/>
          <w:szCs w:val="22"/>
        </w:rPr>
        <w:t xml:space="preserve">Vjerovnik  </w:t>
      </w:r>
      <w:r w:rsidRPr="00E6754F">
        <w:rPr>
          <w:b/>
          <w:bCs/>
          <w:noProof/>
          <w:sz w:val="22"/>
          <w:szCs w:val="22"/>
        </w:rPr>
        <w:t>P.S.C. ZAGREB d.o.o.</w:t>
      </w:r>
      <w:r w:rsidRPr="00E6754F">
        <w:rPr>
          <w:noProof/>
          <w:sz w:val="22"/>
          <w:szCs w:val="22"/>
        </w:rPr>
        <w:t>, CAPRAŠKA 3, 10000 ZAGREB, HRVATSKA, OIB: 29147492766</w:t>
      </w:r>
      <w:r w:rsidR="00A740C2">
        <w:rPr>
          <w:noProof/>
          <w:sz w:val="22"/>
          <w:szCs w:val="22"/>
        </w:rPr>
        <w:t>,</w:t>
      </w:r>
      <w:r w:rsidRPr="00E6754F">
        <w:rPr>
          <w:noProof/>
          <w:sz w:val="22"/>
          <w:szCs w:val="22"/>
        </w:rPr>
        <w:t xml:space="preserve"> prema Dužniku ima tražbinu u iznosu 254.509,86 Kn, od kojeg iznosa otpisuje iznos od 127.254,93 Kn koji se odnosi na otpis 50% utvrđenog iznosa tražbine. Dužnik pristaje na otpis naprijed navedenog dijela tražbine te se obvezuje preostali iznos tražbine u iznosu od 127.25</w:t>
      </w:r>
      <w:r w:rsidR="00A740C2">
        <w:rPr>
          <w:noProof/>
          <w:sz w:val="22"/>
          <w:szCs w:val="22"/>
        </w:rPr>
        <w:t>4,93 Kn podmiriti na sl</w:t>
      </w:r>
      <w:r w:rsidRPr="00E6754F">
        <w:rPr>
          <w:noProof/>
          <w:sz w:val="22"/>
          <w:szCs w:val="22"/>
        </w:rPr>
        <w:t>jedeći način:</w:t>
      </w:r>
    </w:p>
    <w:p w:rsidRDefault="00801FFD" w:rsidP="00E6754F" w:rsidR="00801FFD" w:rsidRPr="00E6754F">
      <w:pPr>
        <w:spacing w:before="120"/>
        <w:jc w:val="both"/>
        <w:rPr>
          <w:noProof/>
          <w:sz w:val="22"/>
          <w:szCs w:val="22"/>
        </w:rPr>
      </w:pPr>
      <w:r w:rsidRPr="00E6754F">
        <w:rPr>
          <w:noProof/>
          <w:sz w:val="22"/>
          <w:szCs w:val="22"/>
        </w:rPr>
        <w:t xml:space="preserve">- iznos od 89.078,45 Kn  Dužnik će podmiriti najkasnije u roku od 15 dana od pravomoćnosti rješenja nadležnog trgovačkog suda kojim se odobrava sklapanje ove predstečajne nagodbe , dok će iznos od </w:t>
      </w:r>
      <w:r w:rsidRPr="00E6754F">
        <w:rPr>
          <w:noProof/>
          <w:sz w:val="22"/>
          <w:szCs w:val="22"/>
        </w:rPr>
        <w:lastRenderedPageBreak/>
        <w:t>38.176,48 Kn Dužnik podmiriti u roku od 12 mjeseci od dana  pravomoćnosti rješenja nadležnog trgovačkog suda kojim se odobrava sklapanje ove predstečajne nagodbe.</w:t>
      </w:r>
    </w:p>
    <w:p w:rsidRDefault="00801FFD" w:rsidP="00A740C2" w:rsidR="00801FFD" w:rsidRPr="00E6754F">
      <w:pPr>
        <w:pStyle w:val="Standard"/>
        <w:spacing w:before="120"/>
        <w:rPr>
          <w:rFonts w:hAnsi="Times New Roman" w:ascii="Times New Roman"/>
          <w:sz w:val="22"/>
          <w:szCs w:val="22"/>
        </w:rPr>
      </w:pPr>
      <w:r w:rsidRPr="00E6754F">
        <w:rPr>
          <w:rFonts w:hAnsi="Times New Roman" w:ascii="Times New Roman"/>
          <w:sz w:val="22"/>
          <w:szCs w:val="22"/>
        </w:rPr>
        <w:t>Sklapanjem ove predstečajne nagodbe, Vjerovnik utvrđuje da neće imati nikakvih potraživanja prema jamcima, jamcima platcima, sudužnicima, niti prema bilo kojoj drugoj osobi koja je na bilo koji način odgovarala za obveze Dužnika koje su predmet ove predstečajne nagodbe.</w:t>
      </w:r>
    </w:p>
    <w:p w:rsidRDefault="00801FFD" w:rsidP="00E6754F" w:rsidR="00801FFD" w:rsidRPr="00E6754F">
      <w:pPr>
        <w:spacing w:before="120"/>
        <w:jc w:val="both"/>
        <w:rPr>
          <w:noProof/>
          <w:sz w:val="22"/>
          <w:szCs w:val="22"/>
        </w:rPr>
      </w:pPr>
      <w:r w:rsidRPr="00E6754F">
        <w:rPr>
          <w:noProof/>
          <w:sz w:val="22"/>
          <w:szCs w:val="22"/>
        </w:rPr>
        <w:t xml:space="preserve">Vjerovnik  </w:t>
      </w:r>
      <w:r w:rsidRPr="00E6754F">
        <w:rPr>
          <w:b/>
          <w:bCs/>
          <w:noProof/>
          <w:sz w:val="22"/>
          <w:szCs w:val="22"/>
        </w:rPr>
        <w:t>PEUGEOT HRVATSKA d.o.o.</w:t>
      </w:r>
      <w:r w:rsidRPr="00E6754F">
        <w:rPr>
          <w:noProof/>
          <w:sz w:val="22"/>
          <w:szCs w:val="22"/>
        </w:rPr>
        <w:t>, BANI 75, 10010 ZAGREB, HRVATSKA, OIB: 44123621027</w:t>
      </w:r>
      <w:r w:rsidR="00A740C2">
        <w:rPr>
          <w:noProof/>
          <w:sz w:val="22"/>
          <w:szCs w:val="22"/>
        </w:rPr>
        <w:t>,</w:t>
      </w:r>
      <w:r w:rsidRPr="00E6754F">
        <w:rPr>
          <w:noProof/>
          <w:sz w:val="22"/>
          <w:szCs w:val="22"/>
        </w:rPr>
        <w:t xml:space="preserve"> prema Dužniku ima tražbinu u iznosu 593.213,67 Kn, od kojeg iznosa otpisuje iznos od 296.606,84 Kn koji se odnosi na otpis 50% utvrđenog iznosa tražbine. Dužnik pristaje na otpis naprijed navedenog dijela tražbine te se obvezuje preostali iznos tražbine u iznosu od 2</w:t>
      </w:r>
      <w:r w:rsidR="00A740C2">
        <w:rPr>
          <w:noProof/>
          <w:sz w:val="22"/>
          <w:szCs w:val="22"/>
        </w:rPr>
        <w:t>96.606,84 Kn podmiriti na sl</w:t>
      </w:r>
      <w:r w:rsidRPr="00E6754F">
        <w:rPr>
          <w:noProof/>
          <w:sz w:val="22"/>
          <w:szCs w:val="22"/>
        </w:rPr>
        <w:t>jedeći način:</w:t>
      </w:r>
    </w:p>
    <w:p w:rsidRDefault="00801FFD" w:rsidP="00E6754F" w:rsidR="00801FFD" w:rsidRPr="00E6754F">
      <w:pPr>
        <w:spacing w:before="120"/>
        <w:jc w:val="both"/>
        <w:rPr>
          <w:noProof/>
          <w:sz w:val="22"/>
          <w:szCs w:val="22"/>
        </w:rPr>
      </w:pPr>
      <w:r w:rsidRPr="00E6754F">
        <w:rPr>
          <w:noProof/>
          <w:sz w:val="22"/>
          <w:szCs w:val="22"/>
        </w:rPr>
        <w:t>- iznos od 207.624,78 Kn  Dužnik će podmiriti najkasnije u roku od 15 dana od pravomoćnosti rješenja nadležnog trgovačkog suda kojim se odobrava sklapanje ove predstečajne nagodbe , dok će iznos od 88.982,05 Kn Dužnik podmiri</w:t>
      </w:r>
      <w:r w:rsidR="00A740C2">
        <w:rPr>
          <w:noProof/>
          <w:sz w:val="22"/>
          <w:szCs w:val="22"/>
        </w:rPr>
        <w:t>ti u roku od 12 mjeseci od dana</w:t>
      </w:r>
      <w:r w:rsidRPr="00E6754F">
        <w:rPr>
          <w:noProof/>
          <w:sz w:val="22"/>
          <w:szCs w:val="22"/>
        </w:rPr>
        <w:t xml:space="preserve"> pravomoćnosti rješenja nadležnog trgovačkog suda kojim se odobrava sklapanje ove predstečajne nagodbe.</w:t>
      </w:r>
    </w:p>
    <w:p w:rsidRDefault="00801FFD" w:rsidP="00A740C2" w:rsidR="00801FFD" w:rsidRPr="00E6754F">
      <w:pPr>
        <w:pStyle w:val="Standard"/>
        <w:spacing w:before="120"/>
        <w:rPr>
          <w:rFonts w:hAnsi="Times New Roman" w:ascii="Times New Roman"/>
          <w:sz w:val="22"/>
          <w:szCs w:val="22"/>
        </w:rPr>
      </w:pPr>
      <w:r w:rsidRPr="00E6754F">
        <w:rPr>
          <w:rFonts w:hAnsi="Times New Roman" w:ascii="Times New Roman"/>
          <w:sz w:val="22"/>
          <w:szCs w:val="22"/>
        </w:rPr>
        <w:t>Sklapanjem ove predstečajne nagodbe, Vjerovnik utvrđuje da neće imati nikakvih potraživanja prema jamcima, jamcima platcima, sudužnicima, niti prema bilo kojoj drugoj osobi koja je na bilo koji način odgovarala za obveze Dužnika koje su predmet ove predstečajne nagodbe.</w:t>
      </w:r>
    </w:p>
    <w:p w:rsidRDefault="00801FFD" w:rsidP="00E6754F" w:rsidR="00801FFD" w:rsidRPr="00E6754F">
      <w:pPr>
        <w:spacing w:before="120"/>
        <w:jc w:val="both"/>
        <w:rPr>
          <w:noProof/>
          <w:sz w:val="22"/>
          <w:szCs w:val="22"/>
        </w:rPr>
      </w:pPr>
      <w:r w:rsidRPr="00E6754F">
        <w:rPr>
          <w:noProof/>
          <w:sz w:val="22"/>
          <w:szCs w:val="22"/>
        </w:rPr>
        <w:t xml:space="preserve">Vjerovnik  </w:t>
      </w:r>
      <w:r w:rsidRPr="00E6754F">
        <w:rPr>
          <w:b/>
          <w:bCs/>
          <w:noProof/>
          <w:sz w:val="22"/>
          <w:szCs w:val="22"/>
        </w:rPr>
        <w:t>TOYOTA CROATIA d.o.o.</w:t>
      </w:r>
      <w:r w:rsidRPr="00E6754F">
        <w:rPr>
          <w:noProof/>
          <w:sz w:val="22"/>
          <w:szCs w:val="22"/>
        </w:rPr>
        <w:t>, BANI 110, 10010 ZAGREB, HRVATSKA, OIB: 26261419142</w:t>
      </w:r>
      <w:r w:rsidR="00A740C2">
        <w:rPr>
          <w:noProof/>
          <w:sz w:val="22"/>
          <w:szCs w:val="22"/>
        </w:rPr>
        <w:t>,</w:t>
      </w:r>
      <w:r w:rsidRPr="00E6754F">
        <w:rPr>
          <w:noProof/>
          <w:sz w:val="22"/>
          <w:szCs w:val="22"/>
        </w:rPr>
        <w:t xml:space="preserve"> prema Dužniku ima tražbinu u iznosu 818.356,65 Kn, od kojeg iznosa otpisuje iznos od 409.178,33 Kn koji se odnosi na otpis 50% utvrđenog iznosa tražbine. Dužnik pristaje na otpis naprijed navedenog dijela tražbine te se obvezuje preostali iznos tražbine u iznosu o</w:t>
      </w:r>
      <w:r w:rsidR="00A740C2">
        <w:rPr>
          <w:noProof/>
          <w:sz w:val="22"/>
          <w:szCs w:val="22"/>
        </w:rPr>
        <w:t>d 409.178,33 Kn podmiriti na sl</w:t>
      </w:r>
      <w:r w:rsidRPr="00E6754F">
        <w:rPr>
          <w:noProof/>
          <w:sz w:val="22"/>
          <w:szCs w:val="22"/>
        </w:rPr>
        <w:t>jedeći način:</w:t>
      </w:r>
    </w:p>
    <w:p w:rsidRDefault="00801FFD" w:rsidP="00E6754F" w:rsidR="00801FFD" w:rsidRPr="00E6754F">
      <w:pPr>
        <w:spacing w:before="120"/>
        <w:jc w:val="both"/>
        <w:rPr>
          <w:noProof/>
          <w:sz w:val="22"/>
          <w:szCs w:val="22"/>
        </w:rPr>
      </w:pPr>
      <w:r w:rsidRPr="00E6754F">
        <w:rPr>
          <w:noProof/>
          <w:sz w:val="22"/>
          <w:szCs w:val="22"/>
        </w:rPr>
        <w:t>- iznos od 286.424,83 Kn  Dužnik će podmiriti najkasnije u roku od 15 dana od pravomoćnosti rješenja nadležnog trgovačkog suda kojim se odobrava skl</w:t>
      </w:r>
      <w:r w:rsidR="00A740C2">
        <w:rPr>
          <w:noProof/>
          <w:sz w:val="22"/>
          <w:szCs w:val="22"/>
        </w:rPr>
        <w:t>apanje ove predstečajne nagodbe</w:t>
      </w:r>
      <w:r w:rsidRPr="00E6754F">
        <w:rPr>
          <w:noProof/>
          <w:sz w:val="22"/>
          <w:szCs w:val="22"/>
        </w:rPr>
        <w:t>, dok će iznos od 122.753,50 Kn Dužnik podmiriti u roku od 12 mjeseci od dana  pravomoćnosti rješenja nadležnog trgovačkog suda kojim se odobrava sklapanje ove predstečajne nagodbe.</w:t>
      </w:r>
    </w:p>
    <w:p w:rsidRDefault="00801FFD" w:rsidP="00665B79" w:rsidR="00801FFD" w:rsidRPr="00665B79">
      <w:pPr>
        <w:pStyle w:val="Standard"/>
        <w:spacing w:before="120"/>
        <w:rPr>
          <w:rFonts w:hAnsi="Times New Roman" w:ascii="Times New Roman"/>
          <w:sz w:val="22"/>
          <w:szCs w:val="22"/>
        </w:rPr>
      </w:pPr>
      <w:r w:rsidRPr="00E6754F">
        <w:rPr>
          <w:rFonts w:hAnsi="Times New Roman" w:ascii="Times New Roman"/>
          <w:sz w:val="22"/>
          <w:szCs w:val="22"/>
        </w:rPr>
        <w:t>Sklapanjem ove predstečajne nagodbe, Vjerovnik utvrđuje da neće imati nikakvih potraživanja prema jamcima, jamcima platcima, sudužnicima, niti prema bilo kojoj drugoj osobi koja je na bilo koji način odgovarala za obveze Dužnika koje su predmet ove predstečajne nagodbe.</w:t>
      </w:r>
    </w:p>
    <w:p w:rsidRDefault="00801FFD" w:rsidP="00801FFD" w:rsidR="00801FFD" w:rsidRPr="00DC6455"/>
    <w:p w:rsidRDefault="00801FFD" w:rsidP="00801FFD" w:rsidR="00801FFD" w:rsidRPr="00665B79">
      <w:pPr>
        <w:spacing w:lineRule="atLeast" w:line="100"/>
        <w:rPr>
          <w:b/>
          <w:bCs/>
          <w:color w:val="000000"/>
          <w:sz w:val="22"/>
          <w:szCs w:val="22"/>
        </w:rPr>
      </w:pPr>
      <w:r w:rsidRPr="00665B79">
        <w:rPr>
          <w:b/>
          <w:bCs/>
          <w:noProof/>
          <w:sz w:val="22"/>
          <w:szCs w:val="22"/>
        </w:rPr>
        <w:t>Ostali vjerovnici s tražbinom većom od 1.000.000,00 Kn</w:t>
      </w:r>
    </w:p>
    <w:p w:rsidRDefault="00801FFD" w:rsidP="00801FFD" w:rsidR="00801FFD" w:rsidRPr="00665B79">
      <w:pPr>
        <w:spacing w:lineRule="atLeast" w:line="100"/>
        <w:rPr>
          <w:b/>
          <w:bCs/>
          <w:color w:val="000000"/>
          <w:sz w:val="22"/>
          <w:szCs w:val="22"/>
        </w:rPr>
      </w:pPr>
    </w:p>
    <w:p w:rsidRDefault="00801FFD" w:rsidP="00801FFD" w:rsidR="00801FFD" w:rsidRPr="00665B79">
      <w:pPr>
        <w:rPr>
          <w:color w:val="222222"/>
          <w:sz w:val="22"/>
          <w:szCs w:val="22"/>
        </w:rPr>
      </w:pPr>
      <w:r w:rsidRPr="00665B79">
        <w:rPr>
          <w:color w:val="222222"/>
          <w:sz w:val="22"/>
          <w:szCs w:val="22"/>
        </w:rPr>
        <w:t>U ovu grupu spadaju sljedeći Vjerovnici, zajedno sa iznosima njihovih utvrđenih tražbina</w:t>
      </w:r>
    </w:p>
    <w:p w:rsidRDefault="00801FFD" w:rsidP="00801FFD" w:rsidR="00801FFD">
      <w:pPr>
        <w:rPr>
          <w:rFonts w:cs="Tahoma"/>
          <w:color w:val="222222"/>
        </w:rPr>
      </w:pP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801FFD" w:rsidR="00801FFD" w:rsidRPr="0064603D">
        <w:trPr>
          <w:cantSplit/>
          <w:trHeight w:val="284"/>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Podgrupa</w:t>
            </w:r>
          </w:p>
        </w:tc>
      </w:tr>
      <w:tr w:rsidTr="00801FFD" w:rsidR="00801FFD" w:rsidRPr="0064603D">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64603D">
            <w:pPr>
              <w:jc w:val="right"/>
              <w:rPr>
                <w:rFonts w:cs="Tahoma"/>
                <w:sz w:val="18"/>
                <w:szCs w:val="18"/>
              </w:rPr>
            </w:pPr>
            <w:r w:rsidRPr="0064603D">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jc w:val="center"/>
              <w:rPr>
                <w:rFonts w:cs="Tahoma"/>
                <w:sz w:val="18"/>
                <w:szCs w:val="18"/>
              </w:rPr>
            </w:pP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AUTOHELLAS TOURIST AND TRADING ANONYMOUS COMPANY</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VILTANIOTI STREET 31, KIFISSIA, GRČKA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jc w:val="right"/>
              <w:rPr>
                <w:rFonts w:cs="Tahoma"/>
                <w:sz w:val="18"/>
                <w:szCs w:val="18"/>
              </w:rPr>
            </w:pPr>
            <w:r w:rsidRPr="0064603D">
              <w:rPr>
                <w:rFonts w:cs="Tahoma"/>
                <w:sz w:val="18"/>
                <w:szCs w:val="18"/>
              </w:rPr>
              <w:t>1.291.493,94</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3.3. Ostali vjerovnici s tražbinom većom od 1.000.000,00 Kn</w:t>
            </w:r>
          </w:p>
        </w:tc>
      </w:tr>
      <w:tr w:rsidTr="00801FFD" w:rsidR="00801FFD" w:rsidRPr="0064603D">
        <w:trPr>
          <w:cantSplit/>
          <w:trHeight w:val="284"/>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64603D">
            <w:pPr>
              <w:rPr>
                <w:rFonts w:cs="Tahoma"/>
                <w:b/>
                <w:bCs/>
                <w:sz w:val="18"/>
                <w:szCs w:val="18"/>
              </w:rPr>
            </w:pPr>
            <w:r w:rsidRPr="0064603D">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1701"/>
            <w:tcBorders>
              <w:top w:space="0" w:sz="6" w:color="4F81BD" w:val="double"/>
              <w:left w:val="nil"/>
              <w:bottom w:space="0" w:sz="4" w:color="95B3D7" w:val="single"/>
              <w:right w:val="nil"/>
            </w:tcBorders>
            <w:noWrap/>
            <w:vAlign w:val="center"/>
          </w:tcPr>
          <w:p w:rsidRDefault="00801FFD" w:rsidP="00801FFD" w:rsidR="00801FFD" w:rsidRPr="0064603D">
            <w:pPr>
              <w:jc w:val="right"/>
              <w:rPr>
                <w:rFonts w:cs="Tahoma"/>
                <w:b/>
                <w:bCs/>
                <w:sz w:val="18"/>
                <w:szCs w:val="18"/>
              </w:rPr>
            </w:pPr>
            <w:r w:rsidRPr="0064603D">
              <w:rPr>
                <w:rFonts w:cs="Tahoma"/>
                <w:b/>
                <w:bCs/>
                <w:sz w:val="18"/>
                <w:szCs w:val="18"/>
              </w:rPr>
              <w:t>1.291.493,94</w:t>
            </w:r>
          </w:p>
        </w:tc>
        <w:tc>
          <w:tcPr>
            <w:tcW w:type="dxa" w:w="2127"/>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r>
    </w:tbl>
    <w:p w:rsidRDefault="00801FFD" w:rsidP="00665B79" w:rsidR="00801FFD" w:rsidRPr="00665B79">
      <w:pPr>
        <w:spacing w:before="240"/>
        <w:jc w:val="both"/>
        <w:rPr>
          <w:sz w:val="22"/>
          <w:szCs w:val="22"/>
        </w:rPr>
      </w:pPr>
      <w:r w:rsidRPr="00665B79">
        <w:rPr>
          <w:sz w:val="22"/>
          <w:szCs w:val="22"/>
        </w:rPr>
        <w:t>Dužnik i Vjerovnik koji spada u grupu tijela ostali vjerovnici sa tražbinom većom od kn 1.000.000,00 suglasno utvrđuju da će otpisati 50% utvrđene tražbine vjerovnika iz ove grupe, pri čemu će se preostali iznos od 50% utvrđene tražbine podmiriti kroz 12 mjeseci, i to na sljedeći način.</w:t>
      </w:r>
    </w:p>
    <w:p w:rsidRDefault="00801FFD" w:rsidP="00665B79" w:rsidR="00801FFD" w:rsidRPr="00665B79">
      <w:pPr>
        <w:spacing w:before="120"/>
        <w:jc w:val="both"/>
        <w:rPr>
          <w:sz w:val="22"/>
          <w:szCs w:val="22"/>
        </w:rPr>
      </w:pPr>
      <w:r w:rsidRPr="00665B79">
        <w:rPr>
          <w:sz w:val="22"/>
          <w:szCs w:val="22"/>
        </w:rPr>
        <w:t>Vjerovnik ove grupe vjerovnika suglasan je da će se 70% od preostalog iznosa od 50% utvrđene tražbine podmiriti u roku od 15 dana od dana pravomoćnosti rješenja nadležnog trgovačkog suda kojim se odobrava sklapanje ove predstečajne nagodbe, dok će se 30% od preostalog iznosa od 50% utvrđene tražbine podmiriti u roku od 12 mjeseci od dana pravomoćnosti rješenja nadležnog trgovačkog suda kojim se odobrava sklapanje ove predstečajne nagodbe, bez obračuna kamata, i to kako slijedi:</w:t>
      </w:r>
    </w:p>
    <w:p w:rsidRDefault="00801FFD" w:rsidP="00665B79" w:rsidR="00801FFD" w:rsidRPr="00665B79">
      <w:pPr>
        <w:spacing w:before="120"/>
        <w:jc w:val="both"/>
        <w:rPr>
          <w:sz w:val="22"/>
          <w:szCs w:val="22"/>
        </w:rPr>
      </w:pPr>
      <w:r w:rsidRPr="00665B79">
        <w:rPr>
          <w:sz w:val="22"/>
          <w:szCs w:val="22"/>
        </w:rPr>
        <w:lastRenderedPageBreak/>
        <w:t xml:space="preserve">Vjerovnik </w:t>
      </w:r>
      <w:r w:rsidRPr="00665B79">
        <w:rPr>
          <w:b/>
          <w:bCs/>
          <w:sz w:val="22"/>
          <w:szCs w:val="22"/>
        </w:rPr>
        <w:t>AUTOHELLAS TOURIST AND TRADING COMPANY</w:t>
      </w:r>
      <w:r w:rsidRPr="00665B79">
        <w:rPr>
          <w:sz w:val="22"/>
          <w:szCs w:val="22"/>
        </w:rPr>
        <w:t>, VILTANIOTI STREET 31, KIFISSIA, GRČKA, OIB:96927907087 prema Dužniku ima tražbinu u iznosu 1.291.493,94 Kn, od kojeg iznosa otpisuje iznos od 645.746,97 Kn koji se odnosi na otpis 50% utvrđenog iznosa tražbine. Dužnik pristaje na otpis naprijed navedenog dijela tražbine te se obvezuje preostali iznos tražbine u iznosu od 645.746,</w:t>
      </w:r>
      <w:r w:rsidR="00665B79">
        <w:rPr>
          <w:sz w:val="22"/>
          <w:szCs w:val="22"/>
        </w:rPr>
        <w:t>97 Kn podmiriti na sl</w:t>
      </w:r>
      <w:r w:rsidRPr="00665B79">
        <w:rPr>
          <w:sz w:val="22"/>
          <w:szCs w:val="22"/>
        </w:rPr>
        <w:t>jedeći način:</w:t>
      </w:r>
    </w:p>
    <w:p w:rsidRDefault="00801FFD" w:rsidP="00665B79" w:rsidR="00801FFD" w:rsidRPr="00665B79">
      <w:pPr>
        <w:spacing w:before="120"/>
        <w:jc w:val="both"/>
        <w:rPr>
          <w:sz w:val="22"/>
          <w:szCs w:val="22"/>
        </w:rPr>
      </w:pPr>
      <w:r w:rsidRPr="00665B79">
        <w:rPr>
          <w:sz w:val="22"/>
          <w:szCs w:val="22"/>
        </w:rPr>
        <w:t>- iznos od 452.022,88 Kn  Dužnik će podmiriti najkasnije u roku od 15 dana od pravomoćnosti rješenja nadležnog trgovačkog suda kojim se odobrava sklapanje ove predstečajne nagodbe, dok će iznos od 193.724,09 Kn Dužnik podmiri</w:t>
      </w:r>
      <w:r w:rsidR="00665B79">
        <w:rPr>
          <w:sz w:val="22"/>
          <w:szCs w:val="22"/>
        </w:rPr>
        <w:t>ti u roku od 12 mjeseci od dana</w:t>
      </w:r>
      <w:r w:rsidRPr="00665B79">
        <w:rPr>
          <w:sz w:val="22"/>
          <w:szCs w:val="22"/>
        </w:rPr>
        <w:t xml:space="preserve"> pravomoćnosti rješenja nadležnog trgovačkog suda kojim se odobrava sklapanje ove predstečajne nagodbe.</w:t>
      </w:r>
    </w:p>
    <w:p w:rsidRDefault="00801FFD" w:rsidP="00665B79" w:rsidR="00801FFD" w:rsidRPr="00665B79">
      <w:pPr>
        <w:spacing w:before="120"/>
        <w:jc w:val="both"/>
        <w:rPr>
          <w:sz w:val="22"/>
          <w:szCs w:val="22"/>
        </w:rPr>
      </w:pPr>
      <w:r w:rsidRPr="00665B79">
        <w:rPr>
          <w:sz w:val="22"/>
          <w:szCs w:val="22"/>
        </w:rPr>
        <w:t>Ukoliko Vjerovnik ne pristaje na naprijed navedeni otpis dugovanja, alternativno može zatražiti pretvorbu tražbine u temeljni kapital društva Dužnika, u skladu sa odredbama ove predstečajne nagodbe. Dužnik će u roku od 15 dana od pravomoćnosti rješenja nadležnog trgovačkog suda kojim se odobrava sklapanje ove predstečajne nagodbe, a prije isplate 70% od preostalog iznosa od 50% utvrđene tražbine, pisanim putem od Vjerovnika zatražiti očitovanje da li potražuje alternativno ispunjenje obveze.</w:t>
      </w:r>
    </w:p>
    <w:p w:rsidRDefault="00801FFD" w:rsidP="00665B79" w:rsidR="00801FFD" w:rsidRPr="00665B79">
      <w:pPr>
        <w:spacing w:before="120"/>
        <w:jc w:val="both"/>
        <w:rPr>
          <w:sz w:val="22"/>
          <w:szCs w:val="22"/>
        </w:rPr>
      </w:pPr>
      <w:r w:rsidRPr="00665B79">
        <w:rPr>
          <w:sz w:val="22"/>
          <w:szCs w:val="22"/>
        </w:rPr>
        <w:t xml:space="preserve">Dužnik i Vjerovnik koji spada u grupu Ostalih vjerovnika sa tražbinama u iznosima većim od 1.000.000,00 Kn, suglasno utvrđuju da  taj Vjerovnik ima pravo najkasnije u roku od 15 dana od dana pravomoćnosti rješenja nadležnog trgovačkog suda kojim se odobrava sklapanje ove predstečajne nagodbe, pisanim putem - preporučenom pošiljkom sa povratnicom upućenom na adresu sjedišta Dužnika, zatražiti od Dužnika da se ukupni dio duga koji predstavlja 100% od utvrđene tražbine unese u temeljni kapital društva Dužnika.  Unosom opisane tražbine u temeljni kapital, ista će biti u cijelosti namirena. </w:t>
      </w:r>
    </w:p>
    <w:p w:rsidRDefault="00801FFD" w:rsidP="00665B79" w:rsidR="00801FFD" w:rsidRPr="00665B79">
      <w:pPr>
        <w:spacing w:before="120"/>
        <w:jc w:val="both"/>
        <w:rPr>
          <w:sz w:val="22"/>
          <w:szCs w:val="22"/>
        </w:rPr>
      </w:pPr>
      <w:r w:rsidRPr="00665B79">
        <w:rPr>
          <w:sz w:val="22"/>
          <w:szCs w:val="22"/>
        </w:rPr>
        <w:t xml:space="preserve">Vjerovnik je u sudskom registru Trgovačkog suda u Zagrebu upisan kao jedini član društva Dužnika, pa Vjerovnik i Dužnik suglasno utvrđuju da Vjerovnik ima pravo zatražiti povećanje temeljnog kapitala uplatama uloga za nove poslovne udjele ili uplatama povećanih uloga za postojeće poslovne udjele, po svom izboru. </w:t>
      </w:r>
    </w:p>
    <w:p w:rsidRDefault="00801FFD" w:rsidP="00665B79" w:rsidR="00801FFD" w:rsidRPr="00665B79">
      <w:pPr>
        <w:spacing w:before="120"/>
        <w:jc w:val="both"/>
        <w:rPr>
          <w:sz w:val="22"/>
          <w:szCs w:val="22"/>
        </w:rPr>
      </w:pPr>
      <w:r w:rsidRPr="00665B79">
        <w:rPr>
          <w:sz w:val="22"/>
          <w:szCs w:val="22"/>
        </w:rPr>
        <w:t>Dužnik se obvezuje u roku od 30 dana od dana primitka pismena kojim Vjerovnik traži pretvaranje preostalog dijela duga u temeljni kapital društva Dužnika, sazvati skupštinu Dužnika na kojoj će na dnevnom redu biti donošenje odluke o povećanju temeljnog kapitala ulaganjem prava u odnosu na Vjerovnika iz ove grupe. Navedena odluka o povećanju temeljnog kapitala ulaganjem prava može se donijeti na istoj skupštini, nakon čega će se pristupiti sklapanju odgovarajućih sporazuma, ugovora i/ili isprava kako bi se poštivala takva odluka skupštine Društva.</w:t>
      </w:r>
    </w:p>
    <w:p w:rsidRDefault="00801FFD" w:rsidP="00665B79" w:rsidR="00801FFD">
      <w:pPr>
        <w:spacing w:before="120"/>
        <w:jc w:val="both"/>
        <w:rPr>
          <w:sz w:val="22"/>
          <w:szCs w:val="22"/>
        </w:rPr>
      </w:pPr>
      <w:r w:rsidRPr="00665B79">
        <w:rPr>
          <w:sz w:val="22"/>
          <w:szCs w:val="22"/>
        </w:rPr>
        <w:t>Ako Vjerovnik prihvati povećanje temeljnog kapitala, a ne pristupi sklapanju odgovarajućih ugovora i/ili isprava kako bi se izvršilo povećanje temeljnog kapitala na navedeni način, smatrat će se da Vjerovnik nije niti zatražio alternativno ispunjenje tražbine.</w:t>
      </w:r>
    </w:p>
    <w:p w:rsidRDefault="00665B79" w:rsidP="00665B79" w:rsidR="00665B79" w:rsidRPr="00665B79">
      <w:pPr>
        <w:spacing w:before="120"/>
        <w:jc w:val="both"/>
        <w:rPr>
          <w:sz w:val="22"/>
          <w:szCs w:val="22"/>
        </w:rPr>
      </w:pPr>
    </w:p>
    <w:p w:rsidRDefault="00801FFD" w:rsidP="00801FFD" w:rsidR="00801FFD" w:rsidRPr="00665B79">
      <w:pPr>
        <w:pStyle w:val="Standard"/>
        <w:spacing w:before="120"/>
        <w:rPr>
          <w:rFonts w:hAnsi="Times New Roman" w:ascii="Times New Roman"/>
          <w:b/>
          <w:color w:val="000000"/>
          <w:sz w:val="22"/>
          <w:szCs w:val="22"/>
        </w:rPr>
      </w:pPr>
      <w:r w:rsidRPr="00665B79">
        <w:rPr>
          <w:rFonts w:hAnsi="Times New Roman" w:ascii="Times New Roman"/>
          <w:b/>
          <w:color w:val="000000"/>
          <w:sz w:val="22"/>
          <w:szCs w:val="22"/>
        </w:rPr>
        <w:t>Vjerovnici koji su upravljački povezani s Dužnikom</w:t>
      </w:r>
    </w:p>
    <w:p w:rsidRDefault="00801FFD" w:rsidP="00801FFD" w:rsidR="00801FFD" w:rsidRPr="00665B79">
      <w:pPr>
        <w:rPr>
          <w:color w:val="222222"/>
          <w:sz w:val="22"/>
          <w:szCs w:val="22"/>
        </w:rPr>
      </w:pPr>
    </w:p>
    <w:p w:rsidRDefault="00801FFD" w:rsidP="00801FFD" w:rsidR="00801FFD" w:rsidRPr="00665B79">
      <w:pPr>
        <w:rPr>
          <w:color w:val="222222"/>
          <w:sz w:val="22"/>
          <w:szCs w:val="22"/>
        </w:rPr>
      </w:pPr>
      <w:r w:rsidRPr="00665B79">
        <w:rPr>
          <w:color w:val="222222"/>
          <w:sz w:val="22"/>
          <w:szCs w:val="22"/>
        </w:rPr>
        <w:t>U ovu grupu spadaju sljedeći Vjerovnici, zajedno sa iznosima njihovih utvrđenih tražbina</w:t>
      </w:r>
    </w:p>
    <w:p w:rsidRDefault="00801FFD" w:rsidP="00801FFD" w:rsidR="00801FFD">
      <w:pPr>
        <w:rPr>
          <w:rFonts w:cs="Tahoma"/>
          <w:color w:val="222222"/>
        </w:rPr>
      </w:pP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801FFD" w:rsidR="00801FFD" w:rsidRPr="0064603D">
        <w:trPr>
          <w:cantSplit/>
          <w:trHeight w:val="284"/>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Podgrupa</w:t>
            </w:r>
          </w:p>
        </w:tc>
      </w:tr>
      <w:tr w:rsidTr="00801FFD" w:rsidR="00801FFD" w:rsidRPr="0064603D">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64603D">
            <w:pPr>
              <w:jc w:val="right"/>
              <w:rPr>
                <w:rFonts w:cs="Tahoma"/>
                <w:sz w:val="18"/>
                <w:szCs w:val="18"/>
              </w:rPr>
            </w:pPr>
            <w:r w:rsidRPr="0064603D">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center"/>
              <w:rPr>
                <w:rFonts w:cs="Tahoma"/>
                <w:sz w:val="18"/>
                <w:szCs w:val="18"/>
              </w:rPr>
            </w:pPr>
            <w:r w:rsidRPr="00EF1084">
              <w:rPr>
                <w:rFonts w:cs="Tahoma"/>
                <w:sz w:val="18"/>
                <w:szCs w:val="18"/>
              </w:rPr>
              <w:t>17441518759</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PARNIS ENGLAND JOHANNA</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GRAČANSKA CESTA 127B, 10000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jc w:val="right"/>
              <w:rPr>
                <w:rFonts w:cs="Tahoma"/>
                <w:sz w:val="18"/>
                <w:szCs w:val="18"/>
              </w:rPr>
            </w:pPr>
            <w:r w:rsidRPr="00EF1084">
              <w:rPr>
                <w:rFonts w:cs="Tahoma"/>
                <w:sz w:val="18"/>
                <w:szCs w:val="18"/>
              </w:rPr>
              <w:t>951.239,41</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EF1084">
            <w:pPr>
              <w:rPr>
                <w:rFonts w:cs="Tahoma"/>
                <w:sz w:val="18"/>
                <w:szCs w:val="18"/>
              </w:rPr>
            </w:pPr>
            <w:r w:rsidRPr="00EF1084">
              <w:rPr>
                <w:rFonts w:cs="Tahoma"/>
                <w:sz w:val="18"/>
                <w:szCs w:val="18"/>
              </w:rPr>
              <w:t>3.</w:t>
            </w:r>
            <w:r>
              <w:rPr>
                <w:rFonts w:cs="Tahoma"/>
                <w:sz w:val="18"/>
                <w:szCs w:val="18"/>
              </w:rPr>
              <w:t>4.</w:t>
            </w:r>
            <w:r>
              <w:t xml:space="preserve"> </w:t>
            </w:r>
            <w:r w:rsidRPr="003968C1">
              <w:rPr>
                <w:rFonts w:cs="Tahoma"/>
                <w:sz w:val="18"/>
                <w:szCs w:val="18"/>
              </w:rPr>
              <w:t>Vjerovnici koji su upravljački povezani s Dužnikom</w:t>
            </w:r>
          </w:p>
        </w:tc>
      </w:tr>
      <w:tr w:rsidTr="00801FFD" w:rsidR="00801FFD" w:rsidRPr="0064603D">
        <w:trPr>
          <w:cantSplit/>
          <w:trHeight w:val="284"/>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64603D">
            <w:pPr>
              <w:rPr>
                <w:rFonts w:cs="Tahoma"/>
                <w:b/>
                <w:bCs/>
                <w:sz w:val="18"/>
                <w:szCs w:val="18"/>
              </w:rPr>
            </w:pPr>
            <w:r w:rsidRPr="0064603D">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1701"/>
            <w:tcBorders>
              <w:top w:space="0" w:sz="6" w:color="4F81BD" w:val="double"/>
              <w:left w:val="nil"/>
              <w:bottom w:space="0" w:sz="4" w:color="95B3D7" w:val="single"/>
              <w:right w:val="nil"/>
            </w:tcBorders>
            <w:noWrap/>
            <w:vAlign w:val="center"/>
          </w:tcPr>
          <w:p w:rsidRDefault="00801FFD" w:rsidP="00801FFD" w:rsidR="00801FFD" w:rsidRPr="0064603D">
            <w:pPr>
              <w:jc w:val="right"/>
              <w:rPr>
                <w:rFonts w:cs="Tahoma"/>
                <w:b/>
                <w:bCs/>
                <w:sz w:val="18"/>
                <w:szCs w:val="18"/>
              </w:rPr>
            </w:pPr>
            <w:r w:rsidRPr="003968C1">
              <w:rPr>
                <w:rFonts w:cs="Tahoma"/>
                <w:b/>
                <w:bCs/>
                <w:sz w:val="18"/>
                <w:szCs w:val="18"/>
              </w:rPr>
              <w:t>951.239,41</w:t>
            </w:r>
          </w:p>
        </w:tc>
        <w:tc>
          <w:tcPr>
            <w:tcW w:type="dxa" w:w="2127"/>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r>
    </w:tbl>
    <w:p w:rsidRDefault="00801FFD" w:rsidP="00801FFD" w:rsidR="00801FFD">
      <w:pPr>
        <w:pStyle w:val="Standard"/>
        <w:rPr>
          <w:rFonts w:cs="Tahoma"/>
          <w:color w:val="222222"/>
        </w:rPr>
      </w:pPr>
    </w:p>
    <w:p w:rsidRDefault="00801FFD" w:rsidP="00665B79" w:rsidR="00801FFD" w:rsidRPr="00665B79">
      <w:pPr>
        <w:pStyle w:val="Standard"/>
        <w:rPr>
          <w:rFonts w:hAnsi="Times New Roman" w:ascii="Times New Roman"/>
          <w:sz w:val="22"/>
          <w:szCs w:val="22"/>
        </w:rPr>
      </w:pPr>
      <w:r w:rsidRPr="00665B79">
        <w:rPr>
          <w:rFonts w:hAnsi="Times New Roman" w:ascii="Times New Roman"/>
          <w:color w:val="222222"/>
          <w:sz w:val="22"/>
          <w:szCs w:val="22"/>
        </w:rPr>
        <w:t xml:space="preserve">Dužnik i Vjerovnik </w:t>
      </w:r>
      <w:r w:rsidRPr="00665B79">
        <w:rPr>
          <w:rFonts w:hAnsi="Times New Roman" w:ascii="Times New Roman"/>
          <w:b/>
          <w:bCs/>
          <w:color w:val="222222"/>
          <w:sz w:val="22"/>
          <w:szCs w:val="22"/>
        </w:rPr>
        <w:t>PARNIS ENGLAND JOHANNA</w:t>
      </w:r>
      <w:r w:rsidRPr="00665B79">
        <w:rPr>
          <w:rFonts w:hAnsi="Times New Roman" w:ascii="Times New Roman"/>
          <w:color w:val="222222"/>
          <w:sz w:val="22"/>
          <w:szCs w:val="22"/>
        </w:rPr>
        <w:t>, u slučaju da ovaj Vjerovnik ne glasuje za plan financijskog i operativnog restrukturiranja,  suglasno utvrđuju da će otpisati 50% utvrđene tražbine svakog navedenog vjerovnika iz ove grupe Vjerovnika, pri čemu će se preostali iznos od 50% utvrđene tražbine podmiriti kroz 12 mjeseci, i to na sljedeći način.</w:t>
      </w:r>
    </w:p>
    <w:p w:rsidRDefault="00801FFD" w:rsidP="00665B79" w:rsidR="00801FFD" w:rsidRPr="00665B79">
      <w:pPr>
        <w:pStyle w:val="Standard"/>
        <w:spacing w:before="120"/>
        <w:rPr>
          <w:rFonts w:hAnsi="Times New Roman" w:ascii="Times New Roman"/>
          <w:color w:val="004080"/>
          <w:sz w:val="22"/>
          <w:szCs w:val="22"/>
        </w:rPr>
      </w:pPr>
      <w:r w:rsidRPr="00665B79">
        <w:rPr>
          <w:rFonts w:hAnsi="Times New Roman" w:ascii="Times New Roman"/>
          <w:color w:val="222222"/>
          <w:sz w:val="22"/>
          <w:szCs w:val="22"/>
        </w:rPr>
        <w:lastRenderedPageBreak/>
        <w:t xml:space="preserve">Vjerovnik  </w:t>
      </w:r>
      <w:r w:rsidRPr="00665B79">
        <w:rPr>
          <w:rFonts w:hAnsi="Times New Roman" w:ascii="Times New Roman"/>
          <w:bCs/>
          <w:color w:val="222222"/>
          <w:sz w:val="22"/>
          <w:szCs w:val="22"/>
        </w:rPr>
        <w:t>PARNIS ENGLAND JOHANNA</w:t>
      </w:r>
      <w:r w:rsidRPr="00665B79">
        <w:rPr>
          <w:rFonts w:hAnsi="Times New Roman" w:ascii="Times New Roman"/>
          <w:color w:val="222222"/>
          <w:sz w:val="22"/>
          <w:szCs w:val="22"/>
        </w:rPr>
        <w:t xml:space="preserve"> je suglasna da će se, u slučaju da ne glasuje za plan financijskog i operativnog restrukturiranja, 70% od preostalog iznosa od 50% utvrđene tražbine podmiriti u roku od 15 dana od dana pravomoćnosti rješenja nadležnog trgovačkog suda kojim se odobrava sklapanje ove predstečajne nagodbe, dok će se 30% od preostalog iznosa od 50% utvrđene tražbine podmiriti u roku od 12 mjeseci od dana pravomoćnosti rješenja nadležnog trgovačkog suda kojim se odobrava sklapanje ove predstečajne nagodbe, bez obračuna kamata, i to kako slijedi:</w:t>
      </w:r>
    </w:p>
    <w:p w:rsidRDefault="00801FFD" w:rsidP="00665B79" w:rsidR="00801FFD" w:rsidRPr="00665B79">
      <w:pPr>
        <w:pStyle w:val="Standard"/>
        <w:spacing w:before="120"/>
        <w:rPr>
          <w:rFonts w:hAnsi="Times New Roman" w:ascii="Times New Roman"/>
          <w:sz w:val="22"/>
          <w:szCs w:val="22"/>
        </w:rPr>
      </w:pPr>
      <w:r w:rsidRPr="00665B79">
        <w:rPr>
          <w:rFonts w:hAnsi="Times New Roman" w:ascii="Times New Roman"/>
          <w:sz w:val="22"/>
          <w:szCs w:val="22"/>
        </w:rPr>
        <w:t xml:space="preserve">Vjerovnik  </w:t>
      </w:r>
      <w:r w:rsidRPr="00665B79">
        <w:rPr>
          <w:rFonts w:hAnsi="Times New Roman" w:ascii="Times New Roman"/>
          <w:bCs/>
          <w:sz w:val="22"/>
          <w:szCs w:val="22"/>
        </w:rPr>
        <w:t>PARNIS ENGLAND JOHANNA</w:t>
      </w:r>
      <w:r w:rsidRPr="00665B79">
        <w:rPr>
          <w:rFonts w:hAnsi="Times New Roman" w:ascii="Times New Roman"/>
          <w:sz w:val="22"/>
          <w:szCs w:val="22"/>
        </w:rPr>
        <w:t>, GRAČANSKA CESTA 127B, 10000 ZAGREB, HRVATSKA, OIB: 17441518759 prema Dužniku ima tražbinu u iznosu 951.239,41 Kn, od kojeg iznosa otpisuje iznos od 475.619,71 Kn koji se odnosi na otpis 50% utvrđenog iznosa tražbine. Dužnik pristaje na otpis naprijed navedenog dijela tražbine te se obvezuje preostali iznos tražbine u iznosu o</w:t>
      </w:r>
      <w:r w:rsidR="00665B79">
        <w:rPr>
          <w:rFonts w:hAnsi="Times New Roman" w:ascii="Times New Roman"/>
          <w:sz w:val="22"/>
          <w:szCs w:val="22"/>
        </w:rPr>
        <w:t>d 475.619,70 Kn podmiriti na sl</w:t>
      </w:r>
      <w:r w:rsidRPr="00665B79">
        <w:rPr>
          <w:rFonts w:hAnsi="Times New Roman" w:ascii="Times New Roman"/>
          <w:sz w:val="22"/>
          <w:szCs w:val="22"/>
        </w:rPr>
        <w:t>jedeći način:</w:t>
      </w:r>
    </w:p>
    <w:p w:rsidRDefault="00801FFD" w:rsidP="00665B79" w:rsidR="00801FFD">
      <w:pPr>
        <w:pStyle w:val="Standard"/>
        <w:spacing w:before="120"/>
        <w:rPr>
          <w:rFonts w:hAnsi="Times New Roman" w:ascii="Times New Roman"/>
          <w:sz w:val="22"/>
          <w:szCs w:val="22"/>
        </w:rPr>
      </w:pPr>
      <w:r w:rsidRPr="00665B79">
        <w:rPr>
          <w:rFonts w:hAnsi="Times New Roman" w:ascii="Times New Roman"/>
          <w:sz w:val="22"/>
          <w:szCs w:val="22"/>
        </w:rPr>
        <w:t>- iznos od 332.933,79 Kn  Dužnik će podmiriti najkasnije u roku od 15 dana od pravomoćnosti rješenja nadležnog trgovačkog suda kojim se odobrava sklapanje ove predstečajne nagodbe , dok će iznos od 142.685,91 Kn Dužnik podmiriti u roku od 12 mjeseci od dana  pravomoćnosti rješenja nadležnog trgovačkog suda kojim se odobrava sklapanje ove predstečajne nagodbe.</w:t>
      </w:r>
    </w:p>
    <w:p w:rsidRDefault="00665B79" w:rsidP="00665B79" w:rsidR="00665B79" w:rsidRPr="00665B79">
      <w:pPr>
        <w:pStyle w:val="Standard"/>
        <w:spacing w:before="120"/>
        <w:rPr>
          <w:rFonts w:hAnsi="Times New Roman" w:ascii="Times New Roman"/>
          <w:sz w:val="22"/>
          <w:szCs w:val="22"/>
        </w:rPr>
      </w:pPr>
    </w:p>
    <w:p w:rsidRDefault="00801FFD" w:rsidP="00665B79" w:rsidR="00801FFD" w:rsidRPr="00665B79">
      <w:pPr>
        <w:jc w:val="both"/>
        <w:rPr>
          <w:kern w:val="3"/>
          <w:sz w:val="22"/>
          <w:szCs w:val="22"/>
        </w:rPr>
      </w:pPr>
      <w:r w:rsidRPr="00665B79">
        <w:rPr>
          <w:kern w:val="3"/>
          <w:sz w:val="22"/>
          <w:szCs w:val="22"/>
        </w:rPr>
        <w:t>Ako vjerovnik PARNIS ENGLAND JOHANNA glasuje za plan financijskog i operativnog restrukturiranja, strane ove predstečajne nagodbe suglasno utvrđuju da se u tom slučaju vjerovnik PARNIS ENGLAND JOHANNA u cijelosti odriče utvrđene tražbine ovog vjerovnika (tj. otpušta dug u cijelosti).</w:t>
      </w:r>
    </w:p>
    <w:p w:rsidRDefault="00801FFD" w:rsidP="00801FFD" w:rsidR="00801FFD" w:rsidRPr="004D7F23"/>
    <w:p w:rsidRDefault="00801FFD" w:rsidP="00801FFD" w:rsidR="00801FFD" w:rsidRPr="00665B79">
      <w:pPr>
        <w:spacing w:lineRule="atLeast" w:line="100"/>
        <w:rPr>
          <w:b/>
          <w:bCs/>
          <w:sz w:val="22"/>
          <w:szCs w:val="22"/>
        </w:rPr>
      </w:pPr>
      <w:r w:rsidRPr="00665B79">
        <w:rPr>
          <w:b/>
          <w:bCs/>
          <w:noProof/>
          <w:sz w:val="22"/>
          <w:szCs w:val="22"/>
        </w:rPr>
        <w:t xml:space="preserve">Ostali vjerovnici s uvjetnom tražbinom </w:t>
      </w:r>
    </w:p>
    <w:p w:rsidRDefault="00801FFD" w:rsidP="00801FFD" w:rsidR="00801FFD" w:rsidRPr="00665B79">
      <w:pPr>
        <w:rPr>
          <w:sz w:val="22"/>
          <w:szCs w:val="22"/>
        </w:rPr>
      </w:pPr>
    </w:p>
    <w:p w:rsidRDefault="00801FFD" w:rsidP="00801FFD" w:rsidR="00801FFD" w:rsidRPr="00665B79">
      <w:pPr>
        <w:rPr>
          <w:color w:val="222222"/>
          <w:sz w:val="22"/>
          <w:szCs w:val="22"/>
        </w:rPr>
      </w:pPr>
      <w:r w:rsidRPr="00665B79">
        <w:rPr>
          <w:color w:val="222222"/>
          <w:sz w:val="22"/>
          <w:szCs w:val="22"/>
        </w:rPr>
        <w:t>U ovu grupu spadaju sljedeći Vjerovnici, zajedno sa iznosima njihovih utvrđenih tražbina</w:t>
      </w:r>
    </w:p>
    <w:p w:rsidRDefault="00801FFD" w:rsidP="00801FFD" w:rsidR="00801FFD" w:rsidRPr="00665B79">
      <w:pPr>
        <w:rPr>
          <w:color w:val="222222"/>
          <w:sz w:val="22"/>
          <w:szCs w:val="22"/>
        </w:rPr>
      </w:pPr>
    </w:p>
    <w:tbl>
      <w:tblPr>
        <w:tblW w:type="dxa" w:w="10491"/>
        <w:tblInd w:type="dxa" w:w="-318"/>
        <w:tblLook w:val="00A0" w:noVBand="0" w:noHBand="0" w:lastColumn="0" w:firstColumn="1" w:lastRow="0" w:firstRow="1"/>
      </w:tblPr>
      <w:tblGrid>
        <w:gridCol w:w="568"/>
        <w:gridCol w:w="1418"/>
        <w:gridCol w:w="2126"/>
        <w:gridCol w:w="2551"/>
        <w:gridCol w:w="1701"/>
        <w:gridCol w:w="2127"/>
      </w:tblGrid>
      <w:tr w:rsidTr="00801FFD" w:rsidR="00801FFD" w:rsidRPr="0064603D">
        <w:trPr>
          <w:cantSplit/>
          <w:trHeight w:val="284"/>
        </w:trPr>
        <w:tc>
          <w:tcPr>
            <w:tcW w:type="dxa" w:w="568"/>
            <w:tcBorders>
              <w:top w:space="0" w:sz="8" w:color="95B3D7" w:val="single"/>
              <w:left w:space="0" w:sz="4" w:color="95B3D7" w:val="single"/>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R. br.</w:t>
            </w:r>
          </w:p>
        </w:tc>
        <w:tc>
          <w:tcPr>
            <w:tcW w:type="dxa" w:w="1418"/>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OIB</w:t>
            </w:r>
          </w:p>
        </w:tc>
        <w:tc>
          <w:tcPr>
            <w:tcW w:type="dxa" w:w="2126"/>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Naziv vjerovnika</w:t>
            </w:r>
          </w:p>
        </w:tc>
        <w:tc>
          <w:tcPr>
            <w:tcW w:type="dxa" w:w="255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Adresa vjerovnika</w:t>
            </w:r>
          </w:p>
        </w:tc>
        <w:tc>
          <w:tcPr>
            <w:tcW w:type="dxa" w:w="1701"/>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Utvrđeni iznos</w:t>
            </w:r>
          </w:p>
        </w:tc>
        <w:tc>
          <w:tcPr>
            <w:tcW w:type="dxa" w:w="2127"/>
            <w:tcBorders>
              <w:top w:space="0" w:sz="8" w:color="95B3D7" w:val="single"/>
              <w:left w:val="nil"/>
              <w:bottom w:space="0" w:sz="8" w:color="95B3D7" w:val="single"/>
              <w:right w:val="nil"/>
            </w:tcBorders>
            <w:shd w:fill="4F81BD" w:color="000000" w:val="clear"/>
            <w:vAlign w:val="center"/>
          </w:tcPr>
          <w:p w:rsidRDefault="00801FFD" w:rsidP="00801FFD" w:rsidR="00801FFD" w:rsidRPr="0064603D">
            <w:pPr>
              <w:jc w:val="center"/>
              <w:rPr>
                <w:rFonts w:cs="Tahoma"/>
                <w:b/>
                <w:bCs/>
                <w:color w:val="FFFFFF"/>
                <w:sz w:val="18"/>
                <w:szCs w:val="18"/>
              </w:rPr>
            </w:pPr>
            <w:r w:rsidRPr="0064603D">
              <w:rPr>
                <w:rFonts w:cs="Tahoma"/>
                <w:b/>
                <w:bCs/>
                <w:color w:val="FFFFFF"/>
                <w:sz w:val="18"/>
                <w:szCs w:val="18"/>
              </w:rPr>
              <w:t>Podgrupa</w:t>
            </w:r>
          </w:p>
        </w:tc>
      </w:tr>
      <w:tr w:rsidTr="00801FFD" w:rsidR="00801FFD" w:rsidRPr="0064603D">
        <w:trPr>
          <w:cantSplit/>
          <w:trHeight w:val="284"/>
        </w:trPr>
        <w:tc>
          <w:tcPr>
            <w:tcW w:type="dxa" w:w="568"/>
            <w:tcBorders>
              <w:top w:space="0" w:sz="4" w:color="95B3D7" w:val="single"/>
              <w:left w:space="0" w:sz="4" w:color="95B3D7" w:val="single"/>
              <w:bottom w:space="0" w:sz="4" w:color="95B3D7" w:val="single"/>
              <w:right w:val="nil"/>
            </w:tcBorders>
            <w:shd w:fill="DCE6F1" w:color="DCE6F1" w:val="clear"/>
            <w:vAlign w:val="center"/>
          </w:tcPr>
          <w:p w:rsidRDefault="00801FFD" w:rsidP="00801FFD" w:rsidR="00801FFD" w:rsidRPr="0064603D">
            <w:pPr>
              <w:jc w:val="right"/>
              <w:rPr>
                <w:rFonts w:cs="Tahoma"/>
                <w:sz w:val="18"/>
                <w:szCs w:val="18"/>
              </w:rPr>
            </w:pPr>
            <w:r w:rsidRPr="0064603D">
              <w:rPr>
                <w:rFonts w:cs="Tahoma"/>
                <w:sz w:val="18"/>
                <w:szCs w:val="18"/>
              </w:rPr>
              <w:t>1</w:t>
            </w:r>
          </w:p>
        </w:tc>
        <w:tc>
          <w:tcPr>
            <w:tcW w:type="dxa" w:w="1418"/>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jc w:val="center"/>
              <w:rPr>
                <w:rFonts w:cs="Tahoma"/>
                <w:sz w:val="18"/>
                <w:szCs w:val="18"/>
              </w:rPr>
            </w:pPr>
            <w:r w:rsidRPr="0064603D">
              <w:rPr>
                <w:rFonts w:cs="Tahoma"/>
                <w:sz w:val="18"/>
                <w:szCs w:val="18"/>
              </w:rPr>
              <w:t>95200210735</w:t>
            </w:r>
          </w:p>
        </w:tc>
        <w:tc>
          <w:tcPr>
            <w:tcW w:type="dxa" w:w="2126"/>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PETRESKI MLADEN</w:t>
            </w:r>
          </w:p>
        </w:tc>
        <w:tc>
          <w:tcPr>
            <w:tcW w:type="dxa" w:w="2551"/>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GRAČANSKA CESTA 127B, 10000 ZAGREB, HRVATSKA</w:t>
            </w:r>
          </w:p>
        </w:tc>
        <w:tc>
          <w:tcPr>
            <w:tcW w:type="dxa" w:w="1701"/>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jc w:val="right"/>
              <w:rPr>
                <w:rFonts w:cs="Tahoma"/>
                <w:sz w:val="18"/>
                <w:szCs w:val="18"/>
              </w:rPr>
            </w:pPr>
            <w:r w:rsidRPr="0064603D">
              <w:rPr>
                <w:rFonts w:cs="Tahoma"/>
                <w:sz w:val="18"/>
                <w:szCs w:val="18"/>
              </w:rPr>
              <w:t>8.954.941,52</w:t>
            </w:r>
          </w:p>
        </w:tc>
        <w:tc>
          <w:tcPr>
            <w:tcW w:type="dxa" w:w="2127"/>
            <w:tcBorders>
              <w:top w:space="0" w:sz="4" w:color="95B3D7" w:val="single"/>
              <w:left w:val="nil"/>
              <w:bottom w:space="0" w:sz="4" w:color="95B3D7" w:val="single"/>
              <w:right w:val="nil"/>
            </w:tcBorders>
            <w:shd w:fill="DCE6F1" w:color="DCE6F1" w:val="clear"/>
            <w:vAlign w:val="center"/>
          </w:tcPr>
          <w:p w:rsidRDefault="00801FFD" w:rsidP="00801FFD" w:rsidR="00801FFD" w:rsidRPr="0064603D">
            <w:pPr>
              <w:rPr>
                <w:rFonts w:cs="Tahoma"/>
                <w:sz w:val="18"/>
                <w:szCs w:val="18"/>
              </w:rPr>
            </w:pPr>
            <w:r w:rsidRPr="0064603D">
              <w:rPr>
                <w:rFonts w:cs="Tahoma"/>
                <w:sz w:val="18"/>
                <w:szCs w:val="18"/>
              </w:rPr>
              <w:t>3.</w:t>
            </w:r>
            <w:r>
              <w:rPr>
                <w:rFonts w:cs="Tahoma"/>
                <w:sz w:val="18"/>
                <w:szCs w:val="18"/>
              </w:rPr>
              <w:t>5</w:t>
            </w:r>
            <w:r w:rsidRPr="0064603D">
              <w:rPr>
                <w:rFonts w:cs="Tahoma"/>
                <w:sz w:val="18"/>
                <w:szCs w:val="18"/>
              </w:rPr>
              <w:t>. Uvjetne tražbine</w:t>
            </w:r>
          </w:p>
        </w:tc>
      </w:tr>
      <w:tr w:rsidTr="00801FFD" w:rsidR="00801FFD" w:rsidRPr="0064603D">
        <w:trPr>
          <w:cantSplit/>
          <w:trHeight w:val="284"/>
        </w:trPr>
        <w:tc>
          <w:tcPr>
            <w:tcW w:type="dxa" w:w="1986"/>
            <w:gridSpan w:val="2"/>
            <w:tcBorders>
              <w:top w:space="0" w:sz="6" w:color="4F81BD" w:val="double"/>
              <w:left w:space="0" w:sz="4" w:color="95B3D7" w:val="single"/>
              <w:bottom w:space="0" w:sz="4" w:color="95B3D7" w:val="single"/>
              <w:right w:val="nil"/>
            </w:tcBorders>
            <w:noWrap/>
            <w:vAlign w:val="center"/>
          </w:tcPr>
          <w:p w:rsidRDefault="00801FFD" w:rsidP="00801FFD" w:rsidR="00801FFD" w:rsidRPr="0064603D">
            <w:pPr>
              <w:rPr>
                <w:rFonts w:cs="Tahoma"/>
                <w:b/>
                <w:bCs/>
                <w:sz w:val="18"/>
                <w:szCs w:val="18"/>
              </w:rPr>
            </w:pPr>
            <w:r w:rsidRPr="0064603D">
              <w:rPr>
                <w:rFonts w:cs="Tahoma"/>
                <w:b/>
                <w:bCs/>
                <w:sz w:val="18"/>
                <w:szCs w:val="18"/>
              </w:rPr>
              <w:t>Ukupno:</w:t>
            </w:r>
          </w:p>
        </w:tc>
        <w:tc>
          <w:tcPr>
            <w:tcW w:type="dxa" w:w="2126"/>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2551"/>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c>
          <w:tcPr>
            <w:tcW w:type="dxa" w:w="1701"/>
            <w:tcBorders>
              <w:top w:space="0" w:sz="6" w:color="4F81BD" w:val="double"/>
              <w:left w:val="nil"/>
              <w:bottom w:space="0" w:sz="4" w:color="95B3D7" w:val="single"/>
              <w:right w:val="nil"/>
            </w:tcBorders>
            <w:noWrap/>
            <w:vAlign w:val="center"/>
          </w:tcPr>
          <w:p w:rsidRDefault="00801FFD" w:rsidP="00801FFD" w:rsidR="00801FFD" w:rsidRPr="0064603D">
            <w:pPr>
              <w:jc w:val="right"/>
              <w:rPr>
                <w:rFonts w:cs="Tahoma"/>
                <w:b/>
                <w:bCs/>
                <w:sz w:val="18"/>
                <w:szCs w:val="18"/>
              </w:rPr>
            </w:pPr>
            <w:r w:rsidRPr="0064603D">
              <w:rPr>
                <w:rFonts w:cs="Tahoma"/>
                <w:b/>
                <w:bCs/>
                <w:sz w:val="18"/>
                <w:szCs w:val="18"/>
              </w:rPr>
              <w:t>8.954.941,52</w:t>
            </w:r>
          </w:p>
        </w:tc>
        <w:tc>
          <w:tcPr>
            <w:tcW w:type="dxa" w:w="2127"/>
            <w:tcBorders>
              <w:top w:space="0" w:sz="6" w:color="4F81BD" w:val="double"/>
              <w:left w:val="nil"/>
              <w:bottom w:space="0" w:sz="4" w:color="95B3D7" w:val="single"/>
              <w:right w:val="nil"/>
            </w:tcBorders>
            <w:vAlign w:val="center"/>
          </w:tcPr>
          <w:p w:rsidRDefault="00801FFD" w:rsidP="00801FFD" w:rsidR="00801FFD" w:rsidRPr="0064603D">
            <w:pPr>
              <w:rPr>
                <w:rFonts w:cs="Tahoma"/>
                <w:b/>
                <w:bCs/>
                <w:sz w:val="18"/>
                <w:szCs w:val="18"/>
              </w:rPr>
            </w:pPr>
          </w:p>
        </w:tc>
      </w:tr>
    </w:tbl>
    <w:p w:rsidRDefault="00801FFD" w:rsidP="00801FFD" w:rsidR="00801FFD">
      <w:pPr>
        <w:spacing w:lineRule="atLeast" w:line="100"/>
        <w:rPr>
          <w:rFonts w:cs="Tahoma"/>
        </w:rPr>
      </w:pPr>
    </w:p>
    <w:p w:rsidRDefault="00801FFD" w:rsidP="00665B79" w:rsidR="00801FFD" w:rsidRPr="00665B79">
      <w:pPr>
        <w:jc w:val="both"/>
        <w:rPr>
          <w:sz w:val="22"/>
          <w:szCs w:val="22"/>
          <w:shd w:fill="FFFF00" w:color="auto" w:val="clear"/>
        </w:rPr>
      </w:pPr>
      <w:r w:rsidRPr="00665B79">
        <w:rPr>
          <w:sz w:val="22"/>
          <w:szCs w:val="22"/>
        </w:rPr>
        <w:t xml:space="preserve">Uvjetne tražbine Vjerovnika </w:t>
      </w:r>
      <w:r w:rsidRPr="00665B79">
        <w:rPr>
          <w:b/>
          <w:sz w:val="22"/>
          <w:szCs w:val="22"/>
        </w:rPr>
        <w:t>PETRESKI MLADEN</w:t>
      </w:r>
      <w:r w:rsidRPr="00665B79">
        <w:rPr>
          <w:sz w:val="22"/>
          <w:szCs w:val="22"/>
        </w:rPr>
        <w:t xml:space="preserve"> po osnovi sudužništva, solidarnog jamstva, ili bankovne garancije, namiriti će se na sljedeći način. </w:t>
      </w:r>
    </w:p>
    <w:p w:rsidRDefault="00801FFD" w:rsidP="00665B79" w:rsidR="00801FFD" w:rsidRPr="00665B79">
      <w:pPr>
        <w:jc w:val="both"/>
        <w:rPr>
          <w:sz w:val="22"/>
          <w:szCs w:val="22"/>
        </w:rPr>
      </w:pPr>
    </w:p>
    <w:p w:rsidRDefault="00801FFD" w:rsidP="00665B79" w:rsidR="00801FFD" w:rsidRPr="00665B79">
      <w:pPr>
        <w:pStyle w:val="Standard"/>
        <w:rPr>
          <w:rFonts w:hAnsi="Times New Roman" w:ascii="Times New Roman"/>
          <w:sz w:val="22"/>
          <w:szCs w:val="22"/>
        </w:rPr>
      </w:pPr>
      <w:r w:rsidRPr="00665B79">
        <w:rPr>
          <w:rFonts w:hAnsi="Times New Roman" w:ascii="Times New Roman"/>
          <w:sz w:val="22"/>
          <w:szCs w:val="22"/>
        </w:rPr>
        <w:t>Vjerovnik PETRESKI MLADEN ovime utvrđuje da nakon sklapanja ove predstečajne nagodbe prema Dužniku neće imati regresnih zahtjeva po osnovi  sudužništva, solidarnog jamstva ili bankovne garancije u odnosu na tražbine vjerovnika ERSTE&amp;STEIERMARKISCHE S-LEASING d.o.o., PORSCHE LEASING d.o.o., UniCredit Leasing Croatia d.o.o.,  P.S.C. ZAGREB d.o.o., PEUGEOT HRVATSKA d.o.o. i TOYOTA CROATIA d.o.o.</w:t>
      </w:r>
    </w:p>
    <w:p w:rsidRDefault="00801FFD" w:rsidP="00665B79" w:rsidR="00801FFD" w:rsidRPr="00665B79">
      <w:pPr>
        <w:pStyle w:val="Standard"/>
        <w:rPr>
          <w:rFonts w:hAnsi="Times New Roman" w:ascii="Times New Roman"/>
          <w:sz w:val="22"/>
          <w:szCs w:val="22"/>
        </w:rPr>
      </w:pPr>
    </w:p>
    <w:p w:rsidRDefault="00801FFD" w:rsidP="00665B79" w:rsidR="00801FFD" w:rsidRPr="00665B79">
      <w:pPr>
        <w:pStyle w:val="Standard"/>
        <w:rPr>
          <w:rFonts w:hAnsi="Times New Roman" w:ascii="Times New Roman"/>
          <w:sz w:val="22"/>
          <w:szCs w:val="22"/>
        </w:rPr>
      </w:pPr>
      <w:r w:rsidRPr="00665B79">
        <w:rPr>
          <w:rFonts w:hAnsi="Times New Roman" w:ascii="Times New Roman"/>
          <w:sz w:val="22"/>
          <w:szCs w:val="22"/>
        </w:rPr>
        <w:t>Vjerovnik PETRESKI MLADEN utvrđuje da, nakon što Dužnik isplati tražbine vjerovnika ALLIANZ ZAGREB d.d. i ZAGREBAČKA BANKA d.d. u skladu sa odredbama ove predstečajne nagodbe, prema Dužniku neće imati regresnih zahtjeva po osnovi sudužništva, solidarnog jamstva ili bankovne garancije za tražbine tih vjerovnika.</w:t>
      </w:r>
    </w:p>
    <w:p w:rsidRDefault="00801FFD" w:rsidP="00A2094F" w:rsidR="00A2094F">
      <w:pPr>
        <w:pStyle w:val="Standard"/>
        <w:spacing w:before="120"/>
        <w:rPr>
          <w:rFonts w:hAnsi="Times New Roman" w:ascii="Times New Roman"/>
          <w:sz w:val="22"/>
          <w:szCs w:val="22"/>
        </w:rPr>
      </w:pPr>
      <w:r w:rsidRPr="00665B79">
        <w:rPr>
          <w:rFonts w:hAnsi="Times New Roman" w:ascii="Times New Roman"/>
          <w:sz w:val="22"/>
          <w:szCs w:val="22"/>
        </w:rPr>
        <w:t>Dužnik i Vjerovnik za preostale uvjetne tražbine u slučaju nastupa regresne obveze po osnovi sudužništva, solidarnog jamstva, ili bankovne garancije suglasno utvrđuju da će otpisati 50%  utvrđene tražbine svakog navedenog vjerovnika iz ove grupe Vjerovnika, pri čemu će se preostali iznos od 50% utvrđene tražbine u slučaju nastanka regresne obveze podmiriti u roku od 12 mjeseci od dana nastanka regresne obveze.</w:t>
      </w:r>
    </w:p>
    <w:p w:rsidRDefault="00801FFD" w:rsidP="00A2094F" w:rsidR="00801FFD" w:rsidRPr="00A2094F">
      <w:pPr>
        <w:pStyle w:val="Standard"/>
        <w:spacing w:before="120"/>
        <w:jc w:val="center"/>
        <w:rPr>
          <w:rFonts w:hAnsi="Times New Roman" w:ascii="Times New Roman"/>
          <w:sz w:val="22"/>
          <w:szCs w:val="22"/>
        </w:rPr>
      </w:pPr>
      <w:r w:rsidRPr="00743D84">
        <w:rPr>
          <w:rFonts w:cs="Tahoma"/>
        </w:rPr>
        <w:t>****</w:t>
      </w:r>
    </w:p>
    <w:p w:rsidRDefault="00801FFD" w:rsidP="00801FFD" w:rsidR="00801FFD" w:rsidRPr="00A2094F">
      <w:pPr>
        <w:rPr>
          <w:rFonts w:cs="Tahoma"/>
          <w:sz w:val="22"/>
          <w:szCs w:val="22"/>
        </w:rPr>
      </w:pPr>
      <w:r w:rsidRPr="00A2094F">
        <w:rPr>
          <w:rFonts w:cs="Tahoma"/>
          <w:sz w:val="22"/>
          <w:szCs w:val="22"/>
        </w:rPr>
        <w:t>Dužnik se u skladu sa Zakonom obvezuje ispuniti prioritetne tražbine radnika koji se nalaze u radnom odnosu kod Dužnika.</w:t>
      </w:r>
    </w:p>
    <w:p w:rsidRDefault="004B4ED8" w:rsidP="00224B33" w:rsidR="004B4ED8" w:rsidRPr="00480963">
      <w:pPr>
        <w:jc w:val="both"/>
      </w:pPr>
    </w:p>
    <w:p w:rsidRDefault="004B4ED8" w:rsidP="00224B33" w:rsidR="004B4ED8" w:rsidRPr="00A2094F">
      <w:pPr>
        <w:jc w:val="both"/>
        <w:rPr>
          <w:sz w:val="22"/>
          <w:szCs w:val="22"/>
        </w:rPr>
      </w:pPr>
      <w:r w:rsidRPr="00A2094F">
        <w:rPr>
          <w:sz w:val="22"/>
          <w:szCs w:val="22"/>
        </w:rPr>
        <w:t>Nakon pročitanog zapisnika o predstečajnoj nagodbi stranke potpisuju zapisnik</w:t>
      </w:r>
      <w:r w:rsidR="00A2094F">
        <w:rPr>
          <w:sz w:val="22"/>
          <w:szCs w:val="22"/>
        </w:rPr>
        <w:t>.</w:t>
      </w:r>
    </w:p>
    <w:p w:rsidRDefault="004B4ED8" w:rsidP="004B4ED8" w:rsidR="004B4ED8" w:rsidRPr="00480963"/>
    <w:p w:rsidRDefault="00BC401B" w:rsidP="000171A3" w:rsidR="004B4ED8" w:rsidRPr="00A2094F">
      <w:pPr>
        <w:jc w:val="center"/>
        <w:rPr>
          <w:sz w:val="22"/>
          <w:szCs w:val="22"/>
        </w:rPr>
      </w:pPr>
      <w:r w:rsidRPr="00A2094F">
        <w:rPr>
          <w:sz w:val="22"/>
          <w:szCs w:val="22"/>
        </w:rPr>
        <w:t xml:space="preserve">Dovršeno u </w:t>
      </w:r>
      <w:r w:rsidR="00AE4548">
        <w:rPr>
          <w:sz w:val="22"/>
          <w:szCs w:val="22"/>
        </w:rPr>
        <w:t>11.20</w:t>
      </w:r>
      <w:r w:rsidR="004B4ED8" w:rsidRPr="00A2094F">
        <w:rPr>
          <w:sz w:val="22"/>
          <w:szCs w:val="22"/>
        </w:rPr>
        <w:t xml:space="preserve"> sati.</w:t>
      </w:r>
    </w:p>
    <w:p w:rsidRDefault="004B4ED8" w:rsidP="004B4ED8" w:rsidR="004B4ED8" w:rsidRPr="00A2094F">
      <w:pPr>
        <w:rPr>
          <w:sz w:val="22"/>
          <w:szCs w:val="22"/>
        </w:rPr>
      </w:pPr>
    </w:p>
    <w:p w:rsidRDefault="004B4ED8" w:rsidP="00224B33" w:rsidR="004B4ED8" w:rsidRPr="00A2094F">
      <w:pPr>
        <w:jc w:val="center"/>
        <w:rPr>
          <w:sz w:val="22"/>
          <w:szCs w:val="22"/>
        </w:rPr>
      </w:pPr>
      <w:r w:rsidRPr="00A2094F">
        <w:rPr>
          <w:sz w:val="22"/>
          <w:szCs w:val="22"/>
        </w:rPr>
        <w:t>SUDAC</w:t>
      </w:r>
    </w:p>
    <w:p w:rsidRDefault="004B4ED8" w:rsidP="004B4ED8" w:rsidR="004B4ED8" w:rsidRPr="00A2094F">
      <w:pPr>
        <w:rPr>
          <w:sz w:val="22"/>
          <w:szCs w:val="22"/>
        </w:rPr>
      </w:pPr>
    </w:p>
    <w:p w:rsidRDefault="004B4ED8" w:rsidP="004B4ED8" w:rsidR="004B4ED8" w:rsidRPr="00A2094F">
      <w:pPr>
        <w:rPr>
          <w:sz w:val="22"/>
          <w:szCs w:val="22"/>
        </w:rPr>
      </w:pPr>
    </w:p>
    <w:p w:rsidRDefault="00A2094F" w:rsidP="00A2094F" w:rsidR="004B4ED8" w:rsidRPr="00A2094F">
      <w:pPr>
        <w:jc w:val="center"/>
        <w:rPr>
          <w:sz w:val="22"/>
          <w:szCs w:val="22"/>
        </w:rPr>
      </w:pPr>
      <w:r>
        <w:rPr>
          <w:sz w:val="22"/>
          <w:szCs w:val="22"/>
        </w:rPr>
        <w:t xml:space="preserve">   </w:t>
      </w:r>
      <w:r w:rsidR="004B4ED8" w:rsidRPr="00A2094F">
        <w:rPr>
          <w:sz w:val="22"/>
          <w:szCs w:val="22"/>
        </w:rPr>
        <w:t>ZAPISNIČAR</w:t>
      </w:r>
    </w:p>
    <w:p w:rsidRDefault="004B4ED8" w:rsidP="004B4ED8" w:rsidR="004B4ED8" w:rsidRPr="00A2094F">
      <w:pPr>
        <w:rPr>
          <w:sz w:val="22"/>
          <w:szCs w:val="22"/>
        </w:rPr>
      </w:pPr>
    </w:p>
    <w:p w:rsidRDefault="004B4ED8" w:rsidP="00A2094F" w:rsidR="004B4ED8" w:rsidRPr="00A2094F">
      <w:pPr>
        <w:jc w:val="right"/>
        <w:rPr>
          <w:sz w:val="22"/>
          <w:szCs w:val="22"/>
        </w:rPr>
      </w:pPr>
      <w:r w:rsidRPr="00A2094F">
        <w:rPr>
          <w:sz w:val="22"/>
          <w:szCs w:val="22"/>
        </w:rPr>
        <w:t>DUŽNIK</w:t>
      </w:r>
    </w:p>
    <w:p w:rsidRDefault="004B4ED8" w:rsidP="004B4ED8" w:rsidR="004B4ED8" w:rsidRPr="00A2094F">
      <w:pPr>
        <w:rPr>
          <w:sz w:val="22"/>
          <w:szCs w:val="22"/>
        </w:rPr>
      </w:pPr>
    </w:p>
    <w:p w:rsidRDefault="004B4ED8" w:rsidP="004B4ED8" w:rsidR="004B4ED8" w:rsidRPr="00A2094F">
      <w:pPr>
        <w:rPr>
          <w:sz w:val="22"/>
          <w:szCs w:val="22"/>
        </w:rPr>
      </w:pPr>
      <w:r w:rsidRPr="00A2094F">
        <w:rPr>
          <w:sz w:val="22"/>
          <w:szCs w:val="22"/>
        </w:rPr>
        <w:t>VJEROVNICI:</w:t>
      </w:r>
    </w:p>
    <w:p w:rsidRDefault="004B4ED8" w:rsidP="004B4ED8" w:rsidR="004B4ED8" w:rsidRPr="00A2094F">
      <w:pPr>
        <w:rPr>
          <w:sz w:val="22"/>
          <w:szCs w:val="22"/>
        </w:rPr>
      </w:pPr>
    </w:p>
    <w:p w:rsidRDefault="004B4ED8" w:rsidP="004B4ED8" w:rsidR="004B4ED8" w:rsidRPr="00A2094F">
      <w:pPr>
        <w:rPr>
          <w:sz w:val="22"/>
          <w:szCs w:val="22"/>
        </w:rPr>
      </w:pPr>
    </w:p>
    <w:p w:rsidRDefault="00B31FA4" w:rsidP="004B4ED8" w:rsidR="00B31FA4" w:rsidRPr="00A2094F">
      <w:pPr>
        <w:rPr>
          <w:sz w:val="22"/>
          <w:szCs w:val="22"/>
        </w:rPr>
      </w:pPr>
    </w:p>
    <w:p w:rsidRDefault="004B4ED8" w:rsidP="004B4ED8" w:rsidR="004B4ED8" w:rsidRPr="00A2094F">
      <w:pPr>
        <w:rPr>
          <w:sz w:val="22"/>
          <w:szCs w:val="22"/>
        </w:rPr>
      </w:pPr>
      <w:r w:rsidRPr="00A2094F">
        <w:rPr>
          <w:sz w:val="22"/>
          <w:szCs w:val="22"/>
        </w:rPr>
        <w:t>-</w:t>
      </w:r>
      <w:r w:rsidR="00CD261A" w:rsidRPr="00A2094F">
        <w:rPr>
          <w:sz w:val="22"/>
          <w:szCs w:val="22"/>
        </w:rPr>
        <w:t xml:space="preserve"> </w:t>
      </w:r>
      <w:r w:rsidR="00A2094F" w:rsidRPr="00A2094F">
        <w:rPr>
          <w:sz w:val="22"/>
          <w:szCs w:val="22"/>
        </w:rPr>
        <w:t>Porsche leasing d.o.o.</w:t>
      </w:r>
    </w:p>
    <w:p w:rsidRDefault="00B31FA4" w:rsidP="004B4ED8" w:rsidR="00B31FA4" w:rsidRPr="00A2094F">
      <w:pPr>
        <w:pBdr>
          <w:bottom w:space="1" w:sz="6" w:color="auto" w:val="single"/>
        </w:pBdr>
        <w:rPr>
          <w:sz w:val="22"/>
          <w:szCs w:val="22"/>
        </w:rPr>
      </w:pPr>
    </w:p>
    <w:p w:rsidRDefault="00E11B8C" w:rsidP="004B4ED8" w:rsidR="00E11B8C" w:rsidRPr="00A2094F">
      <w:pPr>
        <w:pBdr>
          <w:bottom w:space="1" w:sz="6" w:color="auto" w:val="single"/>
        </w:pBdr>
        <w:rPr>
          <w:sz w:val="22"/>
          <w:szCs w:val="22"/>
        </w:rPr>
      </w:pPr>
    </w:p>
    <w:p w:rsidRDefault="00B31FA4" w:rsidP="004B4ED8" w:rsidR="00B31FA4" w:rsidRPr="00A2094F">
      <w:pPr>
        <w:rPr>
          <w:sz w:val="22"/>
          <w:szCs w:val="22"/>
        </w:rPr>
      </w:pPr>
    </w:p>
    <w:p w:rsidRDefault="00492B31" w:rsidP="0048387A" w:rsidR="00492B31" w:rsidRPr="00A2094F">
      <w:pPr>
        <w:rPr>
          <w:sz w:val="22"/>
          <w:szCs w:val="22"/>
        </w:rPr>
      </w:pPr>
    </w:p>
    <w:p w:rsidRDefault="00CD261A" w:rsidP="0048387A" w:rsidR="00CD261A" w:rsidRPr="00A2094F">
      <w:pPr>
        <w:rPr>
          <w:sz w:val="22"/>
          <w:szCs w:val="22"/>
        </w:rPr>
      </w:pPr>
    </w:p>
    <w:p w:rsidRDefault="00CD261A" w:rsidP="00CD261A" w:rsidR="00CD261A" w:rsidRPr="00A2094F">
      <w:pPr>
        <w:rPr>
          <w:sz w:val="22"/>
          <w:szCs w:val="22"/>
        </w:rPr>
      </w:pPr>
      <w:r w:rsidRPr="00A2094F">
        <w:rPr>
          <w:sz w:val="22"/>
          <w:szCs w:val="22"/>
        </w:rPr>
        <w:t>-</w:t>
      </w:r>
      <w:r w:rsidR="00A2094F">
        <w:rPr>
          <w:sz w:val="22"/>
          <w:szCs w:val="22"/>
        </w:rPr>
        <w:t>Grand auto d.o.o.</w:t>
      </w:r>
    </w:p>
    <w:p w:rsidRDefault="00CD261A" w:rsidP="00CD261A" w:rsidR="00CD261A" w:rsidRPr="00A2094F">
      <w:pPr>
        <w:pBdr>
          <w:bottom w:space="1" w:sz="6" w:color="auto" w:val="single"/>
        </w:pBdr>
        <w:rPr>
          <w:sz w:val="22"/>
          <w:szCs w:val="22"/>
        </w:rPr>
      </w:pPr>
    </w:p>
    <w:p w:rsidRDefault="00CD261A" w:rsidP="00CD261A" w:rsidR="00CD261A" w:rsidRPr="00A2094F">
      <w:pPr>
        <w:pBdr>
          <w:bottom w:space="1" w:sz="6" w:color="auto" w:val="single"/>
        </w:pBdr>
        <w:rPr>
          <w:sz w:val="22"/>
          <w:szCs w:val="22"/>
        </w:rPr>
      </w:pPr>
    </w:p>
    <w:p w:rsidRDefault="00CD261A" w:rsidP="00CD261A" w:rsidR="00CD261A" w:rsidRPr="00A2094F">
      <w:pPr>
        <w:rPr>
          <w:sz w:val="22"/>
          <w:szCs w:val="22"/>
        </w:rPr>
      </w:pPr>
    </w:p>
    <w:p w:rsidRDefault="00CD261A" w:rsidP="0048387A" w:rsidR="00CD261A" w:rsidRPr="00A2094F">
      <w:pPr>
        <w:rPr>
          <w:sz w:val="22"/>
          <w:szCs w:val="22"/>
        </w:rPr>
      </w:pPr>
    </w:p>
    <w:p w:rsidRDefault="00CD261A" w:rsidP="0048387A" w:rsidR="00CD261A" w:rsidRPr="00A2094F">
      <w:pPr>
        <w:rPr>
          <w:sz w:val="22"/>
          <w:szCs w:val="22"/>
        </w:rPr>
      </w:pPr>
    </w:p>
    <w:p w:rsidRDefault="00CD261A" w:rsidP="004B4ED8" w:rsidR="004B4ED8" w:rsidRPr="00A2094F">
      <w:pPr>
        <w:rPr>
          <w:sz w:val="22"/>
          <w:szCs w:val="22"/>
        </w:rPr>
      </w:pPr>
      <w:r w:rsidRPr="00A2094F">
        <w:rPr>
          <w:sz w:val="22"/>
          <w:szCs w:val="22"/>
        </w:rPr>
        <w:t>-</w:t>
      </w:r>
      <w:r w:rsidR="00A2094F">
        <w:rPr>
          <w:sz w:val="22"/>
          <w:szCs w:val="22"/>
        </w:rPr>
        <w:t>Erste &amp; Steiermarkische S-leasing d.o.o.</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4B4ED8" w:rsidP="004B4ED8" w:rsidR="004B4ED8" w:rsidRPr="00A2094F">
      <w:pPr>
        <w:rPr>
          <w:sz w:val="22"/>
          <w:szCs w:val="22"/>
        </w:rPr>
      </w:pPr>
    </w:p>
    <w:p w:rsidRDefault="00CD261A" w:rsidP="004B4ED8" w:rsidR="00CD261A" w:rsidRPr="00A2094F">
      <w:pPr>
        <w:rPr>
          <w:sz w:val="22"/>
          <w:szCs w:val="22"/>
        </w:rPr>
      </w:pPr>
    </w:p>
    <w:p w:rsidRDefault="00CD261A" w:rsidP="004B4ED8" w:rsidR="004B4ED8" w:rsidRPr="00A2094F">
      <w:pPr>
        <w:rPr>
          <w:sz w:val="22"/>
          <w:szCs w:val="22"/>
        </w:rPr>
      </w:pPr>
      <w:r w:rsidRPr="00A2094F">
        <w:rPr>
          <w:sz w:val="22"/>
          <w:szCs w:val="22"/>
        </w:rPr>
        <w:t>-</w:t>
      </w:r>
      <w:r w:rsidR="00A2094F">
        <w:rPr>
          <w:sz w:val="22"/>
          <w:szCs w:val="22"/>
        </w:rPr>
        <w:t>Unicredit leasing Croatia d.o.o.</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Autohellas tourist and trading anonymus company</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Allianz Zagreb d.d.</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Zagrebačka banka d.d.</w:t>
      </w:r>
    </w:p>
    <w:p w:rsidRDefault="00CD261A" w:rsidP="004B4ED8" w:rsidR="00CD261A">
      <w:pPr>
        <w:pBdr>
          <w:bottom w:space="1" w:sz="6" w:color="auto" w:val="single"/>
        </w:pBdr>
        <w:rPr>
          <w:sz w:val="22"/>
          <w:szCs w:val="22"/>
        </w:rPr>
      </w:pPr>
    </w:p>
    <w:p w:rsidRDefault="00A2094F" w:rsidP="004B4ED8" w:rsidR="00A2094F"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P.S.C. Zagreb</w:t>
      </w:r>
      <w:r w:rsidRPr="00A2094F">
        <w:rPr>
          <w:sz w:val="22"/>
          <w:szCs w:val="22"/>
        </w:rPr>
        <w:t xml:space="preserve"> d.o.o.</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Špoljar transport</w:t>
      </w:r>
      <w:r w:rsidRPr="00A2094F">
        <w:rPr>
          <w:sz w:val="22"/>
          <w:szCs w:val="22"/>
        </w:rPr>
        <w:t xml:space="preserve"> d.o.o.</w:t>
      </w:r>
    </w:p>
    <w:p w:rsidRDefault="00CD261A" w:rsidP="004B4ED8" w:rsidR="00CD261A" w:rsidRPr="00A2094F">
      <w:pPr>
        <w:pBdr>
          <w:bottom w:space="1" w:sz="6" w:color="auto" w:val="single"/>
        </w:pBdr>
        <w:rPr>
          <w:sz w:val="22"/>
          <w:szCs w:val="22"/>
        </w:rPr>
      </w:pPr>
    </w:p>
    <w:p w:rsidRDefault="00CD261A" w:rsidP="004B4ED8" w:rsidR="00CD261A" w:rsidRPr="00A2094F">
      <w:pPr>
        <w:pBdr>
          <w:bottom w:space="1" w:sz="6" w:color="auto" w:val="single"/>
        </w:pBd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p>
    <w:p w:rsidRDefault="00CD261A" w:rsidP="004B4ED8" w:rsidR="00CD261A" w:rsidRPr="00A2094F">
      <w:pPr>
        <w:rPr>
          <w:sz w:val="22"/>
          <w:szCs w:val="22"/>
        </w:rPr>
      </w:pPr>
      <w:r w:rsidRPr="00A2094F">
        <w:rPr>
          <w:sz w:val="22"/>
          <w:szCs w:val="22"/>
        </w:rPr>
        <w:t>-</w:t>
      </w:r>
      <w:r w:rsidR="00A2094F">
        <w:rPr>
          <w:sz w:val="22"/>
          <w:szCs w:val="22"/>
        </w:rPr>
        <w:t>Auto Hrvatska automobili</w:t>
      </w:r>
      <w:r w:rsidRPr="00A2094F">
        <w:rPr>
          <w:sz w:val="22"/>
          <w:szCs w:val="22"/>
        </w:rPr>
        <w:t xml:space="preserve"> d.o.o.</w:t>
      </w:r>
    </w:p>
    <w:p w:rsidRDefault="00CD261A" w:rsidP="004B4ED8" w:rsidR="00CD261A" w:rsidRPr="00A2094F">
      <w:pPr>
        <w:rPr>
          <w:sz w:val="22"/>
          <w:szCs w:val="22"/>
        </w:rPr>
      </w:pPr>
    </w:p>
    <w:p w:rsidRDefault="00CD261A" w:rsidP="004B4ED8" w:rsidR="00CD261A" w:rsidRP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-Auto grifon d.o.o.</w:t>
      </w:r>
    </w:p>
    <w:p w:rsidRDefault="00A2094F" w:rsidP="00A2094F" w:rsidR="00A2094F">
      <w:pP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-Futura auto d.o.o.</w:t>
      </w:r>
    </w:p>
    <w:p w:rsidRDefault="00A2094F" w:rsidP="00A2094F" w:rsidR="00A2094F">
      <w:pPr>
        <w:pBdr>
          <w:bottom w:space="1" w:sz="6" w:color="auto" w:val="single"/>
        </w:pBd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-Toyota Croatia d.o.o.</w:t>
      </w:r>
    </w:p>
    <w:p w:rsidRDefault="00A2094F" w:rsidP="00A2094F" w:rsidR="00A2094F">
      <w:pP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-Johanna Parnis England</w:t>
      </w:r>
    </w:p>
    <w:p w:rsidRDefault="00A2094F" w:rsidP="00A2094F" w:rsidR="00A2094F">
      <w:pPr>
        <w:pBdr>
          <w:bottom w:space="1" w:sz="6" w:color="auto" w:val="single"/>
        </w:pBd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-Porsche inter auto d.o.o.</w:t>
      </w:r>
    </w:p>
    <w:p w:rsidRDefault="00A2094F" w:rsidP="00A2094F" w:rsidR="00A2094F">
      <w:pP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r>
        <w:rPr>
          <w:sz w:val="22"/>
          <w:szCs w:val="22"/>
        </w:rPr>
        <w:t>-Peugeot Hrvatska d.o.o.</w:t>
      </w:r>
    </w:p>
    <w:p w:rsidRDefault="00A2094F" w:rsidP="00A2094F" w:rsidR="00A2094F">
      <w:pPr>
        <w:rPr>
          <w:sz w:val="22"/>
          <w:szCs w:val="22"/>
        </w:rPr>
      </w:pPr>
    </w:p>
    <w:p w:rsidRDefault="00A2094F" w:rsidP="00A2094F" w:rsidR="00A2094F">
      <w:pPr>
        <w:pBdr>
          <w:bottom w:space="1" w:sz="6" w:color="auto" w:val="single"/>
        </w:pBdr>
        <w:rPr>
          <w:sz w:val="22"/>
          <w:szCs w:val="22"/>
        </w:rPr>
      </w:pPr>
    </w:p>
    <w:p w:rsidRDefault="00A2094F" w:rsidP="00A2094F" w:rsidR="00A2094F">
      <w:pPr>
        <w:rPr>
          <w:sz w:val="22"/>
          <w:szCs w:val="22"/>
        </w:rPr>
      </w:pPr>
    </w:p>
    <w:p w:rsidRDefault="00A2094F" w:rsidP="00A2094F" w:rsidR="00A2094F">
      <w:pPr>
        <w:rPr>
          <w:sz w:val="22"/>
          <w:szCs w:val="22"/>
        </w:rPr>
      </w:pPr>
    </w:p>
    <w:p w:rsidRDefault="00A2094F" w:rsidP="00A2094F" w:rsidR="00A2094F" w:rsidRPr="00A2094F">
      <w:pPr>
        <w:rPr>
          <w:sz w:val="22"/>
          <w:szCs w:val="22"/>
        </w:rPr>
      </w:pPr>
    </w:p>
    <w:sectPr w:rsidSect="00665541" w:rsidR="00A2094F" w:rsidRPr="00A2094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B652C"/>
    <w:rsid w:val="000F3204"/>
    <w:rsid w:val="00102683"/>
    <w:rsid w:val="001279FA"/>
    <w:rsid w:val="0013022A"/>
    <w:rsid w:val="00142BC2"/>
    <w:rsid w:val="00160367"/>
    <w:rsid w:val="00185E79"/>
    <w:rsid w:val="001D32BE"/>
    <w:rsid w:val="001F16D0"/>
    <w:rsid w:val="00220256"/>
    <w:rsid w:val="00224B33"/>
    <w:rsid w:val="002646BB"/>
    <w:rsid w:val="00287B88"/>
    <w:rsid w:val="002E7018"/>
    <w:rsid w:val="002F2A3D"/>
    <w:rsid w:val="002F6223"/>
    <w:rsid w:val="00316722"/>
    <w:rsid w:val="00384FA0"/>
    <w:rsid w:val="00397CF6"/>
    <w:rsid w:val="00417C69"/>
    <w:rsid w:val="00452111"/>
    <w:rsid w:val="004571B0"/>
    <w:rsid w:val="00480963"/>
    <w:rsid w:val="0048387A"/>
    <w:rsid w:val="00492B31"/>
    <w:rsid w:val="004A30E4"/>
    <w:rsid w:val="004B4ED8"/>
    <w:rsid w:val="00541C4A"/>
    <w:rsid w:val="005D3DC4"/>
    <w:rsid w:val="005D5C1D"/>
    <w:rsid w:val="005E2458"/>
    <w:rsid w:val="005F2416"/>
    <w:rsid w:val="005F4A28"/>
    <w:rsid w:val="00606D45"/>
    <w:rsid w:val="006112BA"/>
    <w:rsid w:val="00665541"/>
    <w:rsid w:val="00665B79"/>
    <w:rsid w:val="00685D31"/>
    <w:rsid w:val="006B4299"/>
    <w:rsid w:val="006B6C27"/>
    <w:rsid w:val="00721A52"/>
    <w:rsid w:val="00787B08"/>
    <w:rsid w:val="007A26BA"/>
    <w:rsid w:val="00801FFD"/>
    <w:rsid w:val="008A43B1"/>
    <w:rsid w:val="008C0B3F"/>
    <w:rsid w:val="008C3780"/>
    <w:rsid w:val="008F14AF"/>
    <w:rsid w:val="009335BC"/>
    <w:rsid w:val="009467EC"/>
    <w:rsid w:val="0095755A"/>
    <w:rsid w:val="00973474"/>
    <w:rsid w:val="009B5B72"/>
    <w:rsid w:val="009C3348"/>
    <w:rsid w:val="009F029C"/>
    <w:rsid w:val="00A14E7B"/>
    <w:rsid w:val="00A2094F"/>
    <w:rsid w:val="00A375BF"/>
    <w:rsid w:val="00A53B05"/>
    <w:rsid w:val="00A740C2"/>
    <w:rsid w:val="00A76A65"/>
    <w:rsid w:val="00AA576C"/>
    <w:rsid w:val="00AB18B0"/>
    <w:rsid w:val="00AE4548"/>
    <w:rsid w:val="00AE5CD7"/>
    <w:rsid w:val="00B142C6"/>
    <w:rsid w:val="00B151E2"/>
    <w:rsid w:val="00B31FA4"/>
    <w:rsid w:val="00B60567"/>
    <w:rsid w:val="00BC401B"/>
    <w:rsid w:val="00BD3878"/>
    <w:rsid w:val="00BE1D21"/>
    <w:rsid w:val="00C04929"/>
    <w:rsid w:val="00C56C21"/>
    <w:rsid w:val="00C60F52"/>
    <w:rsid w:val="00C91B7D"/>
    <w:rsid w:val="00CD261A"/>
    <w:rsid w:val="00CF4970"/>
    <w:rsid w:val="00D22023"/>
    <w:rsid w:val="00D7748E"/>
    <w:rsid w:val="00D80B19"/>
    <w:rsid w:val="00D84558"/>
    <w:rsid w:val="00DB25A3"/>
    <w:rsid w:val="00DC59E7"/>
    <w:rsid w:val="00DD60BF"/>
    <w:rsid w:val="00DF623E"/>
    <w:rsid w:val="00E05CA8"/>
    <w:rsid w:val="00E11052"/>
    <w:rsid w:val="00E11B8C"/>
    <w:rsid w:val="00E31B09"/>
    <w:rsid w:val="00E47F9C"/>
    <w:rsid w:val="00E523CB"/>
    <w:rsid w:val="00E6754F"/>
    <w:rsid w:val="00E945C9"/>
    <w:rsid w:val="00EA1278"/>
    <w:rsid w:val="00EA4705"/>
    <w:rsid w:val="00EB1E0F"/>
    <w:rsid w:val="00EE1BF5"/>
    <w:rsid w:val="00F86320"/>
    <w:rsid w:val="00FB5351"/>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606D45"/>
    <w:rPr>
      <w:color w:val="808080"/>
      <w:bdr w:space="0" w:sz="0" w:color="auto" w:val="none"/>
      <w:shd w:fill="auto" w:color="auto" w:val="clear"/>
    </w:rPr>
  </w:style>
  <w:style w:customStyle="true" w:styleId="eSPISCCParagraphDefaultFont" w:type="character">
    <w:name w:val="eSPIS_CC_Paragraph Default Font"/>
    <w:basedOn w:val="Zadanifontodlomka"/>
    <w:rsid w:val="00606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D45"/>
    <w:rPr>
      <w:bdr w:space="0" w:sz="0" w:color="auto" w:val="none"/>
      <w:shd w:fill="FFFFCC" w:color="auto" w:val="clear"/>
      <w:lang w:val="hr-HR"/>
    </w:rPr>
  </w:style>
  <w:style w:customStyle="true" w:styleId="PozadinaSvijetloCrvena" w:type="character">
    <w:name w:val="Pozadina_SvijetloCrvena"/>
    <w:basedOn w:val="eSPISCCParagraphDefaultFont"/>
    <w:rsid w:val="00606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606D45"/>
    <w:rPr>
      <w:color w:val="808080"/>
      <w:bdr w:color="auto" w:space="0" w:sz="0" w:val="none"/>
      <w:shd w:color="auto" w:fill="auto" w:val="clear"/>
    </w:rPr>
  </w:style>
  <w:style w:customStyle="1" w:styleId="eSPISCCParagraphDefaultFont" w:type="character">
    <w:name w:val="eSPIS_CC_Paragraph Default Font"/>
    <w:basedOn w:val="Zadanifontodlomka"/>
    <w:rsid w:val="00606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D45"/>
    <w:rPr>
      <w:bdr w:color="auto" w:space="0" w:sz="0" w:val="none"/>
      <w:shd w:color="auto" w:fill="FFFFCC" w:val="clear"/>
      <w:lang w:val="hr-HR"/>
    </w:rPr>
  </w:style>
  <w:style w:customStyle="1" w:styleId="PozadinaSvijetloCrvena" w:type="character">
    <w:name w:val="Pozadina_SvijetloCrvena"/>
    <w:basedOn w:val="eSPISCCParagraphDefaultFont"/>
    <w:rsid w:val="00606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St-8743/2015-15</izvorni_sadrzaj>
    <derivirana_varijabla naziv="DomainObject.Oznaka_1">St-8743/2015-15</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56</izvorni_sadrzaj>
    <derivirana_varijabla naziv="DomainObject.BrojStranica_1">56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8743</izvorni_sadrzaj>
    <derivirana_varijabla naziv="DomainObject.Predmet.Broj_1">8743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St-8743/2015</izvorni_sadrzaj>
    <derivirana_varijabla naziv="DomainObject.Predmet.OznakaBroj_1">St-8743/2015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ANTERRA d.o.o.</izvorni_sadrzaj>
    <derivirana_varijabla naziv="DomainObject.Predmet.ProtustrankaFormated_1">  ANTERRA d.o.o.</derivirana_varijabla>
  </DomainObject.Predmet.ProtustrankaFormated>
  <DomainObject.Predmet.ProtustrankaFormatedOIB>
    <izvorni_sadrzaj>  ANTERRA d.o.o., OIB 79307978677</izvorni_sadrzaj>
    <derivirana_varijabla naziv="DomainObject.Predmet.ProtustrankaFormatedOIB_1">  ANTERRA d.o.o., OIB 79307978677</derivirana_varijabla>
  </DomainObject.Predmet.ProtustrankaFormatedOIB>
  <DomainObject.Predmet.ProtustrankaFormatedWithAdress>
    <izvorni_sadrzaj> ANTERRA d.o.o., Ulica grada Vukovara 274, 10000 Zagreb</izvorni_sadrzaj>
    <derivirana_varijabla naziv="DomainObject.Predmet.ProtustrankaFormatedWithAdress_1"> ANTERRA d.o.o., Ulica grada Vukovara 274, 10000 Zagreb</derivirana_varijabla>
  </DomainObject.Predmet.ProtustrankaFormatedWithAdress>
  <DomainObject.Predmet.ProtustrankaFormatedWithAdressOIB>
    <izvorni_sadrzaj> ANTERRA d.o.o., OIB 79307978677, Ulica grada Vukovara 274, 10000 Zagreb</izvorni_sadrzaj>
    <derivirana_varijabla naziv="DomainObject.Predmet.ProtustrankaFormatedWithAdressOIB_1"> ANTERRA d.o.o., OIB 79307978677, Ulica grada Vukovara 274, 10000 Zagreb</derivirana_varijabla>
  </DomainObject.Predmet.ProtustrankaFormatedWithAdressOIB>
  <DomainObject.Predmet.ProtustrankaWithAdress>
    <izvorni_sadrzaj>ANTERRA d.o.o. Ulica grada Vukovara 274, 10000 Zagreb</izvorni_sadrzaj>
    <derivirana_varijabla naziv="DomainObject.Predmet.ProtustrankaWithAdress_1">ANTERRA d.o.o. Ulica grada Vukovara 274, 10000 Zagreb</derivirana_varijabla>
  </DomainObject.Predmet.ProtustrankaWithAdress>
  <DomainObject.Predmet.ProtustrankaWithAdressOIB>
    <izvorni_sadrzaj>ANTERRA d.o.o., OIB 79307978677, Ulica grada Vukovara 274, 10000 Zagreb</izvorni_sadrzaj>
    <derivirana_varijabla naziv="DomainObject.Predmet.ProtustrankaWithAdressOIB_1">ANTERRA d.o.o., OIB 79307978677, Ulica grada Vukovara 274, 10000 Zagreb</derivirana_varijabla>
  </DomainObject.Predmet.ProtustrankaWithAdressOIB>
  <DomainObject.Predmet.ProtustrankaNazivFormated>
    <izvorni_sadrzaj>ANTERRA d.o.o.</izvorni_sadrzaj>
    <derivirana_varijabla naziv="DomainObject.Predmet.ProtustrankaNazivFormated_1">ANTERRA d.o.o.</derivirana_varijabla>
  </DomainObject.Predmet.ProtustrankaNazivFormated>
  <DomainObject.Predmet.ProtustrankaNazivFormatedOIB>
    <izvorni_sadrzaj>ANTERRA d.o.o., OIB 79307978677</izvorni_sadrzaj>
    <derivirana_varijabla naziv="DomainObject.Predmet.ProtustrankaNazivFormatedOIB_1">ANTERRA d.o.o., OIB 79307978677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ANTERRA d.o.o.</izvorni_sadrzaj>
    <derivirana_varijabla naziv="DomainObject.Predmet.StrankaFormated_1">  ANTERRA d.o.o.</derivirana_varijabla>
  </DomainObject.Predmet.StrankaFormated>
  <DomainObject.Predmet.StrankaFormatedOIB>
    <izvorni_sadrzaj>  ANTERRA d.o.o., OIB 79307978677</izvorni_sadrzaj>
    <derivirana_varijabla naziv="DomainObject.Predmet.StrankaFormatedOIB_1">  ANTERRA d.o.o., OIB 79307978677</derivirana_varijabla>
  </DomainObject.Predmet.StrankaFormatedOIB>
  <DomainObject.Predmet.StrankaFormatedWithAdress>
    <izvorni_sadrzaj> ANTERRA d.o.o., Ulica grada Vukovara 274, 10000 Zagreb</izvorni_sadrzaj>
    <derivirana_varijabla naziv="DomainObject.Predmet.StrankaFormatedWithAdress_1"> ANTERRA d.o.o., Ulica grada Vukovara 274, 10000 Zagreb</derivirana_varijabla>
  </DomainObject.Predmet.StrankaFormatedWithAdress>
  <DomainObject.Predmet.StrankaFormatedWithAdressOIB>
    <izvorni_sadrzaj> ANTERRA d.o.o., OIB 79307978677, Ulica grada Vukovara 274, 10000 Zagreb</izvorni_sadrzaj>
    <derivirana_varijabla naziv="DomainObject.Predmet.StrankaFormatedWithAdressOIB_1"> ANTERRA d.o.o., OIB 79307978677, Ulica grada Vukovara 274, 10000 Zagreb</derivirana_varijabla>
  </DomainObject.Predmet.StrankaFormatedWithAdressOIB>
  <DomainObject.Predmet.StrankaWithAdress>
    <izvorni_sadrzaj>ANTERRA d.o.o. Ulica grada Vukovara 274,10000 Zagreb</izvorni_sadrzaj>
    <derivirana_varijabla naziv="DomainObject.Predmet.StrankaWithAdress_1">ANTERRA d.o.o. Ulica grada Vukovara 274,10000 Zagreb</derivirana_varijabla>
  </DomainObject.Predmet.StrankaWithAdress>
  <DomainObject.Predmet.StrankaWithAdressOIB>
    <izvorni_sadrzaj>ANTERRA d.o.o., OIB 79307978677, Ulica grada Vukovara 274,10000 Zagreb</izvorni_sadrzaj>
    <derivirana_varijabla naziv="DomainObject.Predmet.StrankaWithAdressOIB_1">ANTERRA d.o.o., OIB 79307978677, Ulica grada Vukovara 274,10000 Zagreb</derivirana_varijabla>
  </DomainObject.Predmet.StrankaWithAdressOIB>
  <DomainObject.Predmet.StrankaNazivFormated>
    <izvorni_sadrzaj>ANTERRA d.o.o.</izvorni_sadrzaj>
    <derivirana_varijabla naziv="DomainObject.Predmet.StrankaNazivFormated_1">ANTERRA d.o.o.</derivirana_varijabla>
  </DomainObject.Predmet.StrankaNazivFormated>
  <DomainObject.Predmet.StrankaNazivFormatedOIB>
    <izvorni_sadrzaj>ANTERRA d.o.o., OIB 79307978677</izvorni_sadrzaj>
    <derivirana_varijabla naziv="DomainObject.Predmet.StrankaNazivFormatedOIB_1">ANTERRA d.o.o., OIB 79307978677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ANTERRA d.o.o.</item>
    </izvorni_sadrzaj>
    <derivirana_varijabla naziv="DomainObject.Predmet.StrankaListFormated_1">
      <item>ANTERRA d.o.o.</item>
    </derivirana_varijabla>
  </DomainObject.Predmet.StrankaListFormated>
  <DomainObject.Predmet.StrankaListFormatedOIB>
    <izvorni_sadrzaj>
      <item>ANTERRA d.o.o., OIB 79307978677</item>
    </izvorni_sadrzaj>
    <derivirana_varijabla naziv="DomainObject.Predmet.StrankaListFormatedOIB_1">
      <item>ANTERRA d.o.o., OIB 79307978677</item>
    </derivirana_varijabla>
  </DomainObject.Predmet.StrankaListFormatedOIB>
  <DomainObject.Predmet.StrankaListFormatedWithAdress>
    <izvorni_sadrzaj>
      <item>ANTERRA d.o.o., Ulica grada Vukovara 274, 10000 Zagreb</item>
    </izvorni_sadrzaj>
    <derivirana_varijabla naziv="DomainObject.Predmet.StrankaListFormatedWithAdress_1">
      <item>ANTERRA d.o.o., Ulica grada Vukovara 274, 10000 Zagreb</item>
    </derivirana_varijabla>
  </DomainObject.Predmet.StrankaListFormatedWithAdress>
  <DomainObject.Predmet.StrankaListFormatedWithAdressOIB>
    <izvorni_sadrzaj>
      <item>ANTERRA d.o.o., OIB 79307978677, Ulica grada Vukovara 274, 10000 Zagreb</item>
    </izvorni_sadrzaj>
    <derivirana_varijabla naziv="DomainObject.Predmet.StrankaListFormatedWithAdressOIB_1">
      <item>ANTERRA d.o.o., OIB 79307978677, Ulica grada Vukovara 274, 10000 Zagreb</item>
    </derivirana_varijabla>
  </DomainObject.Predmet.StrankaListFormatedWithAdressOIB>
  <DomainObject.Predmet.StrankaListNazivFormated>
    <izvorni_sadrzaj>
      <item>ANTERRA d.o.o.</item>
    </izvorni_sadrzaj>
    <derivirana_varijabla naziv="DomainObject.Predmet.StrankaListNazivFormated_1">
      <item>ANTERRA d.o.o.</item>
    </derivirana_varijabla>
  </DomainObject.Predmet.StrankaListNazivFormated>
  <DomainObject.Predmet.StrankaListNazivFormatedOIB>
    <izvorni_sadrzaj>
      <item>ANTERRA d.o.o., OIB 79307978677</item>
    </izvorni_sadrzaj>
    <derivirana_varijabla naziv="DomainObject.Predmet.StrankaListNazivFormatedOIB_1">
      <item>ANTERRA d.o.o., OIB 79307978677</item>
    </derivirana_varijabla>
  </DomainObject.Predmet.StrankaListNazivFormatedOIB>
  <DomainObject.Predmet.ProtuStrankaListFormated>
    <izvorni_sadrzaj>
      <item>ANTERRA d.o.o.</item>
    </izvorni_sadrzaj>
    <derivirana_varijabla naziv="DomainObject.Predmet.ProtuStrankaListFormated_1">
      <item>ANTERRA d.o.o.</item>
    </derivirana_varijabla>
  </DomainObject.Predmet.ProtuStrankaListFormated>
  <DomainObject.Predmet.ProtuStrankaListFormatedOIB>
    <izvorni_sadrzaj>
      <item>ANTERRA d.o.o., OIB 79307978677</item>
    </izvorni_sadrzaj>
    <derivirana_varijabla naziv="DomainObject.Predmet.ProtuStrankaListFormatedOIB_1">
      <item>ANTERRA d.o.o., OIB 79307978677</item>
    </derivirana_varijabla>
  </DomainObject.Predmet.ProtuStrankaListFormatedOIB>
  <DomainObject.Predmet.ProtuStrankaListFormatedWithAdress>
    <izvorni_sadrzaj>
      <item>ANTERRA d.o.o., Ulica grada Vukovara 274, 10000 Zagreb</item>
    </izvorni_sadrzaj>
    <derivirana_varijabla naziv="DomainObject.Predmet.ProtuStrankaListFormatedWithAdress_1">
      <item>ANTERRA d.o.o., Ulica grada Vukovara 274, 10000 Zagreb</item>
    </derivirana_varijabla>
  </DomainObject.Predmet.ProtuStrankaListFormatedWithAdress>
  <DomainObject.Predmet.ProtuStrankaListFormatedWithAdressOIB>
    <izvorni_sadrzaj>
      <item>ANTERRA d.o.o., OIB 79307978677, Ulica grada Vukovara 274, 10000 Zagreb</item>
    </izvorni_sadrzaj>
    <derivirana_varijabla naziv="DomainObject.Predmet.ProtuStrankaListFormatedWithAdressOIB_1">
      <item>ANTERRA d.o.o., OIB 79307978677, Ulica grada Vukovara 274, 10000 Zagreb</item>
    </derivirana_varijabla>
  </DomainObject.Predmet.ProtuStrankaListFormatedWithAdressOIB>
  <DomainObject.Predmet.ProtuStrankaListNazivFormated>
    <izvorni_sadrzaj>
      <item>ANTERRA d.o.o.</item>
    </izvorni_sadrzaj>
    <derivirana_varijabla naziv="DomainObject.Predmet.ProtuStrankaListNazivFormated_1">
      <item>ANTERRA d.o.o.</item>
    </derivirana_varijabla>
  </DomainObject.Predmet.ProtuStrankaListNazivFormated>
  <DomainObject.Predmet.ProtuStrankaListNazivFormatedOIB>
    <izvorni_sadrzaj>
      <item>ANTERRA d.o.o., OIB 79307978677</item>
    </izvorni_sadrzaj>
    <derivirana_varijabla naziv="DomainObject.Predmet.ProtuStrankaListNazivFormatedOIB_1">
      <item>ANTERRA d.o.o., OIB 79307978677</item>
    </derivirana_varijabla>
  </DomainObject.Predmet.ProtuStrankaListNazivFormatedOIB>
  <DomainObject.Predmet.OstaliListFormated>
    <izvorni_sadrzaj>
      <item>Goran Božić</item>
    </izvorni_sadrzaj>
    <derivirana_varijabla naziv="DomainObject.Predmet.OstaliListFormated_1">
      <item>Goran Božić</item>
    </derivirana_varijabla>
  </DomainObject.Predmet.OstaliListFormated>
  <DomainObject.Predmet.OstaliListFormatedOIB>
    <izvorni_sadrzaj>
      <item>Goran Božić</item>
    </izvorni_sadrzaj>
    <derivirana_varijabla naziv="DomainObject.Predmet.OstaliListFormatedOIB_1">
      <item>Goran Božić</item>
    </derivirana_varijabla>
  </DomainObject.Predmet.OstaliListFormatedOIB>
  <DomainObject.Predmet.OstaliListFormatedWithAdress>
    <izvorni_sadrzaj>
      <item>Goran Božić, Trg bana Josipa Jelačića 3., 10000 Zagreb</item>
    </izvorni_sadrzaj>
    <derivirana_varijabla naziv="DomainObject.Predmet.OstaliListFormatedWithAdress_1">
      <item>Goran Božić, Trg bana Josipa Jelačića 3., 10000 Zagreb</item>
    </derivirana_varijabla>
  </DomainObject.Predmet.OstaliListFormatedWithAdress>
  <DomainObject.Predmet.OstaliListFormatedWithAdressOIB>
    <izvorni_sadrzaj>
      <item>Goran Božić, Trg bana Josipa Jelačića 3., 10000 Zagreb</item>
    </izvorni_sadrzaj>
    <derivirana_varijabla naziv="DomainObject.Predmet.OstaliListFormatedWithAdressOIB_1">
      <item>Goran Božić, Trg bana Josipa Jelačića 3., 10000 Zagreb</item>
    </derivirana_varijabla>
  </DomainObject.Predmet.OstaliListFormatedWithAdressOIB>
  <DomainObject.Predmet.OstaliListNazivFormated>
    <izvorni_sadrzaj>
      <item>Goran Božić</item>
    </izvorni_sadrzaj>
    <derivirana_varijabla naziv="DomainObject.Predmet.OstaliListNazivFormated_1">
      <item>Goran Božić</item>
    </derivirana_varijabla>
  </DomainObject.Predmet.OstaliListNazivFormated>
  <DomainObject.Predmet.OstaliListNazivFormatedOIB>
    <izvorni_sadrzaj>
      <item>Goran Božić</item>
    </izvorni_sadrzaj>
    <derivirana_varijabla naziv="DomainObject.Predmet.OstaliListNazivFormatedOIB_1">
      <item>Goran Božić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St-8743/2015-15</izvorni_sadrzaj>
    <derivirana_varijabla naziv="DomainObject.PoslovniBrojDokumenta_1">St-8743/2015-15</derivirana_varijabla>
  </DomainObject.PoslovniBrojDokumenta>
  <DomainObject.Predmet.StrankaIDrugi>
    <izvorni_sadrzaj>ANTERRA d.o.o.</izvorni_sadrzaj>
    <derivirana_varijabla naziv="DomainObject.Predmet.StrankaIDrugi_1">ANTERRA d.o.o.</derivirana_varijabla>
  </DomainObject.Predmet.StrankaIDrugi>
  <DomainObject.Predmet.ProtustrankaIDrugi>
    <izvorni_sadrzaj>ANTERRA d.o.o.</izvorni_sadrzaj>
    <derivirana_varijabla naziv="DomainObject.Predmet.ProtustrankaIDrugi_1">ANTERRA d.o.o.</derivirana_varijabla>
  </DomainObject.Predmet.ProtustrankaIDrugi>
  <DomainObject.Predmet.StrankaIDrugiAdressOIB>
    <izvorni_sadrzaj>ANTERRA d.o.o., OIB 79307978677, Ulica grada Vukovara 274, 10000 Zagreb</izvorni_sadrzaj>
    <derivirana_varijabla naziv="DomainObject.Predmet.StrankaIDrugiAdressOIB_1">ANTERRA d.o.o., OIB 79307978677, Ulica grada Vukovara 274, 10000 Zagreb</derivirana_varijabla>
  </DomainObject.Predmet.StrankaIDrugiAdressOIB>
  <DomainObject.Predmet.ProtustrankaIDrugiAdressOIB>
    <izvorni_sadrzaj>ANTERRA d.o.o., OIB 79307978677, Ulica grada Vukovara 274, 10000 Zagreb</izvorni_sadrzaj>
    <derivirana_varijabla naziv="DomainObject.Predmet.ProtustrankaIDrugiAdressOIB_1">ANTERRA d.o.o., OIB 79307978677,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ANTERRA d.o.o.</item>
      <item>ANTERRA d.o.o.</item>
      <item>Goran Božić</item>
    </izvorni_sadrzaj>
    <derivirana_varijabla naziv="DomainObject.Predmet.SudioniciListNaziv_1">
      <item>ANTERRA d.o.o.</item>
      <item>ANTERRA d.o.o.</item>
      <item>Goran Božić</item>
    </derivirana_varijabla>
  </DomainObject.Predmet.SudioniciListNaziv>
  <DomainObject.Predmet.SudioniciListAdressOIB>
    <izvorni_sadrzaj>
      <item>ANTERRA d.o.o., OIB 79307978677, Ulica grada Vukovara 274,10000 Zagreb</item>
      <item>ANTERRA d.o.o., OIB 79307978677, Ulica grada Vukovara 274,10000 Zagreb</item>
      <item>Goran Božić, Trg bana Josipa Jelačića 3.,10000 Zagreb</item>
    </izvorni_sadrzaj>
    <derivirana_varijabla naziv="DomainObject.Predmet.SudioniciListAdressOIB_1">
      <item>ANTERRA d.o.o., OIB 79307978677, Ulica grada Vukovara 274,10000 Zagreb</item>
      <item>ANTERRA d.o.o., OIB 79307978677, Ulica grada Vukovara 274,10000 Zagreb</item>
      <item>Goran Božić,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79307978677</item>
      <item>, OIB 79307978677</item>
      <item>, OIB null</item>
    </izvorni_sadrzaj>
    <derivirana_varijabla naziv="DomainObject.Predmet.SudioniciListNazivOIB_1">
      <item>, OIB 79307978677</item>
      <item>, OIB 79307978677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56</properties:Pages>
  <properties:Words>29510</properties:Words>
  <properties:Characters>168187</properties:Characters>
  <properties:Lines>5292</properties:Lines>
  <properties:Paragraphs>2561</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195779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2016-03-17T10:01:00Z</dcterms:created>
  <dc:creator>gzubak</dc:creator>
  <cp:lastModifiedBy>Ivana Rogić</cp:lastModifiedBy>
  <cp:lastPrinted>2016-03-17T10:24:00Z</cp:lastPrinted>
  <dcterms:modified xmlns:xsi="http://www.w3.org/2001/XMLSchema-instance" xsi:type="dcterms:W3CDTF">2016-03-17T11:59:00Z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St-8743/2015-15 / Odluka - Rješenje o odobravanju sklapanja predstečajne nagodbe</vt:lpwstr>
  </prop:property>
  <prop:property name="CC_coloring" pid="4" fmtid="{D5CDD505-2E9C-101B-9397-08002B2CF9AE}">
    <vt:bool>false</vt:bool>
  </prop:property>
  <prop:property name="BrojStranica" pid="5" fmtid="{D5CDD505-2E9C-101B-9397-08002B2CF9AE}">
    <vt:i4>56</vt:i4>
  </prop:property>
</prop:Properties>
</file>