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72da" w14:paraId="59d72da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</w:t>
      </w:r>
      <w:r w:rsidR="00356A60">
        <w:rPr>
          <w:b/>
          <w:sz w:val="22"/>
          <w:szCs w:val="22"/>
        </w:rPr>
        <w:t>209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356A60">
        <w:rPr>
          <w:b/>
        </w:rPr>
        <w:t>LAZINE</w:t>
      </w:r>
      <w:r w:rsidRPr="004E2A1F">
        <w:rPr>
          <w:b/>
        </w:rPr>
        <w:t xml:space="preserve"> d.o.o</w:t>
      </w:r>
      <w:r>
        <w:t>.</w:t>
      </w:r>
      <w:r w:rsidR="00166031">
        <w:t>,</w:t>
      </w:r>
      <w:r>
        <w:t xml:space="preserve"> </w:t>
      </w:r>
      <w:r w:rsidR="00356A60">
        <w:t>Žuljana</w:t>
      </w:r>
      <w:r w:rsidR="00AC519C">
        <w:t xml:space="preserve">, </w:t>
      </w:r>
      <w:r>
        <w:t xml:space="preserve">OIB: </w:t>
      </w:r>
      <w:r w:rsidR="00356A60">
        <w:t>41387964912</w:t>
      </w:r>
      <w:r>
        <w:rPr>
          <w:sz w:val="22"/>
          <w:szCs w:val="22"/>
        </w:rPr>
        <w:t xml:space="preserve">,  temeljem čl. 430.  Stečajnog zakona (NN 71/15, dalje u tekstu SZ), dana 7.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356A60" w:rsidRPr="00356A60">
        <w:rPr>
          <w:b/>
        </w:rPr>
        <w:t xml:space="preserve"> </w:t>
      </w:r>
      <w:r w:rsidR="00356A60">
        <w:rPr>
          <w:b/>
        </w:rPr>
        <w:t>LAZINE</w:t>
      </w:r>
      <w:r w:rsidR="00356A60" w:rsidRPr="004E2A1F">
        <w:rPr>
          <w:b/>
        </w:rPr>
        <w:t xml:space="preserve"> d.o.o</w:t>
      </w:r>
      <w:r w:rsidR="00356A60">
        <w:t>., Žuljana, OIB: 41387964912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356A60">
        <w:rPr>
          <w:sz w:val="22"/>
          <w:szCs w:val="22"/>
        </w:rPr>
        <w:t>1. rujna</w:t>
      </w:r>
      <w:r>
        <w:rPr>
          <w:sz w:val="22"/>
          <w:szCs w:val="22"/>
        </w:rPr>
        <w:t xml:space="preserve"> 2015. godine dužniku u očevidniku redoslijeda osnova za plaćanje ima evidentirane neizvršene osnove za plaćanje u ukupnom iznosu od </w:t>
      </w:r>
      <w:r w:rsidR="00356A60">
        <w:rPr>
          <w:sz w:val="22"/>
          <w:szCs w:val="22"/>
        </w:rPr>
        <w:t>2.337,00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7.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(7.12.2015.g.):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166031"/>
    <w:rsid w:val="00356A60"/>
    <w:rsid w:val="00447F0F"/>
    <w:rsid w:val="004E2A1F"/>
    <w:rsid w:val="007C71CF"/>
    <w:rsid w:val="007D1F61"/>
    <w:rsid w:val="00A1036C"/>
    <w:rsid w:val="00AC519C"/>
    <w:rsid w:val="00DF32F5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3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2F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2F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2F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2F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3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2F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2F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2F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2F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2209</izvorni_sadrzaj>
    <derivirana_varijabla naziv="DomainObject.Predmet.Broj_1">2209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St-2209/2015</izvorni_sadrzaj>
    <derivirana_varijabla naziv="DomainObject.Predmet.OznakaBroj_1">St-2209/2015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LAZINE d.o.o. za građenje, turizam i usluge</izvorni_sadrzaj>
    <derivirana_varijabla naziv="DomainObject.Predmet.ProtustrankaFormated_1">  LAZINE d.o.o. za građenje, turizam i usluge</derivirana_varijabla>
  </DomainObject.Predmet.ProtustrankaFormated>
  <DomainObject.Predmet.ProtustrankaFormatedOIB>
    <izvorni_sadrzaj>  LAZINE d.o.o. za građenje, turizam i usluge, OIB 41387964912</izvorni_sadrzaj>
    <derivirana_varijabla naziv="DomainObject.Predmet.ProtustrankaFormatedOIB_1">  LAZINE d.o.o. za građenje, turizam i usluge, OIB 41387964912</derivirana_varijabla>
  </DomainObject.Predmet.ProtustrankaFormatedOIB>
  <DomainObject.Predmet.ProtustrankaFormatedWithAdress>
    <izvorni_sadrzaj> LAZINE d.o.o. za građenje, turizam i usluge, Račići 16, 20247 Žuljana</izvorni_sadrzaj>
    <derivirana_varijabla naziv="DomainObject.Predmet.ProtustrankaFormatedWithAdress_1"> LAZINE d.o.o. za građenje, turizam i usluge, Račići 16, 20247 Žuljana</derivirana_varijabla>
  </DomainObject.Predmet.ProtustrankaFormatedWithAdress>
  <DomainObject.Predmet.ProtustrankaFormatedWithAdressOIB>
    <izvorni_sadrzaj> LAZINE d.o.o. za građenje, turizam i usluge, OIB 41387964912, Račići 16, 20247 Žuljana</izvorni_sadrzaj>
    <derivirana_varijabla naziv="DomainObject.Predmet.ProtustrankaFormatedWithAdressOIB_1"> LAZINE d.o.o. za građenje, turizam i usluge, OIB 41387964912, Račići 16, 20247 Žuljana</derivirana_varijabla>
  </DomainObject.Predmet.ProtustrankaFormatedWithAdressOIB>
  <DomainObject.Predmet.ProtustrankaWithAdress>
    <izvorni_sadrzaj>LAZINE d.o.o. za građenje, turizam i usluge Račići 16, 20247 Žuljana</izvorni_sadrzaj>
    <derivirana_varijabla naziv="DomainObject.Predmet.ProtustrankaWithAdress_1">LAZINE d.o.o. za građenje, turizam i usluge Račići 16, 20247 Žuljana</derivirana_varijabla>
  </DomainObject.Predmet.ProtustrankaWithAdress>
  <DomainObject.Predmet.ProtustrankaWithAdressOIB>
    <izvorni_sadrzaj>LAZINE d.o.o. za građenje, turizam i usluge, OIB 41387964912, Račići 16, 20247 Žuljana</izvorni_sadrzaj>
    <derivirana_varijabla naziv="DomainObject.Predmet.ProtustrankaWithAdressOIB_1">LAZINE d.o.o. za građenje, turizam i usluge, OIB 41387964912, Račići 16, 20247 Žuljana</derivirana_varijabla>
  </DomainObject.Predmet.ProtustrankaWithAdressOIB>
  <DomainObject.Predmet.ProtustrankaNazivFormated>
    <izvorni_sadrzaj>LAZINE d.o.o. za građenje, turizam i usluge</izvorni_sadrzaj>
    <derivirana_varijabla naziv="DomainObject.Predmet.ProtustrankaNazivFormated_1">LAZINE d.o.o. za građenje, turizam i usluge</derivirana_varijabla>
  </DomainObject.Predmet.ProtustrankaNazivFormated>
  <DomainObject.Predmet.ProtustrankaNazivFormatedOIB>
    <izvorni_sadrzaj>LAZINE d.o.o. za građenje, turizam i usluge, OIB 41387964912</izvorni_sadrzaj>
    <derivirana_varijabla naziv="DomainObject.Predmet.ProtustrankaNazivFormatedOIB_1">LAZINE d.o.o. za građenje, turizam i usluge, OIB 41387964912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2337.00</izvorni_sadrzaj>
    <derivirana_varijabla naziv="DomainObject.Predmet.TrenutnaVrijednost_1">2337.00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LAZINE d.o.o. za građenje, turizam i usluge</item>
    </izvorni_sadrzaj>
    <derivirana_varijabla naziv="DomainObject.Predmet.ProtuStrankaListFormated_1">
      <item>LAZINE d.o.o. za građenje, turizam i usluge</item>
    </derivirana_varijabla>
  </DomainObject.Predmet.ProtuStrankaListFormated>
  <DomainObject.Predmet.ProtuStrankaListFormatedOIB>
    <izvorni_sadrzaj>
      <item>LAZINE d.o.o. za građenje, turizam i usluge, OIB 41387964912</item>
    </izvorni_sadrzaj>
    <derivirana_varijabla naziv="DomainObject.Predmet.ProtuStrankaListFormatedOIB_1">
      <item>LAZINE d.o.o. za građenje, turizam i usluge, OIB 41387964912</item>
    </derivirana_varijabla>
  </DomainObject.Predmet.ProtuStrankaListFormatedOIB>
  <DomainObject.Predmet.ProtuStrankaListFormatedWithAdress>
    <izvorni_sadrzaj>
      <item>LAZINE d.o.o. za građenje, turizam i usluge, Račići 16, 20247 Žuljana</item>
    </izvorni_sadrzaj>
    <derivirana_varijabla naziv="DomainObject.Predmet.ProtuStrankaListFormatedWithAdress_1">
      <item>LAZINE d.o.o. za građenje, turizam i usluge, Račići 16, 20247 Žuljana</item>
    </derivirana_varijabla>
  </DomainObject.Predmet.ProtuStrankaListFormatedWithAdress>
  <DomainObject.Predmet.ProtuStrankaListFormatedWithAdressOIB>
    <izvorni_sadrzaj>
      <item>LAZINE d.o.o. za građenje, turizam i usluge, OIB 41387964912, Račići 16, 20247 Žuljana</item>
    </izvorni_sadrzaj>
    <derivirana_varijabla naziv="DomainObject.Predmet.ProtuStrankaListFormatedWithAdressOIB_1">
      <item>LAZINE d.o.o. za građenje, turizam i usluge, OIB 41387964912, Račići 16, 20247 Žuljana</item>
    </derivirana_varijabla>
  </DomainObject.Predmet.ProtuStrankaListFormatedWithAdressOIB>
  <DomainObject.Predmet.ProtuStrankaListNazivFormated>
    <izvorni_sadrzaj>
      <item>LAZINE d.o.o. za građenje, turizam i usluge</item>
    </izvorni_sadrzaj>
    <derivirana_varijabla naziv="DomainObject.Predmet.ProtuStrankaListNazivFormated_1">
      <item>LAZINE d.o.o. za građenje, turizam i usluge</item>
    </derivirana_varijabla>
  </DomainObject.Predmet.ProtuStrankaListNazivFormated>
  <DomainObject.Predmet.ProtuStrankaListNazivFormatedOIB>
    <izvorni_sadrzaj>
      <item>LAZINE d.o.o. za građenje, turizam i usluge, OIB 41387964912</item>
    </izvorni_sadrzaj>
    <derivirana_varijabla naziv="DomainObject.Predmet.ProtuStrankaListNazivFormatedOIB_1">
      <item>LAZINE d.o.o. za građenje, turizam i usluge, OIB 41387964912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LAZINE d.o.o. za građenje, turizam i usluge</izvorni_sadrzaj>
    <derivirana_varijabla naziv="DomainObject.Predmet.ProtustrankaIDrugi_1">LAZINE d.o.o. za građenje,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LAZINE d.o.o. za građenje, turizam i usluge, OIB 41387964912, Račići 16, 20247 Žuljana</izvorni_sadrzaj>
    <derivirana_varijabla naziv="DomainObject.Predmet.ProtustrankaIDrugiAdressOIB_1">LAZINE d.o.o. za građenje, turizam i usluge, OIB 41387964912, Račići 16, 20247 Žuljana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LAZINE d.o.o. za građenje, turizam i usluge</item>
    </izvorni_sadrzaj>
    <derivirana_varijabla naziv="DomainObject.Predmet.SudioniciListNaziv_1">
      <item>FINA, RC Split, Podružnica Dubrovnik</item>
      <item>LAZINE d.o.o. za građenje,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LAZINE d.o.o. za građenje, turizam i usluge, OIB 41387964912, Račići 16,20247 Žuljana</item>
    </izvorni_sadrzaj>
    <derivirana_varijabla naziv="DomainObject.Predmet.SudioniciListAdressOIB_1">
      <item>FINA, RC Split, Podružnica Dubrovnik, OIB 85821130368, Vukovarska 2,20000 Dubrovnik</item>
      <item>LAZINE d.o.o. za građenje, turizam i usluge, OIB 41387964912, Račići 16,20247 Žuljana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41387964912</item>
    </izvorni_sadrzaj>
    <derivirana_varijabla naziv="DomainObject.Predmet.SudioniciListNazivOIB_1">
      <item>, OIB 85821130368</item>
      <item>, OIB 41387964912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1581</properties:Characters>
  <properties:Lines>48</properties:Lines>
  <properties:Paragraphs>18</properties:Paragraphs>
  <properties:TotalTime>12</properties:TotalTime>
  <properties:ScaleCrop>false</properties:ScaleCrop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2015-12-03T12:02:00Z</dcterms:created>
  <dc:creator>Mirjana Mihović</dc:creator>
  <dc:description/>
  <cp:keywords/>
  <cp:lastModifiedBy>Mirjana Mihović</cp:lastModifiedBy>
  <cp:lastPrinted>2015-12-03T12:46:00Z</cp:lastPrinted>
  <dcterms:modified xmlns:xsi="http://www.w3.org/2001/XMLSchema-instance" xsi:type="dcterms:W3CDTF">2015-12-07T08:44:00Z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