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86b0" w14:paraId="14986b0" w:rsidRDefault="006A2E69" w:rsidP="001940FB" w:rsidR="006A2E69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2D06A8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6A2E69" w:rsidP="00AA6BCF" w:rsidR="006A2E69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A2E69" w:rsidP="006A2E69" w:rsidR="006A2E6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A2E69" w:rsidP="006A2E69" w:rsidR="006A2E6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6A2E69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6A2E6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97D2F">
        <w:rPr>
          <w:rFonts w:cs="Calibri" w:eastAsia="Arial Unicode MS" w:hAnsi="Calibri" w:ascii="Calibri"/>
          <w:kern w:val="1"/>
          <w:lang w:eastAsia="ar-SA" w:val="hr-HR"/>
        </w:rPr>
        <w:t>PAULINA HRGOVIĆ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6A2E69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197D2F">
        <w:rPr>
          <w:rFonts w:cs="Calibri" w:eastAsia="Arial Unicode MS" w:hAnsi="Calibri" w:ascii="Calibri"/>
          <w:kern w:val="1"/>
          <w:lang w:eastAsia="ar-SA" w:val="hr-HR"/>
        </w:rPr>
        <w:t>54.204,70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="006A2E6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 iznosu od </w:t>
      </w:r>
      <w:r w:rsidR="00197D2F">
        <w:rPr>
          <w:rFonts w:cs="Calibri" w:eastAsia="Arial Unicode MS" w:hAnsi="Calibri" w:ascii="Calibri"/>
          <w:kern w:val="1"/>
          <w:lang w:eastAsia="ar-SA" w:val="hr-HR"/>
        </w:rPr>
        <w:t>49.604,70</w:t>
      </w:r>
      <w:r w:rsidR="001D182A" w:rsidRPr="001D182A">
        <w:rPr>
          <w:rFonts w:cs="Calibri" w:hAnsi="Calibri" w:ascii="Calibri"/>
        </w:rPr>
        <w:t xml:space="preserve"> kn</w:t>
      </w:r>
      <w:r w:rsidR="006A2E69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97D2F">
        <w:rPr>
          <w:rFonts w:cs="Calibri" w:eastAsia="Arial Unicode MS" w:hAnsi="Calibri" w:ascii="Calibri"/>
          <w:kern w:val="1"/>
          <w:lang w:eastAsia="ar-SA" w:val="hr-HR"/>
        </w:rPr>
        <w:t>4</w:t>
      </w:r>
      <w:r w:rsidR="001D182A" w:rsidRPr="001D182A">
        <w:rPr>
          <w:rFonts w:cs="Calibri" w:hAnsi="Calibri" w:ascii="Calibri"/>
        </w:rPr>
        <w:t>.</w:t>
      </w:r>
      <w:r w:rsidR="00197D2F">
        <w:rPr>
          <w:rFonts w:cs="Calibri" w:hAnsi="Calibri" w:ascii="Calibri"/>
        </w:rPr>
        <w:t>6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6A2E69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6A2E69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6A2E69" w:rsidRPr="006A2E69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6A2E69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6A2E69" w:rsidP="001D182A" w:rsidR="006A2E6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6A2E69" w:rsidP="001D182A" w:rsidR="006A2E6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97D2F" w:rsidP="00197D2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PAULINA HRGOVIĆ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Brune Bušića 11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45548211816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97D2F" w:rsidP="00197D2F" w:rsidR="00197D2F" w:rsidRPr="00197D2F">
            <w:pPr>
              <w:rPr>
                <w:rFonts w:cs="Calibri" w:hAnsi="Calibri" w:ascii="Calibri"/>
              </w:rPr>
            </w:pPr>
            <w:r w:rsidRPr="00197D2F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97D2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54.204,70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97D2F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eastAsia="Times New Roman" w:hAnsi="Calibri" w:ascii="Calibri"/>
                <w:lang w:val="hr-HR"/>
              </w:rPr>
              <w:t>49.604,70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97D2F" w:rsidP="00197D2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4</w:t>
            </w:r>
            <w:r w:rsidR="001D182A" w:rsidRPr="001D182A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6</w:t>
            </w:r>
            <w:r w:rsidR="001D182A"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A2E69" w:rsidP="006A2E69" w:rsidR="006A2E6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F2301" w:rsidP="00FF7B0F" w:rsidR="00FF7B0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B0F" w:rsidP="00FF7B0F" w:rsidR="00FF7B0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F7B0F" w:rsidP="00FF7B0F" w:rsidR="00FF7B0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F7B0F" w:rsidP="00FF7B0F" w:rsidR="00FF7B0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6A2E69" w:rsidP="006A2E69" w:rsidR="006A2E69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2FF" w:rsidR="000D62FF">
      <w:pPr>
        <w:spacing w:after="0"/>
      </w:pPr>
      <w:r>
        <w:separator/>
      </w:r>
    </w:p>
  </w:endnote>
  <w:endnote w:id="0" w:type="continuationSeparator">
    <w:p w:rsidRDefault="000D62FF" w:rsidR="000D62F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44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2FF" w:rsidR="000D62FF">
      <w:pPr>
        <w:spacing w:after="0"/>
      </w:pPr>
      <w:r>
        <w:separator/>
      </w:r>
    </w:p>
  </w:footnote>
  <w:footnote w:id="0" w:type="continuationSeparator">
    <w:p w:rsidRDefault="000D62FF" w:rsidR="000D62F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44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B9200F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3E6A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D62FF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97D2F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06A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301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32A3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2E69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758A5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6CE9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712F1"/>
    <w:rsid w:val="00B80FE8"/>
    <w:rsid w:val="00B81238"/>
    <w:rsid w:val="00B817B6"/>
    <w:rsid w:val="00B83312"/>
    <w:rsid w:val="00B8712D"/>
    <w:rsid w:val="00B93195"/>
    <w:rsid w:val="00B93DCB"/>
    <w:rsid w:val="00B94444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019C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C7034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  <w:rsid w:val="00FF7B0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94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44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44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44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44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94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44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44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44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44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C2FF5-AFB1-4AC3-9571-ED1754F71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1443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2018-08-23T10:47:00Z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St-651/2017-282 / Podnesak - Podnesak (-282.docx)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