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18fb" w14:paraId="59418fb" w:rsidRDefault="002C5A29" w:rsidR="002C5A29">
      <w:pPr>
        <w15:collapsed w:val="false"/>
        <w:rPr>
          <w:noProof/>
        </w:rPr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78212B">
        <w:rPr>
          <w:noProof/>
        </w:rPr>
        <w:t xml:space="preserve">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212B" w:rsidP="0078212B" w:rsidR="0078212B" w:rsidRPr="00AF1EFD">
      <w:pPr>
        <w:jc w:val="right"/>
      </w:pPr>
      <w:r w:rsidRPr="00AF1EFD">
        <w:t>1 St-</w:t>
      </w:r>
      <w:r w:rsidR="0033522F">
        <w:t>5978</w:t>
      </w:r>
      <w:r>
        <w:t>/2016</w:t>
      </w:r>
    </w:p>
    <w:p w:rsidRDefault="0078212B" w:rsidR="0078212B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D21534" w:rsidP="00060133" w:rsidR="00D21534" w:rsidRPr="00B74CF9"/>
    <w:p w:rsidRDefault="008B73DD" w:rsidP="00AF1EFD" w:rsidR="00AA7637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060133" w:rsidRPr="00B74CF9">
        <w:tab/>
      </w:r>
    </w:p>
    <w:p w:rsidRDefault="00E4175D" w:rsidP="00AF1EFD" w:rsidR="00E4175D" w:rsidRPr="00B74CF9">
      <w:pPr>
        <w:jc w:val="center"/>
      </w:pP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33522F" w:rsidRPr="0033522F">
        <w:t>MALI DVORI d.o.o., Brezovica, Brezovička cesta 85C, OIB: 92410394874</w:t>
      </w:r>
      <w:r w:rsidR="0033522F">
        <w:t>,</w:t>
      </w:r>
      <w:r w:rsidR="00C241E6" w:rsidRPr="00C241E6">
        <w:t xml:space="preserve"> </w:t>
      </w:r>
      <w:r w:rsidR="00C241E6">
        <w:t xml:space="preserve"> </w:t>
      </w:r>
      <w:r w:rsidR="0078212B">
        <w:t>1. ožujka 2019</w:t>
      </w:r>
      <w:r w:rsidR="00B276A8">
        <w:t>.</w:t>
      </w:r>
    </w:p>
    <w:p w:rsidRDefault="00E4175D" w:rsidP="002C4416" w:rsidR="00E4175D">
      <w:pPr>
        <w:ind w:firstLine="720"/>
        <w:jc w:val="both"/>
      </w:pP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4175D" w:rsidP="00060133" w:rsidR="00E4175D">
      <w:pPr>
        <w:jc w:val="center"/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3522F" w:rsidRPr="0033522F">
        <w:t>MALI DVORI d.o.o., Brezovica, Brezovička cesta 85C, OIB: 92410394874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78212B">
        <w:t>1. ožujka 2019</w:t>
      </w:r>
      <w:r w:rsidR="00410421">
        <w:t>.</w:t>
      </w:r>
      <w:r w:rsidRPr="00AF1EFD">
        <w:t xml:space="preserve"> u </w:t>
      </w:r>
      <w:r w:rsidR="0033522F">
        <w:t>14,00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3522F">
        <w:t xml:space="preserve">Vesna Stančić, Jelenje, Podkilavac 10, Dražice, OIB: 45477363422 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33522F" w:rsidRPr="0033522F">
        <w:t>MALI DVORI d.o.o., Brezovica, Brezovička cesta 85C, OIB: 92410394874</w:t>
      </w:r>
      <w:r w:rsidR="00C241E6">
        <w:rPr>
          <w:rFonts w:eastAsia="Calibri"/>
          <w:lang w:eastAsia="en-US"/>
        </w:rPr>
        <w:t xml:space="preserve">, sa danom </w:t>
      </w:r>
      <w:r w:rsidR="0078212B">
        <w:rPr>
          <w:rFonts w:eastAsia="Calibri"/>
          <w:lang w:eastAsia="en-US"/>
        </w:rPr>
        <w:t>1. ožujka 2019.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3522F" w:rsidRPr="0033522F">
        <w:t>MALI DVORI d.o.o., Brezovica, Brezovička cesta 85C, OIB: 92410394874</w:t>
      </w:r>
      <w:r w:rsidR="005E7799">
        <w:rPr>
          <w:rFonts w:eastAsia="Calibri"/>
          <w:lang w:eastAsia="en-US"/>
        </w:rPr>
        <w:t xml:space="preserve">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410421" w:rsidP="00AA7637" w:rsidR="00410421">
      <w:pPr>
        <w:jc w:val="center"/>
      </w:pPr>
    </w:p>
    <w:p w:rsidRDefault="00E4175D" w:rsidP="00AA7637" w:rsidR="00E4175D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/>
    <w:p w:rsidRDefault="00E4175D" w:rsidP="002C5A29" w:rsidR="00E4175D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33522F" w:rsidRPr="0033522F">
        <w:t>MALI DVORI d.o.o., Brezovica, Brezovička cesta 85C, OIB: 92410394874</w:t>
      </w:r>
      <w:r w:rsidR="00631A90">
        <w:t xml:space="preserve">, dana </w:t>
      </w:r>
      <w:r w:rsidR="0033522F">
        <w:t>14. rujna</w:t>
      </w:r>
      <w:r w:rsidR="003E07C3">
        <w:t xml:space="preserve"> 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145093">
      <w:pPr>
        <w:ind w:firstLine="708"/>
        <w:jc w:val="both"/>
      </w:pPr>
      <w:r>
        <w:t>Ovosudnim rješenjem poslovni broj St-</w:t>
      </w:r>
      <w:r w:rsidR="0033522F">
        <w:t>5978</w:t>
      </w:r>
      <w:r w:rsidR="00B0604A">
        <w:t>/16</w:t>
      </w:r>
      <w:r>
        <w:t xml:space="preserve"> od</w:t>
      </w:r>
      <w:r w:rsidR="00145093">
        <w:t xml:space="preserve"> </w:t>
      </w:r>
      <w:r w:rsidR="0033522F">
        <w:t>25.</w:t>
      </w:r>
      <w:r w:rsidR="00145093">
        <w:t xml:space="preserve"> rujna 2018.</w:t>
      </w:r>
      <w:r>
        <w:t xml:space="preserve"> </w:t>
      </w:r>
      <w:r w:rsidR="0033522F">
        <w:t xml:space="preserve">pokrenut je prethodni postupak. </w:t>
      </w:r>
    </w:p>
    <w:p w:rsidRDefault="0033522F" w:rsidP="00F6264F" w:rsidR="0033522F">
      <w:pPr>
        <w:ind w:firstLine="708"/>
        <w:jc w:val="both"/>
      </w:pPr>
    </w:p>
    <w:p w:rsidRDefault="0033522F" w:rsidP="00F6264F" w:rsidR="0033522F">
      <w:pPr>
        <w:ind w:firstLine="708"/>
        <w:jc w:val="both"/>
      </w:pPr>
      <w:r>
        <w:t>Iz podneska FINA-e od 28. rujna 2018. proizlazi da je dužnik na dan 12. rujna 2016.u Očevidniku redoslijeda osnova za plaćanje imao neizvršene osnove za plaćanje u neprekinutom razdoblju od 120 dana u iznosu od 28.990,62 kn (list 12 spisa).</w:t>
      </w:r>
    </w:p>
    <w:p w:rsidRDefault="0033522F" w:rsidP="00F6264F" w:rsidR="0033522F">
      <w:pPr>
        <w:ind w:firstLine="708"/>
        <w:jc w:val="both"/>
      </w:pPr>
    </w:p>
    <w:p w:rsidRDefault="0033522F" w:rsidP="0033522F" w:rsidR="0033522F">
      <w:pPr>
        <w:jc w:val="both"/>
      </w:pPr>
      <w:r>
        <w:tab/>
      </w:r>
      <w:r w:rsidRPr="00B06736">
        <w:t xml:space="preserve">Iz sustava e-Blokade proizlazi da je ukupan nenaplaćeni iznos obveza na dan </w:t>
      </w:r>
      <w:r>
        <w:t>1. ožujka</w:t>
      </w:r>
      <w:r w:rsidRPr="00B06736">
        <w:t xml:space="preserve"> 2019. po svim neizvršenim osnovama za plaćanje na računu dužnika </w:t>
      </w:r>
      <w:r>
        <w:t xml:space="preserve">32.424,32 </w:t>
      </w:r>
      <w:r w:rsidRPr="00B06736">
        <w:t xml:space="preserve">kn, a početak blokade računa traje od </w:t>
      </w:r>
      <w:r>
        <w:t>16. svibnja 2016</w:t>
      </w:r>
      <w:r w:rsidRPr="00B06736">
        <w:t>.</w:t>
      </w:r>
    </w:p>
    <w:p w:rsidRDefault="0033522F" w:rsidP="00F6264F" w:rsidR="0033522F">
      <w:pPr>
        <w:ind w:firstLine="708"/>
        <w:jc w:val="both"/>
      </w:pPr>
    </w:p>
    <w:p w:rsidRDefault="0033522F" w:rsidP="00F6264F" w:rsidR="0033522F">
      <w:pPr>
        <w:ind w:firstLine="708"/>
        <w:jc w:val="both"/>
      </w:pPr>
      <w:r>
        <w:t>Iz informacijskog sustava zemljišnih knjiga proizlazi da dužnik nije evidentiran kao vlasnik nekretnina (list 19 spisa).</w:t>
      </w:r>
    </w:p>
    <w:p w:rsidRDefault="0033522F" w:rsidP="00F6264F" w:rsidR="0033522F">
      <w:pPr>
        <w:ind w:firstLine="708"/>
        <w:jc w:val="both"/>
      </w:pPr>
    </w:p>
    <w:p w:rsidRDefault="0033522F" w:rsidP="00F6264F" w:rsidR="0033522F">
      <w:pPr>
        <w:ind w:firstLine="708"/>
        <w:jc w:val="both"/>
      </w:pPr>
      <w:r>
        <w:t>Iz podneska Porezne uprave, Područni ured Zagreb od 7. studenog 2018. proizlazi da dužnik nije evidentiran kao stjecatelj ili kao otuđitelj nekretnina (list 21 spisa).</w:t>
      </w:r>
    </w:p>
    <w:p w:rsidRDefault="0033522F" w:rsidP="00F6264F" w:rsidR="0033522F">
      <w:pPr>
        <w:ind w:firstLine="708"/>
        <w:jc w:val="both"/>
      </w:pPr>
    </w:p>
    <w:p w:rsidRDefault="00145093" w:rsidP="003E07C3" w:rsidR="003E07C3">
      <w:pPr>
        <w:ind w:firstLine="708"/>
        <w:jc w:val="both"/>
      </w:pPr>
      <w:r>
        <w:t xml:space="preserve">Iz uvjerenja </w:t>
      </w:r>
      <w:r w:rsidR="0033522F">
        <w:t>centra za vozila Hrvatske od 8. studenog 2018.</w:t>
      </w:r>
      <w:r>
        <w:t xml:space="preserve"> proizlazi da dužnik </w:t>
      </w:r>
      <w:r w:rsidR="0033522F">
        <w:t xml:space="preserve">nije </w:t>
      </w:r>
      <w:r>
        <w:t xml:space="preserve">evidentiran kao vlasnik </w:t>
      </w:r>
      <w:r w:rsidR="0033522F">
        <w:t>vozila</w:t>
      </w:r>
      <w:r>
        <w:t xml:space="preserve"> (list </w:t>
      </w:r>
      <w:r w:rsidR="0033522F">
        <w:t>22</w:t>
      </w:r>
      <w:r>
        <w:t xml:space="preserve"> spisa).</w:t>
      </w:r>
    </w:p>
    <w:p w:rsidRDefault="003E07C3" w:rsidP="003E07C3" w:rsidR="00F6264F">
      <w:pPr>
        <w:jc w:val="both"/>
      </w:pPr>
      <w:r>
        <w:tab/>
      </w:r>
      <w:r>
        <w:tab/>
      </w: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3522F">
        <w:t>5978</w:t>
      </w:r>
      <w:r w:rsidR="00B0604A">
        <w:t>/16</w:t>
      </w:r>
      <w:r>
        <w:t xml:space="preserve"> od </w:t>
      </w:r>
      <w:r w:rsidR="00E4175D">
        <w:t>12. prosinca</w:t>
      </w:r>
      <w:r w:rsidR="003E07C3">
        <w:t xml:space="preserve"> 2018.</w:t>
      </w:r>
      <w:r w:rsidRPr="00AF1EFD">
        <w:t xml:space="preserve"> pozvao osobe koje bi imale pravni interes da se stečajni postupak nad dužnikom provede, da u roku 15 dana na žiro račun suda predujme iznos od </w:t>
      </w:r>
      <w:r w:rsidR="0033522F">
        <w:t>1</w:t>
      </w:r>
      <w:r w:rsidR="00E4175D">
        <w:t>0</w:t>
      </w:r>
      <w:r w:rsidR="006420C7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E4175D">
        <w:t>14. prosinca</w:t>
      </w:r>
      <w:r w:rsidR="003E07C3">
        <w:t xml:space="preserve">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2C5A29" w:rsidP="003E07C3" w:rsidR="00C241E6">
      <w:pPr>
        <w:jc w:val="center"/>
      </w:pPr>
      <w:r w:rsidRPr="00AF1EFD">
        <w:t>U Karlovcu</w:t>
      </w:r>
      <w:r w:rsidR="006420C7">
        <w:t xml:space="preserve"> </w:t>
      </w:r>
      <w:r w:rsidR="0078212B">
        <w:t>1. ožujka 2019</w:t>
      </w:r>
      <w:r w:rsidR="00410421">
        <w:t>.</w:t>
      </w: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>
      <w:r w:rsidRPr="00AF1EFD">
        <w:t>Dna:</w:t>
      </w:r>
    </w:p>
    <w:p w:rsidRDefault="005E4D08" w:rsidP="007D7A92" w:rsidR="00A0682A">
      <w:pPr>
        <w:numPr>
          <w:ilvl w:val="0"/>
          <w:numId w:val="3"/>
        </w:numPr>
      </w:pPr>
      <w:r w:rsidRPr="00AF1EFD">
        <w:t>dužnik</w:t>
      </w:r>
    </w:p>
    <w:p w:rsidRDefault="00AF1B3C" w:rsidP="007D7A92" w:rsidR="00AF1B3C" w:rsidRPr="00AF1EFD">
      <w:pPr>
        <w:numPr>
          <w:ilvl w:val="0"/>
          <w:numId w:val="3"/>
        </w:numPr>
      </w:pPr>
      <w:r>
        <w:t>zakonski zastupnik dužnika</w:t>
      </w:r>
    </w:p>
    <w:p w:rsidRDefault="003567A1" w:rsidP="007D7A92" w:rsidR="003567A1">
      <w:pPr>
        <w:numPr>
          <w:ilvl w:val="0"/>
          <w:numId w:val="3"/>
        </w:numPr>
      </w:pPr>
      <w:r>
        <w:t xml:space="preserve">stečajni upravitelj </w:t>
      </w:r>
      <w:r w:rsidR="0033522F">
        <w:t>Vesna Stančić</w:t>
      </w:r>
    </w:p>
    <w:p w:rsidRDefault="001C02F6" w:rsidP="007D7A92" w:rsidR="001C02F6" w:rsidRPr="00AF1EFD">
      <w:pPr>
        <w:numPr>
          <w:ilvl w:val="0"/>
          <w:numId w:val="3"/>
        </w:numPr>
      </w:pPr>
      <w:r w:rsidRPr="00AF1EFD">
        <w:t>FINA</w:t>
      </w:r>
    </w:p>
    <w:p w:rsidRDefault="00AF1EFD" w:rsidP="007D7A92" w:rsidR="00293964" w:rsidRPr="00AF1EFD">
      <w:pPr>
        <w:numPr>
          <w:ilvl w:val="0"/>
          <w:numId w:val="3"/>
        </w:numPr>
      </w:pPr>
      <w:r>
        <w:t xml:space="preserve">Sudskom </w:t>
      </w:r>
      <w:r w:rsidR="00293964" w:rsidRPr="00AF1EFD">
        <w:t xml:space="preserve"> registru</w:t>
      </w:r>
      <w:r>
        <w:t xml:space="preserve"> ovog suda</w:t>
      </w:r>
    </w:p>
    <w:p w:rsidRDefault="00293964" w:rsidP="007D7A92" w:rsidR="00293964" w:rsidRPr="00AF1EFD">
      <w:pPr>
        <w:numPr>
          <w:ilvl w:val="0"/>
          <w:numId w:val="3"/>
        </w:numPr>
      </w:pPr>
      <w:r w:rsidRPr="00AF1EFD">
        <w:t>Oglasna ploča</w:t>
      </w:r>
      <w:r w:rsidR="00174993" w:rsidRPr="00AF1EFD">
        <w:t xml:space="preserve"> suda</w:t>
      </w:r>
    </w:p>
    <w:p w:rsidRDefault="003905DD" w:rsidP="007D7A92" w:rsidR="003905DD" w:rsidRPr="00AF1EFD">
      <w:pPr>
        <w:numPr>
          <w:ilvl w:val="0"/>
          <w:numId w:val="3"/>
        </w:numPr>
      </w:pPr>
      <w:r w:rsidRPr="00AF1EFD">
        <w:t xml:space="preserve">ŽDO u </w:t>
      </w:r>
      <w:r w:rsidR="006D4A3A">
        <w:t>Zagrebu</w:t>
      </w:r>
    </w:p>
    <w:p w:rsidRDefault="009E2615" w:rsidP="007D7A92" w:rsidR="00B97F98" w:rsidRPr="00AF1EFD">
      <w:pPr>
        <w:numPr>
          <w:ilvl w:val="0"/>
          <w:numId w:val="3"/>
        </w:numPr>
      </w:pPr>
      <w:r w:rsidRPr="00AF1EFD">
        <w:t>RH, Ministarstvo pravosuđa, Zagreb</w:t>
      </w: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8A4" w:rsidR="005D38A4">
      <w:r>
        <w:separator/>
      </w:r>
    </w:p>
  </w:endnote>
  <w:endnote w:id="0" w:type="continuationSeparator">
    <w:p w:rsidRDefault="005D38A4" w:rsidR="005D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8A4" w:rsidR="005D38A4">
      <w:r>
        <w:separator/>
      </w:r>
    </w:p>
  </w:footnote>
  <w:footnote w:id="0" w:type="continuationSeparator">
    <w:p w:rsidRDefault="005D38A4" w:rsidR="005D3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0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212B" w:rsidP="00587487" w:rsidR="0078212B">
    <w:pPr>
      <w:pStyle w:val="Zaglavlje"/>
      <w:jc w:val="right"/>
    </w:pPr>
  </w:p>
  <w:p w:rsidRDefault="0078212B" w:rsidP="00587487" w:rsidR="0078212B">
    <w:pPr>
      <w:pStyle w:val="Zaglavlje"/>
      <w:jc w:val="right"/>
    </w:pPr>
  </w:p>
  <w:p w:rsidRDefault="0078212B" w:rsidP="00587487" w:rsidR="0078212B">
    <w:pPr>
      <w:pStyle w:val="Zaglavlje"/>
      <w:jc w:val="right"/>
    </w:pPr>
  </w:p>
  <w:p w:rsidRDefault="0078212B" w:rsidP="00587487" w:rsidR="0078212B">
    <w:pPr>
      <w:pStyle w:val="Zaglavlje"/>
      <w:jc w:val="right"/>
    </w:pPr>
  </w:p>
  <w:p w:rsidRDefault="00E4175D" w:rsidP="00587487" w:rsidR="00E4175D">
    <w:pPr>
      <w:pStyle w:val="Zaglavlje"/>
      <w:jc w:val="right"/>
    </w:pPr>
  </w:p>
  <w:p w:rsidRDefault="00E4175D" w:rsidP="00587487" w:rsidR="00E4175D">
    <w:pPr>
      <w:pStyle w:val="Zaglavlje"/>
      <w:jc w:val="right"/>
    </w:pPr>
  </w:p>
  <w:p w:rsidRDefault="005E4D08" w:rsidP="00587487" w:rsidR="00CB0868">
    <w:pPr>
      <w:pStyle w:val="Zaglavlje"/>
      <w:jc w:val="right"/>
    </w:pPr>
    <w:r>
      <w:t>1 St-</w:t>
    </w:r>
    <w:r w:rsidR="0033522F">
      <w:t>5978</w:t>
    </w:r>
    <w:r w:rsidR="0078212B">
      <w:t>/2016</w:t>
    </w:r>
  </w:p>
  <w:p w:rsidRDefault="0078212B" w:rsidP="00587487" w:rsidR="0078212B">
    <w:pPr>
      <w:pStyle w:val="Zaglavlje"/>
      <w:jc w:val="right"/>
    </w:pPr>
  </w:p>
  <w:p w:rsidRDefault="0078212B" w:rsidP="00587487" w:rsidR="0078212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6A94"/>
    <w:rsid w:val="00145093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3522F"/>
    <w:rsid w:val="003567A1"/>
    <w:rsid w:val="003905DD"/>
    <w:rsid w:val="003D0A32"/>
    <w:rsid w:val="003E07C3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38A4"/>
    <w:rsid w:val="005D5F5F"/>
    <w:rsid w:val="005E4D08"/>
    <w:rsid w:val="005E67DB"/>
    <w:rsid w:val="005E7799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212B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1508D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6F72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B5415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4175D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5978</izvorni_sadrzaj>
    <derivirana_varijabla naziv="DomainObject.Predmet.Broj_1">5978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St-5978/2016</izvorni_sadrzaj>
    <derivirana_varijabla naziv="DomainObject.Predmet.OznakaBroj_1">St-5978/2016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DVORI d.o.o. zastupanog po punomoćniku Kristina Horvatinčić</izvorni_sadrzaj>
    <derivirana_varijabla naziv="DomainObject.Predmet.ProtustrankaFormated_1">  MALI DVORI d.o.o. zastupanog po punomoćniku Kristina Horvatinčić</derivirana_varijabla>
  </DomainObject.Predmet.ProtustrankaFormated>
  <DomainObject.Predmet.ProtustrankaFormatedOIB>
    <izvorni_sadrzaj>  MALI DVORI d.o.o., OIB 92410394874 zastupanog po punomoćniku Kristina Horvatinčić</izvorni_sadrzaj>
    <derivirana_varijabla naziv="DomainObject.Predmet.ProtustrankaFormatedOIB_1">  MALI DVORI d.o.o., OIB 92410394874 zastupanog po punomoćniku Kristina Horvatinčić</derivirana_varijabla>
  </DomainObject.Predmet.ProtustrankaFormatedOIB>
  <DomainObject.Predmet.ProtustrankaFormatedWithAdress>
    <izvorni_sadrzaj> MALI DVORI d.o.o., Brezovička cesta 85c, 10257 Brezovica zastupanog po punomoćniku Kristina Horvatinčić</izvorni_sadrzaj>
    <derivirana_varijabla naziv="DomainObject.Predmet.ProtustrankaFormatedWithAdress_1"> MALI DVORI d.o.o., Brezovička cesta 85c, 10257 Brezovica zastupanog po punomoćniku Kristina Horvatinčić</derivirana_varijabla>
  </DomainObject.Predmet.ProtustrankaFormatedWithAdress>
  <DomainObject.Predmet.ProtustrankaFormatedWithAdressOIB>
    <izvorni_sadrzaj> MALI DVORI d.o.o., OIB 92410394874, Brezovička cesta 85c, 10257 Brezovica zastupanog po punomoćniku Kristina Horvatinčić</izvorni_sadrzaj>
    <derivirana_varijabla naziv="DomainObject.Predmet.ProtustrankaFormatedWithAdressOIB_1"> MALI DVORI d.o.o., OIB 92410394874, Brezovička cesta 85c, 10257 Brezovica zastupanog po punomoćniku Kristina Horvatinčić</derivirana_varijabla>
  </DomainObject.Predmet.ProtustrankaFormatedWithAdressOIB>
  <DomainObject.Predmet.ProtustrankaWithAdress>
    <izvorni_sadrzaj>MALI DVORI d.o.o. Brezovička cesta 85c, 10257 Brezovica</izvorni_sadrzaj>
    <derivirana_varijabla naziv="DomainObject.Predmet.ProtustrankaWithAdress_1">MALI DVORI d.o.o. Brezovička cesta 85c, 10257 Brezovica</derivirana_varijabla>
  </DomainObject.Predmet.ProtustrankaWithAdress>
  <DomainObject.Predmet.ProtustrankaWithAdressOIB>
    <izvorni_sadrzaj>MALI DVORI d.o.o., OIB 92410394874, Brezovička cesta 85c, 10257 Brezovica</izvorni_sadrzaj>
    <derivirana_varijabla naziv="DomainObject.Predmet.ProtustrankaWithAdressOIB_1">MALI DVORI d.o.o., OIB 92410394874, Brezovička cesta 85c, 10257 Brezovica</derivirana_varijabla>
  </DomainObject.Predmet.ProtustrankaWithAdressOIB>
  <DomainObject.Predmet.ProtustrankaNazivFormated>
    <izvorni_sadrzaj>MALI DVORI d.o.o.</izvorni_sadrzaj>
    <derivirana_varijabla naziv="DomainObject.Predmet.ProtustrankaNazivFormated_1">MALI DVORI d.o.o.</derivirana_varijabla>
  </DomainObject.Predmet.ProtustrankaNazivFormated>
  <DomainObject.Predmet.ProtustrankaNazivFormatedOIB>
    <izvorni_sadrzaj>MALI DVORI d.o.o., OIB 92410394874</izvorni_sadrzaj>
    <derivirana_varijabla naziv="DomainObject.Predmet.ProtustrankaNazivFormatedOIB_1">MALI DVORI d.o.o., OIB 92410394874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DVORI d.o.o. zastupanog po punomoćniku Kristina Horvatinčić</item>
    </izvorni_sadrzaj>
    <derivirana_varijabla naziv="DomainObject.Predmet.ProtuStrankaListFormated_1">
      <item>MALI DVORI d.o.o. zastupanog po punomoćniku Kristina Horvatinčić</item>
    </derivirana_varijabla>
  </DomainObject.Predmet.ProtuStrankaListFormated>
  <DomainObject.Predmet.ProtuStrankaListFormatedOIB>
    <izvorni_sadrzaj>
      <item>MALI DVORI d.o.o., OIB 92410394874 zastupanog po punomoćniku Kristina Horvatinčić</item>
    </izvorni_sadrzaj>
    <derivirana_varijabla naziv="DomainObject.Predmet.ProtuStrankaListFormatedOIB_1">
      <item>MALI DVORI d.o.o., OIB 92410394874 zastupanog po punomoćniku Kristina Horvatinčić</item>
    </derivirana_varijabla>
  </DomainObject.Predmet.ProtuStrankaListFormatedOIB>
  <DomainObject.Predmet.ProtuStrankaListFormatedWithAdress>
    <izvorni_sadrzaj>
      <item>MALI DVORI d.o.o., Brezovička cesta 85c, 10257 Brezovica zastupanog po punomoćniku Kristina Horvatinčić</item>
    </izvorni_sadrzaj>
    <derivirana_varijabla naziv="DomainObject.Predmet.ProtuStrankaListFormatedWithAdress_1">
      <item>MALI DVORI d.o.o., Brezovička cesta 85c, 10257 Brezovica zastupanog po punomoćniku Kristina Horvatinčić</item>
    </derivirana_varijabla>
  </DomainObject.Predmet.ProtuStrankaListFormatedWithAdress>
  <DomainObject.Predmet.ProtuStrankaListFormatedWithAdressOIB>
    <izvorni_sadrzaj>
      <item>MALI DVORI d.o.o., OIB 92410394874, Brezovička cesta 85c, 10257 Brezovica zastupanog po punomoćniku Kristina Horvatinčić</item>
    </izvorni_sadrzaj>
    <derivirana_varijabla naziv="DomainObject.Predmet.ProtuStrankaListFormatedWithAdressOIB_1">
      <item>MALI DVORI d.o.o., OIB 92410394874, Brezovička cesta 85c, 10257 Brezovica zastupanog po punomoćniku Kristina Horvatinčić</item>
    </derivirana_varijabla>
  </DomainObject.Predmet.ProtuStrankaListFormatedWithAdressOIB>
  <DomainObject.Predmet.ProtuStrankaListNazivFormated>
    <izvorni_sadrzaj>
      <item>MALI DVORI d.o.o.</item>
    </izvorni_sadrzaj>
    <derivirana_varijabla naziv="DomainObject.Predmet.ProtuStrankaListNazivFormated_1">
      <item>MALI DVORI d.o.o.</item>
    </derivirana_varijabla>
  </DomainObject.Predmet.ProtuStrankaListNazivFormated>
  <DomainObject.Predmet.ProtuStrankaListNazivFormatedOIB>
    <izvorni_sadrzaj>
      <item>MALI DVORI d.o.o., OIB 92410394874</item>
    </izvorni_sadrzaj>
    <derivirana_varijabla naziv="DomainObject.Predmet.ProtuStrankaListNazivFormatedOIB_1">
      <item>MALI DVORI d.o.o., OIB 92410394874</item>
    </derivirana_varijabla>
  </DomainObject.Predmet.ProtuStrankaListNazivFormatedOIB>
  <DomainObject.Predmet.OstaliListFormated>
    <izvorni_sadrzaj>
      <item>Kristina Horvatinčić punomoćnik sudionika u postupku MALI DVORI d.o.o.</item>
    </izvorni_sadrzaj>
    <derivirana_varijabla naziv="DomainObject.Predmet.OstaliListFormated_1">
      <item>Kristina Horvatinčić punomoćnik sudionika u postupku MALI DVORI d.o.o.</item>
    </derivirana_varijabla>
  </DomainObject.Predmet.OstaliListFormated>
  <DomainObject.Predmet.OstaliListFormatedOIB>
    <izvorni_sadrzaj>
      <item>Kristina Horvatinčić, OIB 33516243975 punomoćnik sudionika u postupku MALI DVORI d.o.o.</item>
    </izvorni_sadrzaj>
    <derivirana_varijabla naziv="DomainObject.Predmet.OstaliListFormatedOIB_1">
      <item>Kristina Horvatinčić, OIB 33516243975 punomoćnik sudionika u postupku MALI DVORI d.o.o.</item>
    </derivirana_varijabla>
  </DomainObject.Predmet.OstaliListFormatedOIB>
  <DomainObject.Predmet.OstaliListFormatedWithAdress>
    <izvorni_sadrzaj>
      <item>Kristina Horvatinčić, Brezovička cesta 85C, 10257 Brezovica punomoćnik sudionika u postupku MALI DVORI d.o.o.</item>
    </izvorni_sadrzaj>
    <derivirana_varijabla naziv="DomainObject.Predmet.OstaliListFormatedWithAdress_1">
      <item>Kristina Horvatinčić, Brezovička cesta 85C, 10257 Brezovica punomoćnik sudionika u postupku MALI DVORI d.o.o.</item>
    </derivirana_varijabla>
  </DomainObject.Predmet.OstaliListFormatedWithAdress>
  <DomainObject.Predmet.OstaliListFormatedWithAdressOIB>
    <izvorni_sadrzaj>
      <item>Kristina Horvatinčić, OIB 33516243975, Brezovička cesta 85C, 10257 Brezovica punomoćnik sudionika u postupku MALI DVORI d.o.o.</item>
    </izvorni_sadrzaj>
    <derivirana_varijabla naziv="DomainObject.Predmet.OstaliListFormatedWithAdressOIB_1">
      <item>Kristina Horvatinčić, OIB 33516243975, Brezovička cesta 85C, 10257 Brezovica punomoćnik sudionika u postupku MALI DVORI d.o.o.</item>
    </derivirana_varijabla>
  </DomainObject.Predmet.OstaliListFormatedWithAdressOIB>
  <DomainObject.Predmet.OstaliListNazivFormated>
    <izvorni_sadrzaj>
      <item>Kristina Horvatinčić</item>
    </izvorni_sadrzaj>
    <derivirana_varijabla naziv="DomainObject.Predmet.OstaliListNazivFormated_1">
      <item>Kristina Horvatinčić</item>
    </derivirana_varijabla>
  </DomainObject.Predmet.OstaliListNazivFormated>
  <DomainObject.Predmet.OstaliListNazivFormatedOIB>
    <izvorni_sadrzaj>
      <item>Kristina Horvatinčić, OIB 33516243975</item>
    </izvorni_sadrzaj>
    <derivirana_varijabla naziv="DomainObject.Predmet.OstaliListNazivFormatedOIB_1">
      <item>Kristina Horvatinčić, OIB 33516243975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DVORI d.o.o.</izvorni_sadrzaj>
    <derivirana_varijabla naziv="DomainObject.Predmet.ProtustrankaIDrugi_1">MALI DVORI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 DVORI d.o.o., OIB 92410394874, Brezovička cesta 85c, 10257 Brezovica</izvorni_sadrzaj>
    <derivirana_varijabla naziv="DomainObject.Predmet.ProtustrankaIDrugiAdressOIB_1">MALI DVORI d.o.o., OIB 92410394874, Brezovička cesta 85c,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DVORI d.o.o.</item>
      <item>Kristina Horvatinčić</item>
    </izvorni_sadrzaj>
    <derivirana_varijabla naziv="DomainObject.Predmet.SudioniciListNaziv_1">
      <item>FINA Regionalni centar Zagreb</item>
      <item>MALI DVORI d.o.o.</item>
      <item>Kristina Horvatinčić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MALI DVORI d.o.o., OIB 92410394874, Brezovička cesta 85c,10257 Brezovica</item>
      <item>Kristina Horvatinčić, OIB 33516243975, Brezovička cesta 85C,10257 Brezovica</item>
    </izvorni_sadrzaj>
    <derivirana_varijabla naziv="DomainObject.Predmet.SudioniciListAdressOIB_1">
      <item>FINA Regionalni centar Zagreb, OIB 85821130368, Trg svibanjskih žrtava 1995. br. 1,10000 Zagreb</item>
      <item>MALI DVORI d.o.o., OIB 92410394874, Brezovička cesta 85c,10257 Brezovica</item>
      <item>Kristina Horvatinčić, OIB 33516243975, Brezovička cesta 85C,10257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92410394874</item>
      <item>, OIB 33516243975</item>
    </izvorni_sadrzaj>
    <derivirana_varijabla naziv="DomainObject.Predmet.SudioniciListNazivOIB_1">
      <item>, OIB 85821130368</item>
      <item>, OIB 92410394874</item>
      <item>, OIB 33516243975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St-5978/2016-11</izvorni_sadrzaj>
    <derivirana_varijabla naziv="DomainObject.PredzadnjaOdlukaIzPredmeta.Oznaka_1">St-5978/2016-11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655</properties:Words>
  <properties:Characters>3409</properties:Characters>
  <properties:Lines>112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2019-03-01T12:48:00Z</dcterms:created>
  <dc:creator>Korisnik</dc:creator>
  <cp:lastModifiedBy>Draženka Prpić</cp:lastModifiedBy>
  <cp:lastPrinted>2019-03-01T12:49:00Z</cp:lastPrinted>
  <dcterms:modified xmlns:xsi="http://www.w3.org/2001/XMLSchema-instance" xsi:type="dcterms:W3CDTF">2019-03-01T12:49:00Z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-MALI DVORI-St-5978-16.docx)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