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7d6e3" w14:paraId="117d6e3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B45E79">
        <w:t>"BURZA SUVENIRA" UDRUGA ZA PROMICANJE TRADICIJSKIH I UMJETNIČKIH OBRTA, Fra Luje Maruna 3, Split, OIB: 40321572818</w:t>
      </w:r>
      <w:r>
        <w:rPr>
          <w:lang w:val="hr-HR"/>
        </w:rPr>
        <w:t xml:space="preserve">, dana </w:t>
      </w:r>
      <w:r w:rsidR="00705DD8">
        <w:rPr>
          <w:lang w:val="hr-HR"/>
        </w:rPr>
        <w:t>24. ožujka</w:t>
      </w:r>
      <w:r w:rsidR="00693AB7">
        <w:rPr>
          <w:lang w:val="hr-HR"/>
        </w:rPr>
        <w:t xml:space="preserve"> 2016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B45E79">
        <w:t xml:space="preserve">"BURZA SUVENIRA" UDRUGA ZA PROMICANJE TRADICIJSKIH I UMJETNIČKIH OBRTA, Fra Luje Maruna 3, Split, OIB: 40321572818 </w:t>
      </w:r>
      <w:r>
        <w:rPr>
          <w:lang w:val="hr-HR"/>
        </w:rPr>
        <w:t xml:space="preserve">na dan </w:t>
      </w:r>
      <w:r w:rsidR="00A429D1">
        <w:rPr>
          <w:lang w:val="hr-HR"/>
        </w:rPr>
        <w:t>1</w:t>
      </w:r>
      <w:r>
        <w:rPr>
          <w:lang w:val="hr-HR"/>
        </w:rPr>
        <w:t xml:space="preserve">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 xml:space="preserve">u Očevidniku redoslijeda osnova za plaćanje ima evidentiran dug na temelju neizvršenih osnova za plaćanje u ukupnom iznosu od </w:t>
      </w:r>
      <w:r w:rsidR="00B45E79">
        <w:rPr>
          <w:lang w:val="hr-HR"/>
        </w:rPr>
        <w:t>90.907,23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705DD8">
        <w:rPr>
          <w:lang w:val="hr-HR"/>
        </w:rPr>
        <w:t>24. ožujka</w:t>
      </w:r>
      <w:r w:rsidR="00693AB7">
        <w:rPr>
          <w:lang w:val="hr-HR"/>
        </w:rPr>
        <w:t xml:space="preserve"> 2016.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B45E79" w:rsidP="00B157B2" w:rsidR="00B45E79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B45E79" w:rsidRPr="00B45E79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B84C98" w:rsidR="00473132">
    <w:pPr>
      <w:pStyle w:val="Zaglavlje"/>
      <w:jc w:val="center"/>
    </w:pPr>
  </w:p>
  <w:p w:rsidRDefault="00B84C98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B45E79">
      <w:t>833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B4D96"/>
    <w:rsid w:val="000F03A8"/>
    <w:rsid w:val="00291D1D"/>
    <w:rsid w:val="003652A6"/>
    <w:rsid w:val="00394F80"/>
    <w:rsid w:val="003C2F22"/>
    <w:rsid w:val="00417EA6"/>
    <w:rsid w:val="00455956"/>
    <w:rsid w:val="004F1BAF"/>
    <w:rsid w:val="005A61D0"/>
    <w:rsid w:val="00684A08"/>
    <w:rsid w:val="00693AB7"/>
    <w:rsid w:val="00705DD8"/>
    <w:rsid w:val="0071519E"/>
    <w:rsid w:val="007F7A84"/>
    <w:rsid w:val="00814EDB"/>
    <w:rsid w:val="00815142"/>
    <w:rsid w:val="00853B3E"/>
    <w:rsid w:val="008D2D97"/>
    <w:rsid w:val="009771F7"/>
    <w:rsid w:val="00981D37"/>
    <w:rsid w:val="00A429D1"/>
    <w:rsid w:val="00A51DE9"/>
    <w:rsid w:val="00B12DB9"/>
    <w:rsid w:val="00B157B2"/>
    <w:rsid w:val="00B45E79"/>
    <w:rsid w:val="00B7506F"/>
    <w:rsid w:val="00B84C98"/>
    <w:rsid w:val="00D54741"/>
    <w:rsid w:val="00DD0D50"/>
    <w:rsid w:val="00EA4F9E"/>
    <w:rsid w:val="00EB6A52"/>
    <w:rsid w:val="00F2599E"/>
    <w:rsid w:val="00F95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84C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4C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4C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4C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4C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84C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4C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4C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4C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4C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833</izvorni_sadrzaj>
    <derivirana_varijabla naziv="DomainObject.Predmet.Broj_1">833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St-833/2015</izvorni_sadrzaj>
    <derivirana_varijabla naziv="DomainObject.Predmet.OznakaBroj_1">St-833/2015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"BURZA SUVENIRA" UDRUGA ZA PROMICANJE TRADICIJSKIH I UMJETNIČKIH OBRTA</izvorni_sadrzaj>
    <derivirana_varijabla naziv="DomainObject.Predmet.ProtustrankaFormated_1">  "BURZA SUVENIRA" UDRUGA ZA PROMICANJE TRADICIJSKIH I UMJETNIČKIH OBRTA</derivirana_varijabla>
  </DomainObject.Predmet.ProtustrankaFormated>
  <DomainObject.Predmet.ProtustrankaFormatedOIB>
    <izvorni_sadrzaj>  "BURZA SUVENIRA" UDRUGA ZA PROMICANJE TRADICIJSKIH I UMJETNIČKIH OBRTA, OIB 40321572818</izvorni_sadrzaj>
    <derivirana_varijabla naziv="DomainObject.Predmet.ProtustrankaFormatedOIB_1">  "BURZA SUVENIRA" UDRUGA ZA PROMICANJE TRADICIJSKIH I UMJETNIČKIH OBRTA, OIB 40321572818</derivirana_varijabla>
  </DomainObject.Predmet.ProtustrankaFormatedOIB>
  <DomainObject.Predmet.ProtustrankaFormatedWithAdress>
    <izvorni_sadrzaj> "BURZA SUVENIRA" UDRUGA ZA PROMICANJE TRADICIJSKIH I UMJETNIČKIH OBRTA, Fra Luje Maruna 3, 21000 Split</izvorni_sadrzaj>
    <derivirana_varijabla naziv="DomainObject.Predmet.ProtustrankaFormatedWithAdress_1"> "BURZA SUVENIRA" UDRUGA ZA PROMICANJE TRADICIJSKIH I UMJETNIČKIH OBRTA, Fra Luje Maruna 3, 21000 Split</derivirana_varijabla>
  </DomainObject.Predmet.ProtustrankaFormatedWithAdress>
  <DomainObject.Predmet.ProtustrankaFormatedWithAdressOIB>
    <izvorni_sadrzaj> "BURZA SUVENIRA" UDRUGA ZA PROMICANJE TRADICIJSKIH I UMJETNIČKIH OBRTA, OIB 40321572818, Fra Luje Maruna 3, 21000 Split</izvorni_sadrzaj>
    <derivirana_varijabla naziv="DomainObject.Predmet.ProtustrankaFormatedWithAdressOIB_1"> "BURZA SUVENIRA" UDRUGA ZA PROMICANJE TRADICIJSKIH I UMJETNIČKIH OBRTA, OIB 40321572818, Fra Luje Maruna 3, 21000 Split</derivirana_varijabla>
  </DomainObject.Predmet.ProtustrankaFormatedWithAdressOIB>
  <DomainObject.Predmet.ProtustrankaWithAdress>
    <izvorni_sadrzaj>"BURZA SUVENIRA" UDRUGA ZA PROMICANJE TRADICIJSKIH I UMJETNIČKIH OBRTA Fra Luje Maruna 3, 21000 Split</izvorni_sadrzaj>
    <derivirana_varijabla naziv="DomainObject.Predmet.ProtustrankaWithAdress_1">"BURZA SUVENIRA" UDRUGA ZA PROMICANJE TRADICIJSKIH I UMJETNIČKIH OBRTA Fra Luje Maruna 3, 21000 Split</derivirana_varijabla>
  </DomainObject.Predmet.ProtustrankaWithAdress>
  <DomainObject.Predmet.ProtustrankaWithAdressOIB>
    <izvorni_sadrzaj>"BURZA SUVENIRA" UDRUGA ZA PROMICANJE TRADICIJSKIH I UMJETNIČKIH OBRTA, OIB 40321572818, Fra Luje Maruna 3, 21000 Split</izvorni_sadrzaj>
    <derivirana_varijabla naziv="DomainObject.Predmet.ProtustrankaWithAdressOIB_1">"BURZA SUVENIRA" UDRUGA ZA PROMICANJE TRADICIJSKIH I UMJETNIČKIH OBRTA, OIB 40321572818, Fra Luje Maruna 3, 21000 Split</derivirana_varijabla>
  </DomainObject.Predmet.ProtustrankaWithAdressOIB>
  <DomainObject.Predmet.ProtustrankaNazivFormated>
    <izvorni_sadrzaj>"BURZA SUVENIRA" UDRUGA ZA PROMICANJE TRADICIJSKIH I UMJETNIČKIH OBRTA</izvorni_sadrzaj>
    <derivirana_varijabla naziv="DomainObject.Predmet.ProtustrankaNazivFormated_1">"BURZA SUVENIRA" UDRUGA ZA PROMICANJE TRADICIJSKIH I UMJETNIČKIH OBRTA</derivirana_varijabla>
  </DomainObject.Predmet.ProtustrankaNazivFormated>
  <DomainObject.Predmet.ProtustrankaNazivFormatedOIB>
    <izvorni_sadrzaj>"BURZA SUVENIRA" UDRUGA ZA PROMICANJE TRADICIJSKIH I UMJETNIČKIH OBRTA, OIB 40321572818</izvorni_sadrzaj>
    <derivirana_varijabla naziv="DomainObject.Predmet.ProtustrankaNazivFormatedOIB_1">"BURZA SUVENIRA" UDRUGA ZA PROMICANJE TRADICIJSKIH I UMJETNIČKIH OBRTA, OIB 40321572818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90907.23</izvorni_sadrzaj>
    <derivirana_varijabla naziv="DomainObject.Predmet.TrenutnaVrijednost_1">90907.23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"BURZA SUVENIRA" UDRUGA ZA PROMICANJE TRADICIJSKIH I UMJETNIČKIH OBRTA</item>
    </izvorni_sadrzaj>
    <derivirana_varijabla naziv="DomainObject.Predmet.ProtuStrankaListFormated_1">
      <item>"BURZA SUVENIRA" UDRUGA ZA PROMICANJE TRADICIJSKIH I UMJETNIČKIH OBRTA</item>
    </derivirana_varijabla>
  </DomainObject.Predmet.ProtuStrankaListFormated>
  <DomainObject.Predmet.ProtuStrankaListFormatedOIB>
    <izvorni_sadrzaj>
      <item>"BURZA SUVENIRA" UDRUGA ZA PROMICANJE TRADICIJSKIH I UMJETNIČKIH OBRTA, OIB 40321572818</item>
    </izvorni_sadrzaj>
    <derivirana_varijabla naziv="DomainObject.Predmet.ProtuStrankaListFormatedOIB_1">
      <item>"BURZA SUVENIRA" UDRUGA ZA PROMICANJE TRADICIJSKIH I UMJETNIČKIH OBRTA, OIB 40321572818</item>
    </derivirana_varijabla>
  </DomainObject.Predmet.ProtuStrankaListFormatedOIB>
  <DomainObject.Predmet.ProtuStrankaListFormatedWithAdress>
    <izvorni_sadrzaj>
      <item>"BURZA SUVENIRA" UDRUGA ZA PROMICANJE TRADICIJSKIH I UMJETNIČKIH OBRTA, Fra Luje Maruna 3, 21000 Split</item>
    </izvorni_sadrzaj>
    <derivirana_varijabla naziv="DomainObject.Predmet.ProtuStrankaListFormatedWithAdress_1">
      <item>"BURZA SUVENIRA" UDRUGA ZA PROMICANJE TRADICIJSKIH I UMJETNIČKIH OBRTA, Fra Luje Maruna 3, 21000 Split</item>
    </derivirana_varijabla>
  </DomainObject.Predmet.ProtuStrankaListFormatedWithAdress>
  <DomainObject.Predmet.ProtuStrankaListFormatedWithAdressOIB>
    <izvorni_sadrzaj>
      <item>"BURZA SUVENIRA" UDRUGA ZA PROMICANJE TRADICIJSKIH I UMJETNIČKIH OBRTA, OIB 40321572818, Fra Luje Maruna 3, 21000 Split</item>
    </izvorni_sadrzaj>
    <derivirana_varijabla naziv="DomainObject.Predmet.ProtuStrankaListFormatedWithAdressOIB_1">
      <item>"BURZA SUVENIRA" UDRUGA ZA PROMICANJE TRADICIJSKIH I UMJETNIČKIH OBRTA, OIB 40321572818, Fra Luje Maruna 3, 21000 Split</item>
    </derivirana_varijabla>
  </DomainObject.Predmet.ProtuStrankaListFormatedWithAdressOIB>
  <DomainObject.Predmet.ProtuStrankaListNazivFormated>
    <izvorni_sadrzaj>
      <item>"BURZA SUVENIRA" UDRUGA ZA PROMICANJE TRADICIJSKIH I UMJETNIČKIH OBRTA</item>
    </izvorni_sadrzaj>
    <derivirana_varijabla naziv="DomainObject.Predmet.ProtuStrankaListNazivFormated_1">
      <item>"BURZA SUVENIRA" UDRUGA ZA PROMICANJE TRADICIJSKIH I UMJETNIČKIH OBRTA</item>
    </derivirana_varijabla>
  </DomainObject.Predmet.ProtuStrankaListNazivFormated>
  <DomainObject.Predmet.ProtuStrankaListNazivFormatedOIB>
    <izvorni_sadrzaj>
      <item>"BURZA SUVENIRA" UDRUGA ZA PROMICANJE TRADICIJSKIH I UMJETNIČKIH OBRTA, OIB 40321572818</item>
    </izvorni_sadrzaj>
    <derivirana_varijabla naziv="DomainObject.Predmet.ProtuStrankaListNazivFormatedOIB_1">
      <item>"BURZA SUVENIRA" UDRUGA ZA PROMICANJE TRADICIJSKIH I UMJETNIČKIH OBRTA, OIB 40321572818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"BURZA SUVENIRA" UDRUGA ZA PROMICANJE TRADICIJSKIH I UMJETNIČKIH OBRTA</izvorni_sadrzaj>
    <derivirana_varijabla naziv="DomainObject.Predmet.ProtustrankaIDrugi_1">"BURZA SUVENIRA" UDRUGA ZA PROMICANJE TRADICIJSKIH I UMJETNIČKIH OBRTA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"BURZA SUVENIRA" UDRUGA ZA PROMICANJE TRADICIJSKIH I UMJETNIČKIH OBRTA, OIB 40321572818, Fra Luje Maruna 3, 21000 Split</izvorni_sadrzaj>
    <derivirana_varijabla naziv="DomainObject.Predmet.ProtustrankaIDrugiAdressOIB_1">"BURZA SUVENIRA" UDRUGA ZA PROMICANJE TRADICIJSKIH I UMJETNIČKIH OBRTA, OIB 40321572818, Fra Luje Maruna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"BURZA SUVENIRA" UDRUGA ZA PROMICANJE TRADICIJSKIH I UMJETNIČKIH OBRTA</item>
      <item>FINANCIJSKA AGENCIJA, RC SPLIT</item>
    </izvorni_sadrzaj>
    <derivirana_varijabla naziv="DomainObject.Predmet.SudioniciListNaziv_1">
      <item>"BURZA SUVENIRA" UDRUGA ZA PROMICANJE TRADICIJSKIH I UMJETNIČKIH OBRTA</item>
      <item>FINANCIJSKA AGENCIJA, RC SPLIT</item>
    </derivirana_varijabla>
  </DomainObject.Predmet.SudioniciListNaziv>
  <DomainObject.Predmet.SudioniciListAdressOIB>
    <izvorni_sadrzaj>
      <item>"BURZA SUVENIRA" UDRUGA ZA PROMICANJE TRADICIJSKIH I UMJETNIČKIH OBRTA, OIB 40321572818, Fra Luje Maruna 3,21000 Split</item>
      <item>FINANCIJSKA AGENCIJA, RC SPLIT, OIB 85821130368, Mažuranićevo šetalište 24 b,21000 Split</item>
    </izvorni_sadrzaj>
    <derivirana_varijabla naziv="DomainObject.Predmet.SudioniciListAdressOIB_1">
      <item>"BURZA SUVENIRA" UDRUGA ZA PROMICANJE TRADICIJSKIH I UMJETNIČKIH OBRTA, OIB 40321572818, Fra Luje Maruna 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40321572818</item>
      <item>, OIB 85821130368</item>
    </izvorni_sadrzaj>
    <derivirana_varijabla naziv="DomainObject.Predmet.SudioniciListNazivOIB_1">
      <item>, OIB 40321572818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330</properties:Words>
  <properties:Characters>1820</properties:Characters>
  <properties:Lines>46</properties:Lines>
  <properties:Paragraphs>15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2016-03-23T13:51:00Z</cp:lastPrinted>
  <dcterms:modified xmlns:xsi="http://www.w3.org/2001/XMLSchema-instance" xsi:type="dcterms:W3CDTF">2016-03-24T07:40:00Z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