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d172" w14:paraId="1c4d172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A93B12">
        <w:t>41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C92A56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A93B12" w:rsidRPr="00622EC0">
        <w:rPr>
          <w:b/>
        </w:rPr>
        <w:t xml:space="preserve">SYNDRA UGOSTITELJSTVO j.d.o.o., </w:t>
      </w:r>
      <w:r w:rsidR="00A93B12" w:rsidRPr="00622EC0">
        <w:t>OIB: 88889683465, Zagreb, Andrije Žaje 63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A93B12">
        <w:t>12.357,34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C92A56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93B12">
      <w:rPr>
        <w:b/>
        <w:color w:themeColor="text1" w:val="000000"/>
      </w:rPr>
      <w:t>1641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93B12"/>
    <w:rsid w:val="00AC165C"/>
    <w:rsid w:val="00AC4528"/>
    <w:rsid w:val="00AC77E1"/>
    <w:rsid w:val="00AD027A"/>
    <w:rsid w:val="00B150C0"/>
    <w:rsid w:val="00B71A7F"/>
    <w:rsid w:val="00B82F18"/>
    <w:rsid w:val="00BE567D"/>
    <w:rsid w:val="00C378F8"/>
    <w:rsid w:val="00C836B9"/>
    <w:rsid w:val="00C92A56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C5710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7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71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7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7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7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71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7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7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St-1641/2018</izvorni_sadrzaj>
    <derivirana_varijabla naziv="DomainObject.Predmet.OznakaBroj_1">St-1641/2018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SYNDRA ugostiteljstvo j.d.o.o. za usluge zastupanog po punomoćniku Bruno Polić</izvorni_sadrzaj>
    <derivirana_varijabla naziv="DomainObject.Predmet.ProtustrankaFormated_1">  SYNDRA ugostiteljstvo j.d.o.o. za usluge zastupanog po punomoćniku Bruno Polić</derivirana_varijabla>
  </DomainObject.Predmet.ProtustrankaFormated>
  <DomainObject.Predmet.ProtustrankaFormatedOIB>
    <izvorni_sadrzaj>  SYNDRA ugostiteljstvo j.d.o.o. za usluge, OIB 88889683465 zastupanog po punomoćniku Bruno Polić</izvorni_sadrzaj>
    <derivirana_varijabla naziv="DomainObject.Predmet.ProtustrankaFormatedOIB_1">  SYNDRA ugostiteljstvo j.d.o.o. za usluge, OIB 88889683465 zastupanog po punomoćniku Bruno Polić</derivirana_varijabla>
  </DomainObject.Predmet.ProtustrankaFormatedOIB>
  <DomainObject.Predmet.ProtustrankaFormatedWithAdress>
    <izvorni_sadrzaj> SYNDRA ugostiteljstvo j.d.o.o. za usluge, Andrije Žaje 63, 10000 Zagreb zastupanog po punomoćniku Bruno Polić</izvorni_sadrzaj>
    <derivirana_varijabla naziv="DomainObject.Predmet.ProtustrankaFormatedWithAdress_1"> SYNDRA ugostiteljstvo j.d.o.o. za usluge, Andrije Žaje 63, 10000 Zagreb zastupanog po punomoćniku Bruno Polić</derivirana_varijabla>
  </DomainObject.Predmet.ProtustrankaFormatedWithAdress>
  <DomainObject.Predmet.ProtustrankaFormatedWithAdressOIB>
    <izvorni_sadrzaj> SYNDRA ugostiteljstvo j.d.o.o. za usluge, OIB 88889683465, Andrije Žaje 63, 10000 Zagreb zastupanog po punomoćniku Bruno Polić</izvorni_sadrzaj>
    <derivirana_varijabla naziv="DomainObject.Predmet.ProtustrankaFormatedWithAdressOIB_1"> SYNDRA ugostiteljstvo j.d.o.o. za usluge, OIB 88889683465, Andrije Žaje 63, 10000 Zagreb zastupanog po punomoćniku Bruno Polić</derivirana_varijabla>
  </DomainObject.Predmet.ProtustrankaFormatedWithAdressOIB>
  <DomainObject.Predmet.ProtustrankaWithAdress>
    <izvorni_sadrzaj>SYNDRA ugostiteljstvo j.d.o.o. za usluge Andrije Žaje 63, 10000 Zagreb</izvorni_sadrzaj>
    <derivirana_varijabla naziv="DomainObject.Predmet.ProtustrankaWithAdress_1">SYNDRA ugostiteljstvo j.d.o.o. za usluge Andrije Žaje 63, 10000 Zagreb</derivirana_varijabla>
  </DomainObject.Predmet.ProtustrankaWithAdress>
  <DomainObject.Predmet.ProtustrankaWithAdressOIB>
    <izvorni_sadrzaj>SYNDRA ugostiteljstvo j.d.o.o. za usluge, OIB 88889683465, Andrije Žaje 63, 10000 Zagreb</izvorni_sadrzaj>
    <derivirana_varijabla naziv="DomainObject.Predmet.ProtustrankaWithAdressOIB_1">SYNDRA ugostiteljstvo j.d.o.o. za usluge, OIB 88889683465, Andrije Žaje 63, 10000 Zagreb</derivirana_varijabla>
  </DomainObject.Predmet.ProtustrankaWithAdressOIB>
  <DomainObject.Predmet.ProtustrankaNazivFormated>
    <izvorni_sadrzaj>SYNDRA ugostiteljstvo j.d.o.o. za usluge</izvorni_sadrzaj>
    <derivirana_varijabla naziv="DomainObject.Predmet.ProtustrankaNazivFormated_1">SYNDRA ugostiteljstvo j.d.o.o. za usluge</derivirana_varijabla>
  </DomainObject.Predmet.ProtustrankaNazivFormated>
  <DomainObject.Predmet.ProtustrankaNazivFormatedOIB>
    <izvorni_sadrzaj>SYNDRA ugostiteljstvo j.d.o.o. za usluge, OIB 88889683465</izvorni_sadrzaj>
    <derivirana_varijabla naziv="DomainObject.Predmet.ProtustrankaNazivFormatedOIB_1">SYNDRA ugostiteljstvo j.d.o.o. za usluge, OIB 88889683465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SYNDRA ugostiteljstvo j.d.o.o. za usluge zastupanog po punomoćniku Bruno Polić</item>
    </izvorni_sadrzaj>
    <derivirana_varijabla naziv="DomainObject.Predmet.ProtuStrankaListFormated_1">
      <item>SYNDRA ugostiteljstvo j.d.o.o. za usluge zastupanog po punomoćniku Bruno Polić</item>
    </derivirana_varijabla>
  </DomainObject.Predmet.ProtuStrankaListFormated>
  <DomainObject.Predmet.ProtuStrankaListFormatedOIB>
    <izvorni_sadrzaj>
      <item>SYNDRA ugostiteljstvo j.d.o.o. za usluge, OIB 88889683465 zastupanog po punomoćniku Bruno Polić</item>
    </izvorni_sadrzaj>
    <derivirana_varijabla naziv="DomainObject.Predmet.ProtuStrankaListFormatedOIB_1">
      <item>SYNDRA ugostiteljstvo j.d.o.o. za usluge, OIB 88889683465 zastupanog po punomoćniku Bruno Polić</item>
    </derivirana_varijabla>
  </DomainObject.Predmet.ProtuStrankaListFormatedOIB>
  <DomainObject.Predmet.ProtuStrankaListFormatedWithAdress>
    <izvorni_sadrzaj>
      <item>SYNDRA ugostiteljstvo j.d.o.o. za usluge, Andrije Žaje 63, 10000 Zagreb zastupanog po punomoćniku Bruno Polić</item>
    </izvorni_sadrzaj>
    <derivirana_varijabla naziv="DomainObject.Predmet.ProtuStrankaListFormatedWithAdress_1">
      <item>SYNDRA ugostiteljstvo j.d.o.o. za usluge, Andrije Žaje 63, 10000 Zagreb zastupanog po punomoćniku Bruno Polić</item>
    </derivirana_varijabla>
  </DomainObject.Predmet.ProtuStrankaListFormatedWithAdress>
  <DomainObject.Predmet.ProtuStrankaListFormatedWithAdressOIB>
    <izvorni_sadrzaj>
      <item>SYNDRA ugostiteljstvo j.d.o.o. za usluge, OIB 88889683465, Andrije Žaje 63, 10000 Zagreb zastupanog po punomoćniku Bruno Polić</item>
    </izvorni_sadrzaj>
    <derivirana_varijabla naziv="DomainObject.Predmet.ProtuStrankaListFormatedWithAdressOIB_1">
      <item>SYNDRA ugostiteljstvo j.d.o.o. za usluge, OIB 88889683465, Andrije Žaje 63, 10000 Zagreb zastupanog po punomoćniku Bruno Polić</item>
    </derivirana_varijabla>
  </DomainObject.Predmet.ProtuStrankaListFormatedWithAdressOIB>
  <DomainObject.Predmet.ProtuStrankaListNazivFormated>
    <izvorni_sadrzaj>
      <item>SYNDRA ugostiteljstvo j.d.o.o. za usluge</item>
    </izvorni_sadrzaj>
    <derivirana_varijabla naziv="DomainObject.Predmet.ProtuStrankaListNazivFormated_1">
      <item>SYNDRA ugostiteljstvo j.d.o.o. za usluge</item>
    </derivirana_varijabla>
  </DomainObject.Predmet.ProtuStrankaListNazivFormated>
  <DomainObject.Predmet.ProtuStrankaListNazivFormatedOIB>
    <izvorni_sadrzaj>
      <item>SYNDRA ugostiteljstvo j.d.o.o. za usluge, OIB 88889683465</item>
    </izvorni_sadrzaj>
    <derivirana_varijabla naziv="DomainObject.Predmet.ProtuStrankaListNazivFormatedOIB_1">
      <item>SYNDRA ugostiteljstvo j.d.o.o. za usluge, OIB 88889683465</item>
    </derivirana_varijabla>
  </DomainObject.Predmet.ProtuStrankaListNazivFormatedOIB>
  <DomainObject.Predmet.OstaliListFormated>
    <izvorni_sadrzaj>
      <item>Bruno Polić punomoćnik sudionika u postupku SYNDRA ugostiteljstvo j.d.o.o. za usluge</item>
    </izvorni_sadrzaj>
    <derivirana_varijabla naziv="DomainObject.Predmet.OstaliListFormated_1">
      <item>Bruno Polić punomoćnik sudionika u postupku SYNDRA ugostiteljstvo j.d.o.o. za usluge</item>
    </derivirana_varijabla>
  </DomainObject.Predmet.OstaliListFormated>
  <DomainObject.Predmet.OstaliListFormatedOIB>
    <izvorni_sadrzaj>
      <item>Bruno Polić, OIB 89987823000 punomoćnik sudionika u postupku SYNDRA ugostiteljstvo j.d.o.o. za usluge</item>
    </izvorni_sadrzaj>
    <derivirana_varijabla naziv="DomainObject.Predmet.OstaliListFormatedOIB_1">
      <item>Bruno Polić, OIB 89987823000 punomoćnik sudionika u postupku SYNDRA ugostiteljstvo j.d.o.o. za usluge</item>
    </derivirana_varijabla>
  </DomainObject.Predmet.OstaliListFormatedOIB>
  <DomainObject.Predmet.OstaliListFormatedWithAdress>
    <izvorni_sadrzaj>
      <item>Bruno Polić, Trnsko 8C, 10000 Zagreb punomoćnik sudionika u postupku SYNDRA ugostiteljstvo j.d.o.o. za usluge</item>
    </izvorni_sadrzaj>
    <derivirana_varijabla naziv="DomainObject.Predmet.OstaliListFormatedWithAdress_1">
      <item>Bruno Polić, Trnsko 8C, 10000 Zagreb punomoćnik sudionika u postupku SYNDRA ugostiteljstvo j.d.o.o. za usluge</item>
    </derivirana_varijabla>
  </DomainObject.Predmet.OstaliListFormatedWithAdress>
  <DomainObject.Predmet.OstaliListFormatedWithAdressOIB>
    <izvorni_sadrzaj>
      <item>Bruno Polić, OIB 89987823000, Trnsko 8C, 10000 Zagreb punomoćnik sudionika u postupku SYNDRA ugostiteljstvo j.d.o.o. za usluge</item>
    </izvorni_sadrzaj>
    <derivirana_varijabla naziv="DomainObject.Predmet.OstaliListFormatedWithAdressOIB_1">
      <item>Bruno Polić, OIB 89987823000, Trnsko 8C, 10000 Zagreb punomoćnik sudionika u postupku SYNDRA ugostiteljstvo j.d.o.o. za usluge</item>
    </derivirana_varijabla>
  </DomainObject.Predmet.OstaliListFormatedWithAdressOIB>
  <DomainObject.Predmet.OstaliListNazivFormated>
    <izvorni_sadrzaj>
      <item>Bruno Polić</item>
    </izvorni_sadrzaj>
    <derivirana_varijabla naziv="DomainObject.Predmet.OstaliListNazivFormated_1">
      <item>Bruno Polić</item>
    </derivirana_varijabla>
  </DomainObject.Predmet.OstaliListNazivFormated>
  <DomainObject.Predmet.OstaliListNazivFormatedOIB>
    <izvorni_sadrzaj>
      <item>Bruno Polić, OIB 89987823000</item>
    </izvorni_sadrzaj>
    <derivirana_varijabla naziv="DomainObject.Predmet.OstaliListNazivFormatedOIB_1">
      <item>Bruno Polić, OIB 89987823000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SYNDRA ugostiteljstvo j.d.o.o. za usluge</izvorni_sadrzaj>
    <derivirana_varijabla naziv="DomainObject.Predmet.ProtustrankaIDrugi_1">SYNDRA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SYNDRA ugostiteljstvo j.d.o.o. za usluge, OIB 88889683465, Andrije Žaje 63, 10000 Zagreb</izvorni_sadrzaj>
    <derivirana_varijabla naziv="DomainObject.Predmet.ProtustrankaIDrugiAdressOIB_1">SYNDRA ugostiteljstvo j.d.o.o. za usluge, OIB 88889683465,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SYNDRA ugostiteljstvo j.d.o.o. za usluge</item>
      <item>Bruno Polić</item>
    </izvorni_sadrzaj>
    <derivirana_varijabla naziv="DomainObject.Predmet.SudioniciListNaziv_1">
      <item>FINA Regionalni centar Zagreb</item>
      <item>SYNDRA ugostiteljstvo j.d.o.o. za usluge</item>
      <item>Bruno Polić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SYNDRA ugostiteljstvo j.d.o.o. za usluge, OIB 88889683465, Andrije Žaje 63,10000 Zagreb</item>
      <item>Bruno Polić, OIB 89987823000, Trnsko 8C,10000 Zagreb</item>
    </izvorni_sadrzaj>
    <derivirana_varijabla naziv="DomainObject.Predmet.SudioniciListAdressOIB_1">
      <item>FINA Regionalni centar Zagreb, OIB 85821130368, Trg svibanjskih žrtava 1995. 1,10000 Zagreb</item>
      <item>SYNDRA ugostiteljstvo j.d.o.o. za usluge, OIB 88889683465, Andrije Žaje 63,10000 Zagreb</item>
      <item>Bruno Polić, OIB 89987823000, Trnsko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88889683465</item>
      <item>, OIB 89987823000</item>
    </izvorni_sadrzaj>
    <derivirana_varijabla naziv="DomainObject.Predmet.SudioniciListNazivOIB_1">
      <item>, OIB 85821130368</item>
      <item>, OIB 88889683465</item>
      <item>, OIB 89987823000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2018-07-13T07:55:00Z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