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0848ad2" w14:paraId="0848ad2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C15152">
        <w:t>95</w:t>
      </w:r>
      <w:r w:rsidR="008464ED">
        <w:t>5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6451D9">
        <w:t>DOMINKO</w:t>
      </w:r>
      <w:r w:rsidR="00B05FE1">
        <w:t xml:space="preserve"> j.d.o.o. za </w:t>
      </w:r>
      <w:r w:rsidR="006451D9">
        <w:t>ugostiteljstvo</w:t>
      </w:r>
      <w:r w:rsidR="00361DEF">
        <w:t>,</w:t>
      </w:r>
      <w:r w:rsidR="002B40D7">
        <w:t xml:space="preserve"> </w:t>
      </w:r>
      <w:r>
        <w:t xml:space="preserve">MBS: </w:t>
      </w:r>
      <w:r w:rsidR="006451D9">
        <w:t>030181685</w:t>
      </w:r>
      <w:r>
        <w:t xml:space="preserve">, OIB: </w:t>
      </w:r>
      <w:r w:rsidR="006451D9">
        <w:t>65132741253</w:t>
      </w:r>
      <w:r w:rsidR="00B05FE1">
        <w:t>,</w:t>
      </w:r>
      <w:r>
        <w:t xml:space="preserve"> </w:t>
      </w:r>
      <w:r w:rsidR="006451D9">
        <w:t>Osijek, Ulica J.R.Kira 69/a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AE0BF7">
        <w:t>28</w:t>
      </w:r>
      <w:r w:rsidR="00361DEF">
        <w:t>. lipnja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6451D9">
        <w:t>DOMINKO j.d.o.o. za ugostiteljstvo, MBS: 030181685, OIB: 65132741253, Osijek, Ulica J.R.Kira 69/a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6451D9">
        <w:t>8.028,27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proofErr w:type="spellStart"/>
      <w:r w:rsidR="006451D9">
        <w:t>Dominko</w:t>
      </w:r>
      <w:proofErr w:type="spellEnd"/>
      <w:r w:rsidR="006451D9">
        <w:t xml:space="preserve"> </w:t>
      </w:r>
      <w:proofErr w:type="spellStart"/>
      <w:r w:rsidR="006451D9">
        <w:t>Petrušić</w:t>
      </w:r>
      <w:proofErr w:type="spellEnd"/>
      <w:r w:rsidR="001C29A0">
        <w:t xml:space="preserve">, </w:t>
      </w:r>
      <w:r w:rsidR="00FD4C38">
        <w:t xml:space="preserve">OIB: </w:t>
      </w:r>
      <w:r w:rsidR="006451D9">
        <w:t>39404147930</w:t>
      </w:r>
      <w:r w:rsidR="00C360A1">
        <w:t xml:space="preserve">, </w:t>
      </w:r>
      <w:r w:rsidR="006451D9">
        <w:t>Osijek, Opatijska 32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AE0BF7">
        <w:t>95</w:t>
      </w:r>
      <w:r w:rsidR="006451D9">
        <w:t>5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AE0BF7">
        <w:t>28</w:t>
      </w:r>
      <w:r w:rsidR="00361DEF">
        <w:t>. lipnja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E0BF7">
        <w:t>17</w:t>
      </w:r>
      <w:r w:rsidR="00361DEF">
        <w:t>/</w:t>
      </w:r>
      <w:r w:rsidR="00AE0BF7">
        <w:t>8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5B6" w:rsidP="00D95CE2" w:rsidR="00F625B6">
      <w:r>
        <w:separator/>
      </w:r>
    </w:p>
  </w:endnote>
  <w:endnote w:id="0" w:type="continuationSeparator">
    <w:p w:rsidRDefault="00F625B6" w:rsidP="00D95CE2" w:rsidR="00F62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5B6" w:rsidP="00D95CE2" w:rsidR="00F625B6">
      <w:r>
        <w:separator/>
      </w:r>
    </w:p>
  </w:footnote>
  <w:footnote w:id="0" w:type="continuationSeparator">
    <w:p w:rsidRDefault="00F625B6" w:rsidP="00D95CE2" w:rsidR="00F62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10DE3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32DEA"/>
    <w:rsid w:val="006414F4"/>
    <w:rsid w:val="006451D9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464ED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AE0BF7"/>
    <w:rsid w:val="00B05FE1"/>
    <w:rsid w:val="00B153E2"/>
    <w:rsid w:val="00B6125C"/>
    <w:rsid w:val="00B81691"/>
    <w:rsid w:val="00B81BF6"/>
    <w:rsid w:val="00BE2F48"/>
    <w:rsid w:val="00C00300"/>
    <w:rsid w:val="00C05BEE"/>
    <w:rsid w:val="00C13E72"/>
    <w:rsid w:val="00C15152"/>
    <w:rsid w:val="00C17CEB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625B6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St-955/2018</izvorni_sadrzaj>
    <derivirana_varijabla naziv="DomainObject.Predmet.OznakaBroj_1">St-955/2018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DOMINKO j.d.o.o. za ugostiteljstvo</izvorni_sadrzaj>
    <derivirana_varijabla naziv="DomainObject.Predmet.ProtustrankaFormated_1">  DOMINKO j.d.o.o. za ugostiteljstvo</derivirana_varijabla>
  </DomainObject.Predmet.ProtustrankaFormated>
  <DomainObject.Predmet.ProtustrankaFormatedOIB>
    <izvorni_sadrzaj>  DOMINKO j.d.o.o. za ugostiteljstvo, OIB 65132741253</izvorni_sadrzaj>
    <derivirana_varijabla naziv="DomainObject.Predmet.ProtustrankaFormatedOIB_1">  DOMINKO j.d.o.o. za ugostiteljstvo, OIB 65132741253</derivirana_varijabla>
  </DomainObject.Predmet.ProtustrankaFormatedOIB>
  <DomainObject.Predmet.ProtustrankaFormatedWithAdress>
    <izvorni_sadrzaj> DOMINKO j.d.o.o. za ugostiteljstvo, Ulica J.R.Kira 69/a, 31000 Osijek</izvorni_sadrzaj>
    <derivirana_varijabla naziv="DomainObject.Predmet.ProtustrankaFormatedWithAdress_1"> DOMINKO j.d.o.o. za ugostiteljstvo, Ulica J.R.Kira 69/a, 31000 Osijek</derivirana_varijabla>
  </DomainObject.Predmet.ProtustrankaFormatedWithAdress>
  <DomainObject.Predmet.ProtustrankaFormatedWithAdressOIB>
    <izvorni_sadrzaj> DOMINKO j.d.o.o. za ugostiteljstvo, OIB 65132741253, Ulica J.R.Kira 69/a, 31000 Osijek</izvorni_sadrzaj>
    <derivirana_varijabla naziv="DomainObject.Predmet.ProtustrankaFormatedWithAdressOIB_1"> DOMINKO j.d.o.o. za ugostiteljstvo, OIB 65132741253, Ulica J.R.Kira 69/a, 31000 Osijek</derivirana_varijabla>
  </DomainObject.Predmet.ProtustrankaFormatedWithAdressOIB>
  <DomainObject.Predmet.ProtustrankaWithAdress>
    <izvorni_sadrzaj>DOMINKO j.d.o.o. za ugostiteljstvo Ulica J.R.Kira 69/a, 31000 Osijek</izvorni_sadrzaj>
    <derivirana_varijabla naziv="DomainObject.Predmet.ProtustrankaWithAdress_1">DOMINKO j.d.o.o. za ugostiteljstvo Ulica J.R.Kira 69/a, 31000 Osijek</derivirana_varijabla>
  </DomainObject.Predmet.ProtustrankaWithAdress>
  <DomainObject.Predmet.ProtustrankaWithAdressOIB>
    <izvorni_sadrzaj>DOMINKO j.d.o.o. za ugostiteljstvo, OIB 65132741253, Ulica J.R.Kira 69/a, 31000 Osijek</izvorni_sadrzaj>
    <derivirana_varijabla naziv="DomainObject.Predmet.ProtustrankaWithAdressOIB_1">DOMINKO j.d.o.o. za ugostiteljstvo, OIB 65132741253, Ulica J.R.Kira 69/a, 31000 Osijek</derivirana_varijabla>
  </DomainObject.Predmet.ProtustrankaWithAdressOIB>
  <DomainObject.Predmet.ProtustrankaNazivFormated>
    <izvorni_sadrzaj>DOMINKO j.d.o.o. za ugostiteljstvo</izvorni_sadrzaj>
    <derivirana_varijabla naziv="DomainObject.Predmet.ProtustrankaNazivFormated_1">DOMINKO j.d.o.o. za ugostiteljstvo</derivirana_varijabla>
  </DomainObject.Predmet.ProtustrankaNazivFormated>
  <DomainObject.Predmet.ProtustrankaNazivFormatedOIB>
    <izvorni_sadrzaj>DOMINKO j.d.o.o. za ugostiteljstvo, OIB 65132741253</izvorni_sadrzaj>
    <derivirana_varijabla naziv="DomainObject.Predmet.ProtustrankaNazivFormatedOIB_1">DOMINKO j.d.o.o. za ugostiteljstvo, OIB 65132741253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DOMINKO j.d.o.o. za ugostiteljstvo</item>
    </izvorni_sadrzaj>
    <derivirana_varijabla naziv="DomainObject.Predmet.ProtuStrankaListFormated_1">
      <item>DOMINKO j.d.o.o. za ugostiteljstvo</item>
    </derivirana_varijabla>
  </DomainObject.Predmet.ProtuStrankaListFormated>
  <DomainObject.Predmet.ProtuStrankaListFormatedOIB>
    <izvorni_sadrzaj>
      <item>DOMINKO j.d.o.o. za ugostiteljstvo, OIB 65132741253</item>
    </izvorni_sadrzaj>
    <derivirana_varijabla naziv="DomainObject.Predmet.ProtuStrankaListFormatedOIB_1">
      <item>DOMINKO j.d.o.o. za ugostiteljstvo, OIB 65132741253</item>
    </derivirana_varijabla>
  </DomainObject.Predmet.ProtuStrankaListFormatedOIB>
  <DomainObject.Predmet.ProtuStrankaListFormatedWithAdress>
    <izvorni_sadrzaj>
      <item>DOMINKO j.d.o.o. za ugostiteljstvo, Ulica J.R.Kira 69/a, 31000 Osijek</item>
    </izvorni_sadrzaj>
    <derivirana_varijabla naziv="DomainObject.Predmet.ProtuStrankaListFormatedWithAdress_1">
      <item>DOMINKO j.d.o.o. za ugostiteljstvo, Ulica J.R.Kira 69/a, 31000 Osijek</item>
    </derivirana_varijabla>
  </DomainObject.Predmet.ProtuStrankaListFormatedWithAdress>
  <DomainObject.Predmet.ProtuStrankaListFormatedWithAdressOIB>
    <izvorni_sadrzaj>
      <item>DOMINKO j.d.o.o. za ugostiteljstvo, OIB 65132741253, Ulica J.R.Kira 69/a, 31000 Osijek</item>
    </izvorni_sadrzaj>
    <derivirana_varijabla naziv="DomainObject.Predmet.ProtuStrankaListFormatedWithAdressOIB_1">
      <item>DOMINKO j.d.o.o. za ugostiteljstvo, OIB 65132741253, Ulica J.R.Kira 69/a, 31000 Osijek</item>
    </derivirana_varijabla>
  </DomainObject.Predmet.ProtuStrankaListFormatedWithAdressOIB>
  <DomainObject.Predmet.ProtuStrankaListNazivFormated>
    <izvorni_sadrzaj>
      <item>DOMINKO j.d.o.o. za ugostiteljstvo</item>
    </izvorni_sadrzaj>
    <derivirana_varijabla naziv="DomainObject.Predmet.ProtuStrankaListNazivFormated_1">
      <item>DOMINKO j.d.o.o. za ugostiteljstvo</item>
    </derivirana_varijabla>
  </DomainObject.Predmet.ProtuStrankaListNazivFormated>
  <DomainObject.Predmet.ProtuStrankaListNazivFormatedOIB>
    <izvorni_sadrzaj>
      <item>DOMINKO j.d.o.o. za ugostiteljstvo, OIB 65132741253</item>
    </izvorni_sadrzaj>
    <derivirana_varijabla naziv="DomainObject.Predmet.ProtuStrankaListNazivFormatedOIB_1">
      <item>DOMINKO j.d.o.o. za ugostiteljstvo, OIB 65132741253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DOMINKO j.d.o.o. za ugostiteljstvo</izvorni_sadrzaj>
    <derivirana_varijabla naziv="DomainObject.Predmet.ProtustrankaIDrugi_1">DOMINKO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DOMINKO j.d.o.o. za ugostiteljstvo, OIB 65132741253, Ulica J.R.Kira 69/a, 31000 Osijek</izvorni_sadrzaj>
    <derivirana_varijabla naziv="DomainObject.Predmet.ProtustrankaIDrugiAdressOIB_1">DOMINKO j.d.o.o. za ugostiteljstvo, OIB 65132741253, Ulica J.R.Kira 69/a,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DOMINKO j.d.o.o. za ugostiteljstvo</item>
    </izvorni_sadrzaj>
    <derivirana_varijabla naziv="DomainObject.Predmet.SudioniciListNaziv_1">
      <item>FINA RC OSIJEK</item>
      <item>DOMINKO j.d.o.o. za ugostiteljstvo</item>
    </derivirana_varijabla>
  </DomainObject.Predmet.SudioniciListNaziv>
  <DomainObject.Predmet.SudioniciListAdressOIB>
    <izvorni_sadrzaj>
      <item>FINA RC OSIJEK, OIB 85821130368</item>
      <item>DOMINKO j.d.o.o. za ugostiteljstvo, OIB 65132741253, Ulica J.R.Kira 69/a,31000 Osijek</item>
    </izvorni_sadrzaj>
    <derivirana_varijabla naziv="DomainObject.Predmet.SudioniciListAdressOIB_1">
      <item>FINA RC OSIJEK, OIB 85821130368</item>
      <item>DOMINKO j.d.o.o. za ugostiteljstvo, OIB 65132741253, Ulica J.R.Kira 69/a,31000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65132741253</item>
    </izvorni_sadrzaj>
    <derivirana_varijabla naziv="DomainObject.Predmet.SudioniciListNazivOIB_1">
      <item>, OIB 85821130368</item>
      <item>, OIB 65132741253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32114-3C88-45F9-9F91-62B03AA3F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2178</properties:Characters>
  <properties:Lines>56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2018-06-28T10:42:00Z</dcterms:created>
  <dc:creator>Snježana Andrijanić</dc:creator>
  <cp:lastModifiedBy>Renata Horvat</cp:lastModifiedBy>
  <cp:lastPrinted>2018-06-28T05:37:00Z</cp:lastPrinted>
  <dcterms:modified xmlns:xsi="http://www.w3.org/2001/XMLSchema-instance" xsi:type="dcterms:W3CDTF">2018-06-28T10:47:00Z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(St-955-18 - oglas DOMINKO.docx)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