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0495" w14:paraId="b5a0495" w:rsidRDefault="00747FEA" w:rsidP="00747FEA" w:rsidR="00747FEA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FEA" w:rsidP="00747FEA" w:rsidR="00747FEA">
      <w:pPr>
        <w:spacing w:after="0"/>
      </w:pPr>
      <w:r>
        <w:t xml:space="preserve">         REPUBLIKA HRVATSKA</w:t>
      </w:r>
    </w:p>
    <w:p w:rsidRDefault="00747FEA" w:rsidP="00747FEA" w:rsidR="00747FEA">
      <w:pPr>
        <w:spacing w:after="0"/>
      </w:pPr>
      <w:r>
        <w:t xml:space="preserve"> TRGOVAČKI SUD U VARAŽDINU</w:t>
      </w:r>
    </w:p>
    <w:p w:rsidRDefault="00747FEA" w:rsidP="00747FEA" w:rsidR="00747FEA">
      <w:pPr>
        <w:spacing w:after="0"/>
      </w:pPr>
      <w:r>
        <w:t xml:space="preserve">           Braće Radića 2, Varaždin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jc w:val="center"/>
      </w:pPr>
      <w:r>
        <w:t>U  I M E  R E P U B L I K E  H R V A T S K E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jc w:val="center"/>
      </w:pPr>
      <w:r>
        <w:t>R J E Š E NJ E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ŠTEF – TRGOVINA d.o.o., OIB: 48600480916 sa sjedištem u Glavna 44, 40323 Prelog, dana 1. veljače 2016. </w:t>
      </w:r>
    </w:p>
    <w:p w:rsidRDefault="00747FEA" w:rsidP="00747FEA" w:rsidR="00747FEA">
      <w:pPr>
        <w:spacing w:after="0"/>
        <w:jc w:val="both"/>
      </w:pPr>
    </w:p>
    <w:p w:rsidRDefault="00747FEA" w:rsidP="00747FEA" w:rsidR="00747FEA">
      <w:pPr>
        <w:spacing w:after="0"/>
        <w:jc w:val="center"/>
      </w:pPr>
      <w:r>
        <w:t>r i j e š i o  j e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ind w:firstLine="708"/>
        <w:jc w:val="both"/>
      </w:pPr>
      <w:r>
        <w:t>I/ Otvara se stečajni postupak nad stečajnim dužnikom ŠTEF – TRGOVINA d.o.o., OIB: 48600480916 sa sjedištem u Glavna 44, 40323 Prelog, s danom 1. veljače 2016. u 15,00 sati.</w:t>
      </w:r>
    </w:p>
    <w:p w:rsidRDefault="00747FEA" w:rsidP="00747FEA" w:rsidR="00747FEA">
      <w:pPr>
        <w:spacing w:after="0"/>
        <w:jc w:val="both"/>
      </w:pPr>
    </w:p>
    <w:p w:rsidRDefault="00747FEA" w:rsidP="00747FEA" w:rsidR="00747FEA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ŠTEF – TRGOVINA d.o.o., OIB: 48600480916 sa sjedištem u Glavna 44, 40323 Prelog.</w:t>
      </w:r>
    </w:p>
    <w:p w:rsidRDefault="00747FEA" w:rsidP="00747FEA" w:rsidR="00747FEA">
      <w:pPr>
        <w:spacing w:after="0"/>
        <w:jc w:val="both"/>
      </w:pPr>
    </w:p>
    <w:p w:rsidRDefault="00747FEA" w:rsidP="00747FEA" w:rsidR="00747FEA">
      <w:pPr>
        <w:spacing w:after="0"/>
        <w:ind w:firstLine="708"/>
        <w:jc w:val="both"/>
      </w:pPr>
      <w:r>
        <w:t xml:space="preserve">III/ Za stečajnog upravitelja imenuje se </w:t>
      </w:r>
      <w:r w:rsidR="00032FFE">
        <w:t xml:space="preserve">Ivan Prpić, OIB: 16795120342, Hruševečka ulica 11, 10000 </w:t>
      </w:r>
      <w:r w:rsidR="00783703">
        <w:t>Zagreb.</w:t>
      </w:r>
    </w:p>
    <w:p w:rsidRDefault="00747FEA" w:rsidP="00747FEA" w:rsidR="00747FEA">
      <w:pPr>
        <w:spacing w:after="0"/>
        <w:jc w:val="both"/>
        <w:rPr>
          <w:color w:val="FF0000"/>
        </w:rPr>
      </w:pPr>
    </w:p>
    <w:p w:rsidRDefault="00747FEA" w:rsidP="00747FEA" w:rsidR="00747FEA">
      <w:pPr>
        <w:spacing w:after="0"/>
        <w:ind w:firstLine="708"/>
        <w:jc w:val="both"/>
      </w:pPr>
      <w:r>
        <w:t>IV/ Ovo rješenje objavit će se na e-oglasnoj ploči suda.</w:t>
      </w:r>
    </w:p>
    <w:p w:rsidRDefault="00747FEA" w:rsidP="00747FEA" w:rsidR="00747FEA">
      <w:pPr>
        <w:spacing w:after="0"/>
        <w:jc w:val="both"/>
      </w:pPr>
    </w:p>
    <w:p w:rsidRDefault="00747FEA" w:rsidP="00747FEA" w:rsidR="00747FEA">
      <w:pPr>
        <w:spacing w:after="0"/>
        <w:ind w:firstLine="708"/>
        <w:jc w:val="both"/>
      </w:pPr>
      <w:r>
        <w:t>V/ Po pravomoćnosti ovoga rješenja stečajni dužnik ŠTEF – TRGOVINA d.o.o., OIB: 48600480916 sa sjedištem u Glavna 44, 40323 Prelog, biti će brisan iz sudskog registra.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jc w:val="center"/>
      </w:pPr>
      <w:r>
        <w:t>Obrazloženje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jc w:val="both"/>
      </w:pPr>
      <w:r>
        <w:tab/>
        <w:t>Predlagatelj je dana 30.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jc w:val="both"/>
      </w:pPr>
      <w:r>
        <w:lastRenderedPageBreak/>
        <w:tab/>
        <w:t>Kako osoba ovlaštena za zastupanje pravne osobe u roku od petnaest dana od dana objave oglasa na e-oglasnoj ploči suda nije podnijela 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  <w:jc w:val="center"/>
      </w:pPr>
      <w:r>
        <w:t>U Varaždinu, 1. veljače 2016.</w:t>
      </w:r>
    </w:p>
    <w:p w:rsidRDefault="00747FEA" w:rsidP="00747FEA" w:rsidR="00747FEA">
      <w:pPr>
        <w:spacing w:after="0"/>
        <w:jc w:val="center"/>
      </w:pPr>
    </w:p>
    <w:p w:rsidRDefault="00747FEA" w:rsidP="00747FEA" w:rsidR="00747FEA">
      <w:pPr>
        <w:spacing w:after="0"/>
        <w:jc w:val="center"/>
      </w:pPr>
    </w:p>
    <w:p w:rsidRDefault="00747FEA" w:rsidP="00747FEA" w:rsidR="00747FEA">
      <w:pPr>
        <w:spacing w:after="0"/>
        <w:ind w:left="4956"/>
        <w:jc w:val="center"/>
      </w:pPr>
      <w:r>
        <w:t>Sudska savjetnica</w:t>
      </w:r>
    </w:p>
    <w:p w:rsidRDefault="00747FEA" w:rsidP="00747FEA" w:rsidR="00747FEA">
      <w:pPr>
        <w:spacing w:after="0"/>
        <w:ind w:left="4956"/>
        <w:jc w:val="center"/>
      </w:pPr>
    </w:p>
    <w:p w:rsidRDefault="00747FEA" w:rsidP="00747FEA" w:rsidR="00747FEA">
      <w:pPr>
        <w:spacing w:after="0"/>
        <w:ind w:left="4956"/>
        <w:jc w:val="center"/>
      </w:pPr>
      <w:r>
        <w:t>Janja Topol</w:t>
      </w:r>
    </w:p>
    <w:p w:rsidRDefault="00747FEA" w:rsidP="00747FEA" w:rsidR="00747FEA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47FEA" w:rsidP="00747FEA" w:rsidR="00747FEA">
      <w:pPr>
        <w:spacing w:after="0"/>
      </w:pPr>
      <w:r>
        <w:t xml:space="preserve">                                               </w:t>
      </w:r>
    </w:p>
    <w:p w:rsidRDefault="00747FEA" w:rsidP="00747FEA" w:rsidR="00747FEA">
      <w:pPr>
        <w:spacing w:after="0"/>
      </w:pPr>
      <w:r>
        <w:tab/>
        <w:t xml:space="preserve">UPUTA O PRAVNOM LIJEKU: </w:t>
      </w:r>
    </w:p>
    <w:p w:rsidRDefault="00747FEA" w:rsidP="00747FEA" w:rsidR="00747FEA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47FEA" w:rsidP="00747FEA" w:rsidR="00747FE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</w:pPr>
    </w:p>
    <w:p w:rsidRDefault="00747FEA" w:rsidP="00747FEA" w:rsidR="00747FEA">
      <w:pPr>
        <w:spacing w:after="0"/>
      </w:pPr>
      <w:r>
        <w:t>DNA:</w:t>
      </w:r>
    </w:p>
    <w:p w:rsidRDefault="00747FEA" w:rsidP="00747FEA" w:rsidR="00747FEA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747FEA" w:rsidP="00747FEA" w:rsidR="00747FEA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747FEA" w:rsidP="00747FEA" w:rsidR="00747FEA">
      <w:pPr>
        <w:numPr>
          <w:ilvl w:val="0"/>
          <w:numId w:val="1"/>
        </w:numPr>
        <w:spacing w:after="0"/>
        <w:jc w:val="both"/>
      </w:pPr>
      <w:r>
        <w:t>Dužnik ŠTEF – TRGOVINA d.o.o., Glavna 44, 40323 Prelog</w:t>
      </w:r>
    </w:p>
    <w:p w:rsidRDefault="00747FEA" w:rsidP="00747FEA" w:rsidR="00747FEA">
      <w:pPr>
        <w:numPr>
          <w:ilvl w:val="0"/>
          <w:numId w:val="1"/>
        </w:numPr>
        <w:spacing w:after="0"/>
        <w:jc w:val="both"/>
      </w:pPr>
      <w:r>
        <w:t xml:space="preserve">Direktor dužnika </w:t>
      </w:r>
      <w:r w:rsidR="00032FFE">
        <w:t>Milica Lukša, 40323 Prelog, Konopljišće 3</w:t>
      </w:r>
    </w:p>
    <w:p w:rsidRDefault="00747FEA" w:rsidP="00747FEA" w:rsidR="00747FEA">
      <w:pPr>
        <w:pStyle w:val="Odlomakpopisa"/>
        <w:numPr>
          <w:ilvl w:val="0"/>
          <w:numId w:val="1"/>
        </w:numPr>
        <w:spacing w:after="0"/>
      </w:pPr>
      <w:r>
        <w:t>Ministarstvo financija, Porezna uprava, Područni ured Sjeverna Hrvatska, Ispostava Čakovec</w:t>
      </w:r>
      <w:r w:rsidR="00032FFE">
        <w:t xml:space="preserve">, </w:t>
      </w:r>
      <w:r w:rsidR="00032FFE" w:rsidRPr="00BB5B5F">
        <w:t>O. Keršovanija 11</w:t>
      </w:r>
    </w:p>
    <w:p w:rsidRDefault="00747FEA" w:rsidP="00747FEA" w:rsidR="00747FEA">
      <w:pPr>
        <w:pStyle w:val="Odlomakpopisa"/>
        <w:numPr>
          <w:ilvl w:val="0"/>
          <w:numId w:val="1"/>
        </w:numPr>
        <w:spacing w:after="0"/>
      </w:pPr>
      <w:r>
        <w:t xml:space="preserve">Stečajni upravitelj </w:t>
      </w:r>
      <w:r w:rsidR="00032FFE">
        <w:t>Ivan Prpić, Hruševečka ulica 11, 10000 Zagreb</w:t>
      </w:r>
    </w:p>
    <w:p w:rsidRDefault="00747FEA" w:rsidP="00747FEA" w:rsidR="00747FEA">
      <w:pPr>
        <w:numPr>
          <w:ilvl w:val="0"/>
          <w:numId w:val="1"/>
        </w:numPr>
        <w:spacing w:after="0"/>
      </w:pPr>
      <w:r>
        <w:t>E-oglasna ploča suda</w:t>
      </w:r>
    </w:p>
    <w:p w:rsidRDefault="00747FEA" w:rsidP="00032FFE" w:rsidR="00E260E5">
      <w:pPr>
        <w:pStyle w:val="Odlomakpopisa"/>
        <w:numPr>
          <w:ilvl w:val="0"/>
          <w:numId w:val="1"/>
        </w:numPr>
      </w:pPr>
      <w:r>
        <w:t>Pisarnica – kal. 20 dana</w:t>
      </w:r>
    </w:p>
    <w:sectPr w:rsidR="00E260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6CA" w:rsidP="00747FEA" w:rsidR="006426CA">
      <w:pPr>
        <w:spacing w:after="0"/>
      </w:pPr>
      <w:r>
        <w:separator/>
      </w:r>
    </w:p>
  </w:endnote>
  <w:endnote w:id="0" w:type="continuationSeparator">
    <w:p w:rsidRDefault="006426CA" w:rsidP="00747FEA" w:rsidR="006426C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6CA" w:rsidP="00747FEA" w:rsidR="006426CA">
      <w:pPr>
        <w:spacing w:after="0"/>
      </w:pPr>
      <w:r>
        <w:separator/>
      </w:r>
    </w:p>
  </w:footnote>
  <w:footnote w:id="0" w:type="continuationSeparator">
    <w:p w:rsidRDefault="006426CA" w:rsidP="00747FEA" w:rsidR="006426C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FEA" w:rsidP="00747FEA" w:rsidR="00747FEA">
    <w:pPr>
      <w:pStyle w:val="Zaglavlje"/>
      <w:jc w:val="right"/>
    </w:pPr>
    <w:r>
      <w:t>Poslovni broj: 1 St-945/15-5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4764654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AFD"/>
    <w:rsid w:val="00032FFE"/>
    <w:rsid w:val="003E4F44"/>
    <w:rsid w:val="006426CA"/>
    <w:rsid w:val="00747FEA"/>
    <w:rsid w:val="00783703"/>
    <w:rsid w:val="00B57C93"/>
    <w:rsid w:val="00B73C3E"/>
    <w:rsid w:val="00E23AF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FE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47FE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47FEA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FE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7FE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47FE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7FEA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47FE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7FE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C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C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3C3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3C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3C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FE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47FE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47FEA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FE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7FE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47FE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47FEA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47FE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47FE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C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C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3C3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3C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3C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84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 - TRGOVINA društvo s ograničenom odgovornošću za trgovinu</izvorni_sadrzaj>
    <derivirana_varijabla naziv="DomainObject.Predmet.ProtustrankaFormated_1">  ŠTEF - TRGOVINA društvo s ograničenom odgovornošću za trgovinu</derivirana_varijabla>
  </DomainObject.Predmet.ProtustrankaFormated>
  <DomainObject.Predmet.ProtustrankaFormatedOIB>
    <izvorni_sadrzaj>  ŠTEF - TRGOVINA društvo s ograničenom odgovornošću za trgovinu, OIB 48600480916</izvorni_sadrzaj>
    <derivirana_varijabla naziv="DomainObject.Predmet.ProtustrankaFormatedOIB_1">  ŠTEF - TRGOVINA društvo s ograničenom odgovornošću za trgovinu, OIB 48600480916</derivirana_varijabla>
  </DomainObject.Predmet.ProtustrankaFormatedOIB>
  <DomainObject.Predmet.ProtustrankaFormatedWithAdress>
    <izvorni_sadrzaj> ŠTEF - TRGOVINA društvo s ograničenom odgovornošću za trgovinu, Glavna 44, 40323 Prelog</izvorni_sadrzaj>
    <derivirana_varijabla naziv="DomainObject.Predmet.ProtustrankaFormatedWithAdress_1"> ŠTEF - TRGOVINA društvo s ograničenom odgovornošću za trgovinu, Glavna 44, 40323 Prelog</derivirana_varijabla>
  </DomainObject.Predmet.ProtustrankaFormatedWithAdress>
  <DomainObject.Predmet.ProtustrankaFormatedWithAdressOIB>
    <izvorni_sadrzaj> ŠTEF - TRGOVINA društvo s ograničenom odgovornošću za trgovinu, OIB 48600480916, Glavna 44, 40323 Prelog</izvorni_sadrzaj>
    <derivirana_varijabla naziv="DomainObject.Predmet.ProtustrankaFormatedWithAdressOIB_1"> ŠTEF - TRGOVINA društvo s ograničenom odgovornošću za trgovinu, OIB 48600480916, Glavna 44, 40323 Prelog</derivirana_varijabla>
  </DomainObject.Predmet.ProtustrankaFormatedWithAdressOIB>
  <DomainObject.Predmet.ProtustrankaWithAdress>
    <izvorni_sadrzaj>ŠTEF - TRGOVINA društvo s ograničenom odgovornošću za trgovinu Glavna 44, 40323 Prelog</izvorni_sadrzaj>
    <derivirana_varijabla naziv="DomainObject.Predmet.ProtustrankaWithAdress_1">ŠTEF - TRGOVINA društvo s ograničenom odgovornošću za trgovinu Glavna 44, 40323 Prelog</derivirana_varijabla>
  </DomainObject.Predmet.ProtustrankaWithAdress>
  <DomainObject.Predmet.ProtustrankaWithAdressOIB>
    <izvorni_sadrzaj>ŠTEF - TRGOVINA društvo s ograničenom odgovornošću za trgovinu, OIB 48600480916, Glavna 44, 40323 Prelog</izvorni_sadrzaj>
    <derivirana_varijabla naziv="DomainObject.Predmet.ProtustrankaWithAdressOIB_1">ŠTEF - TRGOVINA društvo s ograničenom odgovornošću za trgovinu, OIB 48600480916, Glavna 44, 40323 Prelog</derivirana_varijabla>
  </DomainObject.Predmet.ProtustrankaWithAdressOIB>
  <DomainObject.Predmet.ProtustrankaNazivFormated>
    <izvorni_sadrzaj>ŠTEF - TRGOVINA društvo s ograničenom odgovornošću za trgovinu</izvorni_sadrzaj>
    <derivirana_varijabla naziv="DomainObject.Predmet.ProtustrankaNazivFormated_1">ŠTEF - TRGOVINA društvo s ograničenom odgovornošću za trgovinu</derivirana_varijabla>
  </DomainObject.Predmet.ProtustrankaNazivFormated>
  <DomainObject.Predmet.ProtustrankaNazivFormatedOIB>
    <izvorni_sadrzaj>ŠTEF - TRGOVINA društvo s ograničenom odgovornošću za trgovinu, OIB 48600480916</izvorni_sadrzaj>
    <derivirana_varijabla naziv="DomainObject.Predmet.ProtustrankaNazivFormatedOIB_1">ŠTEF - TRGOVINA društvo s ograničenom odgovornošću za trgovinu, OIB 48600480916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 - TRGOVINA društvo s ograničenom odgovornošću za trgovinu</item>
    </izvorni_sadrzaj>
    <derivirana_varijabla naziv="DomainObject.Predmet.ProtuStrankaListFormated_1">
      <item>ŠTEF - TRGOVINA društvo s ograničenom odgovornošću za trgovinu</item>
    </derivirana_varijabla>
  </DomainObject.Predmet.ProtuStrankaListFormated>
  <DomainObject.Predmet.ProtuStrankaListFormatedOIB>
    <izvorni_sadrzaj>
      <item>ŠTEF - TRGOVINA društvo s ograničenom odgovornošću za trgovinu, OIB 48600480916</item>
    </izvorni_sadrzaj>
    <derivirana_varijabla naziv="DomainObject.Predmet.ProtuStrankaListFormatedOIB_1">
      <item>ŠTEF - TRGOVINA društvo s ograničenom odgovornošću za trgovinu, OIB 48600480916</item>
    </derivirana_varijabla>
  </DomainObject.Predmet.ProtuStrankaListFormatedOIB>
  <DomainObject.Predmet.ProtuStrankaListFormatedWithAdress>
    <izvorni_sadrzaj>
      <item>ŠTEF - TRGOVINA društvo s ograničenom odgovornošću za trgovinu, Glavna 44, 40323 Prelog</item>
    </izvorni_sadrzaj>
    <derivirana_varijabla naziv="DomainObject.Predmet.ProtuStrankaListFormatedWithAdress_1">
      <item>ŠTEF - TRGOVINA društvo s ograničenom odgovornošću za trgovinu, Glavna 44, 40323 Prelog</item>
    </derivirana_varijabla>
  </DomainObject.Predmet.ProtuStrankaListFormatedWithAdress>
  <DomainObject.Predmet.ProtuStrankaListFormatedWithAdressOIB>
    <izvorni_sadrzaj>
      <item>ŠTEF - TRGOVINA društvo s ograničenom odgovornošću za trgovinu, OIB 48600480916, Glavna 44, 40323 Prelog</item>
    </izvorni_sadrzaj>
    <derivirana_varijabla naziv="DomainObject.Predmet.ProtuStrankaListFormatedWithAdressOIB_1">
      <item>ŠTEF - TRGOVINA društvo s ograničenom odgovornošću za trgovinu, OIB 48600480916, Glavna 44, 40323 Prelog</item>
    </derivirana_varijabla>
  </DomainObject.Predmet.ProtuStrankaListFormatedWithAdressOIB>
  <DomainObject.Predmet.ProtuStrankaListNazivFormated>
    <izvorni_sadrzaj>
      <item>ŠTEF - TRGOVINA društvo s ograničenom odgovornošću za trgovinu</item>
    </izvorni_sadrzaj>
    <derivirana_varijabla naziv="DomainObject.Predmet.ProtuStrankaListNazivFormated_1">
      <item>ŠTEF - TRGOVINA društvo s ograničenom odgovornošću za trgovinu</item>
    </derivirana_varijabla>
  </DomainObject.Predmet.ProtuStrankaListNazivFormated>
  <DomainObject.Predmet.ProtuStrankaListNazivFormatedOIB>
    <izvorni_sadrzaj>
      <item>ŠTEF - TRGOVINA društvo s ograničenom odgovornošću za trgovinu, OIB 48600480916</item>
    </izvorni_sadrzaj>
    <derivirana_varijabla naziv="DomainObject.Predmet.ProtuStrankaListNazivFormatedOIB_1">
      <item>ŠTEF - TRGOVINA društvo s ograničenom odgovornošću za trgovinu, OIB 48600480916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 - TRGOVINA društvo s ograničenom odgovornošću za trgovinu</izvorni_sadrzaj>
    <derivirana_varijabla naziv="DomainObject.Predmet.ProtustrankaIDrugi_1">ŠTEF - TRGOVINA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 - TRGOVINA društvo s ograničenom odgovornošću za trgovinu, OIB 48600480916, Glavna 44, 40323 Prelog</izvorni_sadrzaj>
    <derivirana_varijabla naziv="DomainObject.Predmet.ProtustrankaIDrugiAdressOIB_1">ŠTEF - TRGOVINA društvo s ograničenom odgovornošću za trgovinu, OIB 48600480916, Glavna 44,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 - TRGOVINA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ŠTEF - TRGOVINA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ŠTEF - TRGOVINA društvo s ograničenom odgovornošću za trgovinu, OIB 48600480916, Glavna 44,40323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ŠTEF - TRGOVINA društvo s ograničenom odgovornošću za trgovinu, OIB 48600480916, Glavna 44,40323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48600480916</item>
      <item>, OIB null</item>
      <item>, OIB null</item>
    </izvorni_sadrzaj>
    <derivirana_varijabla naziv="DomainObject.Predmet.SudioniciListNazivOIB_1">
      <item>, OIB 85821130368</item>
      <item>, OIB 48600480916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CEBFA-5700-4B31-B318-78261628F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2815</properties:Characters>
  <properties:Lines>82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2016-02-01T08:48:00Z</dcterms:created>
  <dc:creator>Tea Meister</dc:creator>
  <dc:description/>
  <cp:keywords/>
  <cp:lastModifiedBy>Tea Meister</cp:lastModifiedBy>
  <cp:lastPrinted>2016-02-01T08:59:00Z</cp:lastPrinted>
  <dcterms:modified xmlns:xsi="http://www.w3.org/2001/XMLSchema-instance" xsi:type="dcterms:W3CDTF">2016-02-01T08:59:00Z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