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7846" w14:paraId="b3b7846" w:rsidRDefault="0029140A" w:rsidP="0029140A" w:rsidR="002914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COSLOVICH j. d. o. o. Oprtalj, Čepić 26A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9140A">
        <w:rPr>
          <w:rFonts w:cs="Times New Roman" w:eastAsia="Times New Roman"/>
          <w:szCs w:val="24"/>
          <w:lang w:eastAsia="hr-HR"/>
        </w:rPr>
        <w:t>05957435856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9140A">
        <w:rPr>
          <w:rFonts w:cs="Times New Roman" w:eastAsia="Times New Roman"/>
          <w:szCs w:val="24"/>
          <w:lang w:eastAsia="hr-HR"/>
        </w:rPr>
        <w:t>040299110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9140A" w:rsidP="0029140A" w:rsidR="002914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140A" w:rsidP="0029140A" w:rsidR="002914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9140A" w:rsidP="0029140A" w:rsidR="0029140A" w:rsidRPr="001C2B01">
      <w:pPr>
        <w:ind w:firstLine="708"/>
        <w:rPr>
          <w:szCs w:val="24"/>
        </w:rPr>
      </w:pPr>
    </w:p>
    <w:p w:rsidRDefault="0029140A" w:rsidP="0029140A" w:rsidR="002914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COSLOVICH j. d. o. o. Oprtalj, Čepić 26A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9140A">
        <w:rPr>
          <w:rFonts w:cs="Times New Roman" w:eastAsia="Times New Roman"/>
          <w:szCs w:val="24"/>
          <w:lang w:eastAsia="hr-HR"/>
        </w:rPr>
        <w:t>05957435856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9140A">
        <w:rPr>
          <w:rFonts w:cs="Times New Roman" w:eastAsia="Times New Roman"/>
          <w:szCs w:val="24"/>
          <w:lang w:eastAsia="hr-HR"/>
        </w:rPr>
        <w:t>040299110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9140A" w:rsidP="0029140A" w:rsidR="0029140A" w:rsidRPr="001C2B01">
      <w:pPr>
        <w:ind w:firstLine="708"/>
        <w:rPr>
          <w:szCs w:val="24"/>
        </w:rPr>
      </w:pPr>
    </w:p>
    <w:p w:rsidRDefault="0029140A" w:rsidP="0029140A" w:rsidR="002914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31</w:t>
      </w:r>
      <w:r w:rsidRPr="001C2B01">
        <w:rPr>
          <w:szCs w:val="24"/>
        </w:rPr>
        <w:t>.</w:t>
      </w:r>
      <w:r>
        <w:rPr>
          <w:szCs w:val="24"/>
        </w:rPr>
        <w:t>323</w:t>
      </w:r>
      <w:r w:rsidRPr="001C2B01">
        <w:rPr>
          <w:szCs w:val="24"/>
        </w:rPr>
        <w:t>,</w:t>
      </w:r>
      <w:r>
        <w:rPr>
          <w:szCs w:val="24"/>
        </w:rPr>
        <w:t>28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9140A" w:rsidP="0029140A" w:rsidR="0029140A" w:rsidRPr="001C2B01">
      <w:pPr>
        <w:rPr>
          <w:szCs w:val="24"/>
        </w:rPr>
      </w:pPr>
    </w:p>
    <w:p w:rsidRDefault="0029140A" w:rsidP="0029140A" w:rsidR="002914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9140A" w:rsidP="0029140A" w:rsidR="002914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140A" w:rsidP="0029140A" w:rsidR="002914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134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134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9140A" w:rsidP="0029140A" w:rsidR="0029140A" w:rsidRPr="001C2B01">
      <w:pPr>
        <w:ind w:firstLine="708"/>
        <w:rPr>
          <w:szCs w:val="24"/>
        </w:rPr>
      </w:pPr>
    </w:p>
    <w:p w:rsidRDefault="0029140A" w:rsidP="0029140A" w:rsidR="002914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9140A" w:rsidP="0029140A" w:rsidR="0029140A" w:rsidRPr="001C2B01">
      <w:pPr>
        <w:ind w:firstLine="708"/>
        <w:rPr>
          <w:szCs w:val="24"/>
        </w:rPr>
      </w:pPr>
    </w:p>
    <w:p w:rsidRDefault="0029140A" w:rsidP="0029140A" w:rsidR="002914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29140A" w:rsidP="0029140A" w:rsidR="002914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9140A" w:rsidP="0029140A" w:rsidR="002914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29140A" w:rsidP="0029140A" w:rsidR="002914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9140A" w:rsidP="0029140A" w:rsidR="00F955A2" w:rsidRPr="002914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F955A2" w:rsidRPr="002914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40A" w:rsidP="0029140A" w:rsidR="0029140A">
      <w:r>
        <w:separator/>
      </w:r>
    </w:p>
  </w:endnote>
  <w:endnote w:id="0" w:type="continuationSeparator">
    <w:p w:rsidRDefault="0029140A" w:rsidP="0029140A" w:rsidR="00291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40A" w:rsidP="0029140A" w:rsidR="0029140A">
      <w:r>
        <w:separator/>
      </w:r>
    </w:p>
  </w:footnote>
  <w:footnote w:id="0" w:type="continuationSeparator">
    <w:p w:rsidRDefault="0029140A" w:rsidP="0029140A" w:rsidR="00291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40A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40A" w:rsidP="00AF4B9F" w:rsidR="00AF4B9F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134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14B"/>
    <w:rsid w:val="0029140A"/>
    <w:rsid w:val="00940057"/>
    <w:rsid w:val="00EA514B"/>
    <w:rsid w:val="00F9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14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14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914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4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140A"/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2914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05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14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14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914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14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140A"/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2914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05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COSLOVICH j.d.o.o. OPRTALJ</izvorni_sadrzaj>
    <derivirana_varijabla naziv="DomainObject.Predmet.ProtustrankaFormated_1">  COSLOVICH j.d.o.o. OPRTALJ</derivirana_varijabla>
  </DomainObject.Predmet.ProtustrankaFormated>
  <DomainObject.Predmet.ProtustrankaFormatedOIB>
    <izvorni_sadrzaj>  COSLOVICH j.d.o.o. OPRTALJ, OIB 05957435856</izvorni_sadrzaj>
    <derivirana_varijabla naziv="DomainObject.Predmet.ProtustrankaFormatedOIB_1">  COSLOVICH j.d.o.o. OPRTALJ, OIB 05957435856</derivirana_varijabla>
  </DomainObject.Predmet.ProtustrankaFormatedOIB>
  <DomainObject.Predmet.ProtustrankaFormatedWithAdress>
    <izvorni_sadrzaj> COSLOVICH j.d.o.o. OPRTALJ, Čepić 26A, 52460 Oprtalj</izvorni_sadrzaj>
    <derivirana_varijabla naziv="DomainObject.Predmet.ProtustrankaFormatedWithAdress_1"> COSLOVICH j.d.o.o. OPRTALJ, Čepić 26A, 52460 Oprtalj</derivirana_varijabla>
  </DomainObject.Predmet.ProtustrankaFormatedWithAdress>
  <DomainObject.Predmet.ProtustrankaFormatedWithAdressOIB>
    <izvorni_sadrzaj> COSLOVICH j.d.o.o. OPRTALJ, OIB 05957435856, Čepić 26A, 52460 Oprtalj</izvorni_sadrzaj>
    <derivirana_varijabla naziv="DomainObject.Predmet.ProtustrankaFormatedWithAdressOIB_1"> COSLOVICH j.d.o.o. OPRTALJ, OIB 05957435856, Čepić 26A, 52460 Oprtalj</derivirana_varijabla>
  </DomainObject.Predmet.ProtustrankaFormatedWithAdressOIB>
  <DomainObject.Predmet.ProtustrankaWithAdress>
    <izvorni_sadrzaj>COSLOVICH j.d.o.o. OPRTALJ Čepić 26A, 52460 Oprtalj</izvorni_sadrzaj>
    <derivirana_varijabla naziv="DomainObject.Predmet.ProtustrankaWithAdress_1">COSLOVICH j.d.o.o. OPRTALJ Čepić 26A, 52460 Oprtalj</derivirana_varijabla>
  </DomainObject.Predmet.ProtustrankaWithAdress>
  <DomainObject.Predmet.ProtustrankaWithAdressOIB>
    <izvorni_sadrzaj>COSLOVICH j.d.o.o. OPRTALJ, OIB 05957435856, Čepić 26A, 52460 Oprtalj</izvorni_sadrzaj>
    <derivirana_varijabla naziv="DomainObject.Predmet.ProtustrankaWithAdressOIB_1">COSLOVICH j.d.o.o. OPRTALJ, OIB 05957435856, Čepić 26A, 52460 Oprtalj</derivirana_varijabla>
  </DomainObject.Predmet.ProtustrankaWithAdressOIB>
  <DomainObject.Predmet.ProtustrankaNazivFormated>
    <izvorni_sadrzaj>COSLOVICH j.d.o.o. OPRTALJ</izvorni_sadrzaj>
    <derivirana_varijabla naziv="DomainObject.Predmet.ProtustrankaNazivFormated_1">COSLOVICH j.d.o.o. OPRTALJ</derivirana_varijabla>
  </DomainObject.Predmet.ProtustrankaNazivFormated>
  <DomainObject.Predmet.ProtustrankaNazivFormatedOIB>
    <izvorni_sadrzaj>COSLOVICH j.d.o.o. OPRTALJ, OIB 05957435856</izvorni_sadrzaj>
    <derivirana_varijabla naziv="DomainObject.Predmet.ProtustrankaNazivFormatedOIB_1">COSLOVICH j.d.o.o. OPRTALJ, OIB 05957435856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31323.28</izvorni_sadrzaj>
    <derivirana_varijabla naziv="DomainObject.Predmet.TrenutnaVrijednost_1">31323.28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COSLOVICH j.d.o.o. OPRTALJ</item>
    </izvorni_sadrzaj>
    <derivirana_varijabla naziv="DomainObject.Predmet.ProtuStrankaListFormated_1">
      <item>COSLOVICH j.d.o.o. OPRTALJ</item>
    </derivirana_varijabla>
  </DomainObject.Predmet.ProtuStrankaListFormated>
  <DomainObject.Predmet.ProtuStrankaListFormatedOIB>
    <izvorni_sadrzaj>
      <item>COSLOVICH j.d.o.o. OPRTALJ, OIB 05957435856</item>
    </izvorni_sadrzaj>
    <derivirana_varijabla naziv="DomainObject.Predmet.ProtuStrankaListFormatedOIB_1">
      <item>COSLOVICH j.d.o.o. OPRTALJ, OIB 05957435856</item>
    </derivirana_varijabla>
  </DomainObject.Predmet.ProtuStrankaListFormatedOIB>
  <DomainObject.Predmet.ProtuStrankaListFormatedWithAdress>
    <izvorni_sadrzaj>
      <item>COSLOVICH j.d.o.o. OPRTALJ, Čepić 26A, 52460 Oprtalj</item>
    </izvorni_sadrzaj>
    <derivirana_varijabla naziv="DomainObject.Predmet.ProtuStrankaListFormatedWithAdress_1">
      <item>COSLOVICH j.d.o.o. OPRTALJ, Čepić 26A, 52460 Oprtalj</item>
    </derivirana_varijabla>
  </DomainObject.Predmet.ProtuStrankaListFormatedWithAdress>
  <DomainObject.Predmet.ProtuStrankaListFormatedWithAdressOIB>
    <izvorni_sadrzaj>
      <item>COSLOVICH j.d.o.o. OPRTALJ, OIB 05957435856, Čepić 26A, 52460 Oprtalj</item>
    </izvorni_sadrzaj>
    <derivirana_varijabla naziv="DomainObject.Predmet.ProtuStrankaListFormatedWithAdressOIB_1">
      <item>COSLOVICH j.d.o.o. OPRTALJ, OIB 05957435856, Čepić 26A, 52460 Oprtalj</item>
    </derivirana_varijabla>
  </DomainObject.Predmet.ProtuStrankaListFormatedWithAdressOIB>
  <DomainObject.Predmet.ProtuStrankaListNazivFormated>
    <izvorni_sadrzaj>
      <item>COSLOVICH j.d.o.o. OPRTALJ</item>
    </izvorni_sadrzaj>
    <derivirana_varijabla naziv="DomainObject.Predmet.ProtuStrankaListNazivFormated_1">
      <item>COSLOVICH j.d.o.o. OPRTALJ</item>
    </derivirana_varijabla>
  </DomainObject.Predmet.ProtuStrankaListNazivFormated>
  <DomainObject.Predmet.ProtuStrankaListNazivFormatedOIB>
    <izvorni_sadrzaj>
      <item>COSLOVICH j.d.o.o. OPRTALJ, OIB 05957435856</item>
    </izvorni_sadrzaj>
    <derivirana_varijabla naziv="DomainObject.Predmet.ProtuStrankaListNazivFormatedOIB_1">
      <item>COSLOVICH j.d.o.o. OPRTALJ, OIB 05957435856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COSLOVICH j.d.o.o. OPRTALJ</izvorni_sadrzaj>
    <derivirana_varijabla naziv="DomainObject.Predmet.ProtustrankaIDrugi_1">COSLOVICH j.d.o.o.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COSLOVICH j.d.o.o. OPRTALJ, OIB 05957435856, Čepić 26A, 52460 Oprtalj</izvorni_sadrzaj>
    <derivirana_varijabla naziv="DomainObject.Predmet.ProtustrankaIDrugiAdressOIB_1">COSLOVICH j.d.o.o. OPRTALJ, OIB 05957435856, Čepić 26A,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COSLOVICH j.d.o.o. OPRTALJ</item>
    </izvorni_sadrzaj>
    <derivirana_varijabla naziv="DomainObject.Predmet.SudioniciListNaziv_1">
      <item>FINANCIJSKA AGENCIJA, RC RIJEKA, PODRUŽNICA PULA, PULA</item>
      <item>COSLOVICH j.d.o.o.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COSLOVICH j.d.o.o. OPRTALJ, OIB 05957435856, Čepić 26A,52460 Oprtalj</item>
    </izvorni_sadrzaj>
    <derivirana_varijabla naziv="DomainObject.Predmet.SudioniciListAdressOIB_1">
      <item>FINANCIJSKA AGENCIJA, RC RIJEKA, PODRUŽNICA PULA, PULA, OIB 85821130368, Giardini 5,52100 Pula</item>
      <item>COSLOVICH j.d.o.o. OPRTALJ, OIB 05957435856, Čepić 26A,52460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05957435856</item>
    </izvorni_sadrzaj>
    <derivirana_varijabla naziv="DomainObject.Predmet.SudioniciListNazivOIB_1">
      <item>, OIB 85821130368</item>
      <item>, OIB 05957435856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2632</properties:Characters>
  <properties:Lines>50</properties:Lines>
  <properties:Paragraphs>12</properties:Paragraphs>
  <properties:TotalTime>13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2017-03-08T10:46:00Z</dcterms:created>
  <dc:creator>Morena Brajuha</dc:creator>
  <dc:description/>
  <cp:keywords/>
  <cp:lastModifiedBy>Hani Udovičić</cp:lastModifiedBy>
  <cp:lastPrinted>2017-03-08T11:04:00Z</cp:lastPrinted>
  <dcterms:modified xmlns:xsi="http://www.w3.org/2001/XMLSchema-instance" xsi:type="dcterms:W3CDTF">2017-03-10T08:33:00Z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