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948f" w14:paraId="039948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6A2F05">
        <w:t>926/16-9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B843E0" w:rsidR="00B843E0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D94E58">
        <w:t xml:space="preserve">Financijska agencija OIB 85821130368, Regionalni centar Osijek, Podružnica Osijek L. Jagera 3 za otvaranje stečajnog postupka nad dužnikom </w:t>
      </w:r>
      <w:r w:rsidR="006A2F05" w:rsidRPr="006A2F05">
        <w:t>SALVEO d.o.o., Osijek, Crkvena 16, MBS: 030040472, OIB: 86940602661</w:t>
      </w:r>
      <w:r w:rsidR="00B843E0" w:rsidRPr="00D14516">
        <w:t>,</w:t>
      </w:r>
      <w:r w:rsidR="00A74A52">
        <w:t xml:space="preserve"> dana </w:t>
      </w:r>
      <w:r w:rsidR="006A2F05">
        <w:t>11. svibnja</w:t>
      </w:r>
      <w:r w:rsidR="00B843E0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6A2F05" w:rsidRPr="006A2F05">
        <w:t>Saša Šešum, OIB: 24163240474, Osijek, Crkvena 16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D94E58">
        <w:t>1.000</w:t>
      </w:r>
      <w:r w:rsidR="00C06AA6" w:rsidRPr="003E6B02">
        <w:t>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6A2F05">
        <w:t>926-16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6A2F05" w:rsidRPr="006A2F05">
        <w:t>Saša Šešum, OIB: 24163240474, Osijek, Crkvena 16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D94E58">
        <w:t>1.000,00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A2F05">
        <w:t>926-16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A2F05" w:rsidRPr="006A2F05">
        <w:t>Saša Šešum, OIB: 24163240474, Osijek, Crkvena 16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6A2F05" w:rsidRPr="006A2F05">
        <w:t>Saša Šešum, OIB: 24163240474, Osijek, Crkvena 16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4C05DB" w:rsidP="007E6D1A" w:rsidR="004C05DB">
      <w:pPr>
        <w:jc w:val="both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 Broj: 6 St-</w:t>
      </w:r>
      <w:r w:rsidR="006A2F05">
        <w:t>926/16-9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6A2F05">
        <w:rPr>
          <w:bCs/>
        </w:rPr>
        <w:t>19. travnja 2016</w:t>
      </w:r>
      <w:r w:rsidR="007D3892">
        <w:rPr>
          <w:bCs/>
        </w:rPr>
        <w:t>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6A2F05" w:rsidRPr="006A2F05">
        <w:t>SALVEO d.o.o., Osijek, Crkvena 16, MBS: 030040472, OIB: 86940602661</w:t>
      </w:r>
      <w:r w:rsidR="003E6B02">
        <w:t xml:space="preserve">, temeljem odredbe članka </w:t>
      </w:r>
      <w:r w:rsidR="006A2F05">
        <w:t>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6A2F05">
        <w:t>926/16</w:t>
      </w:r>
      <w:r w:rsidR="007D3892">
        <w:t xml:space="preserve"> od </w:t>
      </w:r>
      <w:r w:rsidR="006A2F05">
        <w:t>21.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6A2F05" w:rsidRPr="006A2F05">
        <w:t>Saša Šešum, OIB: 24163240474, Osijek, Crkvena 16</w:t>
      </w:r>
      <w:r w:rsidR="007E6D1A">
        <w:t xml:space="preserve">, na uplatu predujma u iznosu od </w:t>
      </w:r>
      <w:r w:rsidR="00D94E58">
        <w:t>1.000</w:t>
      </w:r>
      <w:r w:rsidR="007E6D1A">
        <w:t xml:space="preserve">,00 kn za namirenje troškova stečajnog postupka, u roku od 8 dana, temeljem odredbi članka 113. </w:t>
      </w:r>
      <w:r w:rsidR="00F5524A">
        <w:t>i članka 114. Stečajnog zakona.</w:t>
      </w:r>
      <w:r w:rsidR="007E6D1A">
        <w:t xml:space="preserve">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B642E7">
        <w:t>926/16</w:t>
      </w:r>
      <w:r w:rsidR="004C05DB">
        <w:t xml:space="preserve"> od </w:t>
      </w:r>
      <w:r w:rsidR="00B642E7">
        <w:t>21.11.2016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642E7" w:rsidRPr="006A2F05">
        <w:t>Saša Šešum, OIB: 24163240474, Osijek, Crkvena 16</w:t>
      </w:r>
      <w:r w:rsidR="00B642E7">
        <w:t xml:space="preserve"> </w:t>
      </w:r>
      <w:r w:rsidR="003E6B02">
        <w:t xml:space="preserve">zaprimio je dana </w:t>
      </w:r>
      <w:r w:rsidR="00B642E7">
        <w:t>24. studenog 2016</w:t>
      </w:r>
      <w:r w:rsidR="00EF648D">
        <w:t>. g.</w:t>
      </w:r>
      <w:r w:rsidR="007D3892">
        <w:t xml:space="preserve"> </w:t>
      </w:r>
      <w:r w:rsidR="000634F3">
        <w:t>a što</w:t>
      </w:r>
      <w:r w:rsidR="00477781">
        <w:t xml:space="preserve"> je utvrđeno uvidom u povratnic</w:t>
      </w:r>
      <w:r w:rsidR="00F5524A">
        <w:t>u</w:t>
      </w:r>
      <w:r w:rsidR="000634F3">
        <w:t xml:space="preserve"> koj</w:t>
      </w:r>
      <w:r w:rsidR="00F5524A">
        <w:t>a</w:t>
      </w:r>
      <w:r w:rsidR="000634F3">
        <w:t xml:space="preserve"> se nalaz</w:t>
      </w:r>
      <w:r w:rsidR="00EC2360">
        <w:t>i</w:t>
      </w:r>
      <w:r w:rsidR="000634F3">
        <w:t xml:space="preserve">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EC2360">
        <w:t xml:space="preserve"> određeni predujam</w:t>
      </w:r>
      <w:r w:rsidR="007E6D1A">
        <w:t xml:space="preserve"> iz točke I istog zaključka, kao ni dostavi</w:t>
      </w:r>
      <w:r w:rsidR="000634F3">
        <w:t>o</w:t>
      </w:r>
      <w:r w:rsidR="00EC2360">
        <w:t xml:space="preserve"> dokaz o izvršenoj uplati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D94E58" w:rsidP="007E6D1A" w:rsidR="00D94E58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B642E7">
        <w:t>11. svibnja</w:t>
      </w:r>
      <w:r w:rsidR="00EC2360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D94E58" w:rsidP="007E6D1A" w:rsidR="007E6D1A">
      <w:pPr>
        <w:numPr>
          <w:ilvl w:val="0"/>
          <w:numId w:val="11"/>
        </w:numPr>
      </w:pPr>
      <w:r>
        <w:t xml:space="preserve">K. </w:t>
      </w:r>
      <w:r w:rsidR="00B642E7">
        <w:t>11/6</w:t>
      </w:r>
    </w:p>
    <w:p w:rsidRDefault="007E6D1A" w:rsidP="007E6D1A" w:rsidR="007E6D1A"/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102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1024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A2F05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74A52"/>
    <w:rsid w:val="00A8029B"/>
    <w:rsid w:val="00AA6B6E"/>
    <w:rsid w:val="00AD05E2"/>
    <w:rsid w:val="00AE7F6B"/>
    <w:rsid w:val="00B24B41"/>
    <w:rsid w:val="00B642E7"/>
    <w:rsid w:val="00B652CA"/>
    <w:rsid w:val="00B659E8"/>
    <w:rsid w:val="00B82540"/>
    <w:rsid w:val="00B843E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4E58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C2360"/>
    <w:rsid w:val="00ED4C16"/>
    <w:rsid w:val="00EF648D"/>
    <w:rsid w:val="00F439F3"/>
    <w:rsid w:val="00F46E60"/>
    <w:rsid w:val="00F5524A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0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0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0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0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1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0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0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0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0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2016.</izvorni_sadrzaj>
    <derivirana_varijabla naziv="DomainObject.Predmet.DatumRjesavanja_1">30.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SALVEO d.o.o. za trgovinu i usluge</izvorni_sadrzaj>
    <derivirana_varijabla naziv="DomainObject.Predmet.ProtustrankaFormated_1">  SALVEO d.o.o. za trgovinu i usluge</derivirana_varijabla>
  </DomainObject.Predmet.ProtustrankaFormated>
  <DomainObject.Predmet.ProtustrankaFormatedOIB>
    <izvorni_sadrzaj>  SALVEO d.o.o. za trgovinu i usluge, OIB 86940602661</izvorni_sadrzaj>
    <derivirana_varijabla naziv="DomainObject.Predmet.ProtustrankaFormatedOIB_1">  SALVEO d.o.o. za trgovinu i usluge, OIB 86940602661</derivirana_varijabla>
  </DomainObject.Predmet.ProtustrankaFormatedOIB>
  <DomainObject.Predmet.ProtustrankaFormatedWithAdress>
    <izvorni_sadrzaj> SALVEO d.o.o. za trgovinu i usluge, Crkvena 16, 31000 Osijek</izvorni_sadrzaj>
    <derivirana_varijabla naziv="DomainObject.Predmet.ProtustrankaFormatedWithAdress_1"> SALVEO d.o.o. za trgovinu i usluge, Crkvena 16, 31000 Osijek</derivirana_varijabla>
  </DomainObject.Predmet.ProtustrankaFormatedWithAdress>
  <DomainObject.Predmet.ProtustrankaFormatedWithAdressOIB>
    <izvorni_sadrzaj> SALVEO d.o.o. za trgovinu i usluge, OIB 86940602661, Crkvena 16, 31000 Osijek</izvorni_sadrzaj>
    <derivirana_varijabla naziv="DomainObject.Predmet.ProtustrankaFormatedWithAdressOIB_1"> SALVEO d.o.o. za trgovinu i usluge, OIB 86940602661, Crkvena 16, 31000 Osijek</derivirana_varijabla>
  </DomainObject.Predmet.ProtustrankaFormatedWithAdressOIB>
  <DomainObject.Predmet.ProtustrankaWithAdress>
    <izvorni_sadrzaj>SALVEO d.o.o. za trgovinu i usluge Crkvena 16, 31000 Osijek</izvorni_sadrzaj>
    <derivirana_varijabla naziv="DomainObject.Predmet.ProtustrankaWithAdress_1">SALVEO d.o.o. za trgovinu i usluge Crkvena 16, 31000 Osijek</derivirana_varijabla>
  </DomainObject.Predmet.ProtustrankaWithAdress>
  <DomainObject.Predmet.ProtustrankaWithAdressOIB>
    <izvorni_sadrzaj>SALVEO d.o.o. za trgovinu i usluge, OIB 86940602661, Crkvena 16, 31000 Osijek</izvorni_sadrzaj>
    <derivirana_varijabla naziv="DomainObject.Predmet.ProtustrankaWithAdressOIB_1">SALVEO d.o.o. za trgovinu i usluge, OIB 86940602661, Crkvena 16, 31000 Osijek</derivirana_varijabla>
  </DomainObject.Predmet.ProtustrankaWithAdressOIB>
  <DomainObject.Predmet.ProtustrankaNazivFormated>
    <izvorni_sadrzaj>SALVEO d.o.o. za trgovinu i usluge</izvorni_sadrzaj>
    <derivirana_varijabla naziv="DomainObject.Predmet.ProtustrankaNazivFormated_1">SALVEO d.o.o. za trgovinu i usluge</derivirana_varijabla>
  </DomainObject.Predmet.ProtustrankaNazivFormated>
  <DomainObject.Predmet.ProtustrankaNazivFormatedOIB>
    <izvorni_sadrzaj>SALVEO d.o.o. za trgovinu i usluge, OIB 86940602661</izvorni_sadrzaj>
    <derivirana_varijabla naziv="DomainObject.Predmet.ProtustrankaNazivFormatedOIB_1">SALVEO d.o.o. za trgovinu i usluge, OIB 86940602661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SALVEO d.o.o. za trgovinu i usluge</item>
    </izvorni_sadrzaj>
    <derivirana_varijabla naziv="DomainObject.Predmet.ProtuStrankaListFormated_1">
      <item>SALVEO d.o.o. za trgovinu i usluge</item>
    </derivirana_varijabla>
  </DomainObject.Predmet.ProtuStrankaListFormated>
  <DomainObject.Predmet.ProtuStrankaListFormatedOIB>
    <izvorni_sadrzaj>
      <item>SALVEO d.o.o. za trgovinu i usluge, OIB 86940602661</item>
    </izvorni_sadrzaj>
    <derivirana_varijabla naziv="DomainObject.Predmet.ProtuStrankaListFormatedOIB_1">
      <item>SALVEO d.o.o. za trgovinu i usluge, OIB 86940602661</item>
    </derivirana_varijabla>
  </DomainObject.Predmet.ProtuStrankaListFormatedOIB>
  <DomainObject.Predmet.ProtuStrankaListFormatedWithAdress>
    <izvorni_sadrzaj>
      <item>SALVEO d.o.o. za trgovinu i usluge, Crkvena 16, 31000 Osijek</item>
    </izvorni_sadrzaj>
    <derivirana_varijabla naziv="DomainObject.Predmet.ProtuStrankaListFormatedWithAdress_1">
      <item>SALVEO d.o.o. za trgovinu i usluge, Crkvena 16, 31000 Osijek</item>
    </derivirana_varijabla>
  </DomainObject.Predmet.ProtuStrankaListFormatedWithAdress>
  <DomainObject.Predmet.ProtuStrankaListFormatedWithAdressOIB>
    <izvorni_sadrzaj>
      <item>SALVEO d.o.o. za trgovinu i usluge, OIB 86940602661, Crkvena 16, 31000 Osijek</item>
    </izvorni_sadrzaj>
    <derivirana_varijabla naziv="DomainObject.Predmet.ProtuStrankaListFormatedWithAdressOIB_1">
      <item>SALVEO d.o.o. za trgovinu i usluge, OIB 86940602661, Crkvena 16, 31000 Osijek</item>
    </derivirana_varijabla>
  </DomainObject.Predmet.ProtuStrankaListFormatedWithAdressOIB>
  <DomainObject.Predmet.ProtuStrankaListNazivFormated>
    <izvorni_sadrzaj>
      <item>SALVEO d.o.o. za trgovinu i usluge</item>
    </izvorni_sadrzaj>
    <derivirana_varijabla naziv="DomainObject.Predmet.ProtuStrankaListNazivFormated_1">
      <item>SALVEO d.o.o. za trgovinu i usluge</item>
    </derivirana_varijabla>
  </DomainObject.Predmet.ProtuStrankaListNazivFormated>
  <DomainObject.Predmet.ProtuStrankaListNazivFormatedOIB>
    <izvorni_sadrzaj>
      <item>SALVEO d.o.o. za trgovinu i usluge, OIB 86940602661</item>
    </izvorni_sadrzaj>
    <derivirana_varijabla naziv="DomainObject.Predmet.ProtuStrankaListNazivFormatedOIB_1">
      <item>SALVEO d.o.o. za trgovinu i usluge, OIB 86940602661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SALVEO d.o.o. za trgovinu i usluge</izvorni_sadrzaj>
    <derivirana_varijabla naziv="DomainObject.Predmet.ProtustrankaIDrugi_1">SALVEO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SALVEO d.o.o. za trgovinu i usluge, OIB 86940602661, Crkvena 16, 31000 Osijek</izvorni_sadrzaj>
    <derivirana_varijabla naziv="DomainObject.Predmet.ProtustrankaIDrugiAdressOIB_1">SALVEO d.o.o. za trgovinu i usluge, OIB 86940602661, Crkvena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2016.</izvorni_sadrzaj>
    <derivirana_varijabla naziv="DomainObject.Predmet.OdlukaRjesenje.DatumDonosenjaOdluke_1">30. prosinca 2016.</derivirana_varijabla>
  </DomainObject.Predmet.OdlukaRjesenje.DatumDonosenjaOdluke>
  <DomainObject.Predmet.OdlukaRjesenje.DatumPravomocnosti>
    <izvorni_sadrzaj>18. siječnja 2017.</izvorni_sadrzaj>
    <derivirana_varijabla naziv="DomainObject.Predmet.OdlukaRjesenje.DatumPravomocnosti_1">18. siječnja 2017.</derivirana_varijabla>
  </DomainObject.Predmet.OdlukaRjesenje.DatumPravomocnosti>
  <DomainObject.Predmet.OdlukaRjesenje.Oznaka>
    <izvorni_sadrzaj>St-926/2016-7</izvorni_sadrzaj>
    <derivirana_varijabla naziv="DomainObject.Predmet.OdlukaRjesenje.Oznaka_1">St-926/2016-7</derivirana_varijabla>
  </DomainObject.Predmet.OdlukaRjesenje.Oznaka>
  <DomainObject.Predmet.SudioniciListNaziv>
    <izvorni_sadrzaj>
      <item>FINA RC OSIJEK</item>
      <item>SALVEO d.o.o. za trgovinu i usluge</item>
    </izvorni_sadrzaj>
    <derivirana_varijabla naziv="DomainObject.Predmet.SudioniciListNaziv_1">
      <item>FINA RC OSIJEK</item>
      <item>SALVEO d.o.o. za trgovinu i usluge</item>
    </derivirana_varijabla>
  </DomainObject.Predmet.SudioniciListNaziv>
  <DomainObject.Predmet.SudioniciListAdressOIB>
    <izvorni_sadrzaj>
      <item>FINA RC OSIJEK, OIB 85821130368</item>
      <item>SALVEO d.o.o. za trgovinu i usluge, OIB 86940602661, Crkvena 16,31000 Osijek</item>
    </izvorni_sadrzaj>
    <derivirana_varijabla naziv="DomainObject.Predmet.SudioniciListAdressOIB_1">
      <item>FINA RC OSIJEK, OIB 85821130368</item>
      <item>SALVEO d.o.o. za trgovinu i usluge, OIB 86940602661, Crkvena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86940602661</item>
    </izvorni_sadrzaj>
    <derivirana_varijabla naziv="DomainObject.Predmet.SudioniciListNazivOIB_1">
      <item>, OIB 85821130368</item>
      <item>, OIB 86940602661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9F1C3-5A16-4619-B753-2B8B118CD4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3062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2017-05-11T09:00:00Z</dcterms:created>
  <dc:creator>Korisnik</dc:creator>
  <cp:lastModifiedBy>Žana Bem</cp:lastModifiedBy>
  <cp:lastPrinted>2017-05-11T09:00:00Z</cp:lastPrinted>
  <dcterms:modified xmlns:xsi="http://www.w3.org/2001/XMLSchema-instance" xsi:type="dcterms:W3CDTF">2017-05-11T09:04:00Z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