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25830" w14:paraId="ab25830" w:rsidRDefault="00590943" w:rsidP="00CD2D99" w:rsidR="00590943">
      <w:pPr>
        <w:jc w:val="right"/>
        <w15:collapsed w:val="false"/>
      </w:pPr>
      <w:bookmarkStart w:name="_GoBack" w:id="0"/>
      <w:bookmarkEnd w:id="0"/>
      <w:r w:rsidRPr="006A62B7">
        <w:tab/>
        <w:t>Poslovni broj 1 St-</w:t>
      </w:r>
      <w:r w:rsidR="005F549B">
        <w:t>547</w:t>
      </w:r>
      <w:r w:rsidR="00795E0D">
        <w:t>/16-</w:t>
      </w:r>
      <w:r w:rsidR="00825916">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5F549B">
        <w:t xml:space="preserve">POPOVAČKI BRODOGRADNJA </w:t>
      </w:r>
      <w:r w:rsidR="006A06A1">
        <w:t>j.d.o.</w:t>
      </w:r>
      <w:r w:rsidR="0096404D">
        <w:t xml:space="preserve">o., </w:t>
      </w:r>
      <w:r w:rsidR="005F549B">
        <w:t>Zadar, Miljenka Stančića 1</w:t>
      </w:r>
      <w:r w:rsidR="001A23B8">
        <w:t xml:space="preserve">, </w:t>
      </w:r>
      <w:r w:rsidR="00DF1AFA">
        <w:t xml:space="preserve">OIB: </w:t>
      </w:r>
      <w:r w:rsidR="005F549B">
        <w:t>93628565669</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825916">
        <w:t xml:space="preserve"> i 104/17</w:t>
      </w:r>
      <w:r>
        <w:t>)</w:t>
      </w:r>
      <w:r w:rsidRPr="006A62B7">
        <w:t xml:space="preserve"> dana</w:t>
      </w:r>
      <w:r>
        <w:t xml:space="preserve"> </w:t>
      </w:r>
      <w:r w:rsidR="00825916">
        <w:t>21.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F549B">
        <w:t>POPOVAČKI BRODOGRADNJA j.d.o.o., Zadar, Miljenka Stančića 1, OIB: 93628565669</w:t>
      </w:r>
      <w:r w:rsidR="001A23B8" w:rsidRPr="00BA5150">
        <w:t xml:space="preserve"> </w:t>
      </w:r>
      <w:r w:rsidRPr="006A62B7">
        <w:t xml:space="preserve"> stečajni </w:t>
      </w:r>
      <w:r w:rsidR="00AA36F9">
        <w:t xml:space="preserve"> </w:t>
      </w:r>
      <w:r w:rsidRPr="006A62B7">
        <w:t xml:space="preserve">postupak otvoren je dana </w:t>
      </w:r>
      <w:r w:rsidR="00825916">
        <w:t>21. veljače</w:t>
      </w:r>
      <w:r w:rsidR="00F26669">
        <w:t xml:space="preserve"> </w:t>
      </w:r>
      <w:r w:rsidR="00825916">
        <w:t>2018</w:t>
      </w:r>
      <w:r w:rsidRPr="006A62B7">
        <w:t xml:space="preserve">. u </w:t>
      </w:r>
      <w:r w:rsidR="00825916">
        <w:t>14,45</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F549B">
        <w:t>Radojka Danek</w:t>
      </w:r>
      <w:r w:rsidR="0096404D">
        <w:t xml:space="preserve"> </w:t>
      </w:r>
      <w:r w:rsidR="007775B5">
        <w:t xml:space="preserve"> </w:t>
      </w:r>
      <w:r w:rsidR="007775B5" w:rsidRPr="007775B5">
        <w:t xml:space="preserve">iz </w:t>
      </w:r>
      <w:r w:rsidR="005F549B">
        <w:t>Šibenika</w:t>
      </w:r>
      <w:r w:rsidR="007775B5" w:rsidRPr="007775B5">
        <w:t xml:space="preserve">, </w:t>
      </w:r>
      <w:r w:rsidR="005F549B">
        <w:t>P. Preradovića 6</w:t>
      </w:r>
      <w:r w:rsidR="007775B5" w:rsidRPr="007775B5">
        <w:t xml:space="preserve">, OIB: </w:t>
      </w:r>
      <w:r w:rsidR="005F549B">
        <w:t>78988701424</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5F549B">
        <w:t>POPOVAČKI BRODOGRADNJA j.d.o.o., Zadar, Miljenka Stančića 1, OIB: 93628565669</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F549B">
        <w:t>18.</w:t>
      </w:r>
      <w:r w:rsidR="0096404D">
        <w:t xml:space="preserve"> travnja</w:t>
      </w:r>
      <w:r w:rsidR="00C52D13">
        <w:t xml:space="preserve"> 2016</w:t>
      </w:r>
      <w:r w:rsidRPr="00CE76CB">
        <w:t xml:space="preserve">., rješenjem ovog suda od </w:t>
      </w:r>
      <w:r w:rsidR="005F549B">
        <w:t>22</w:t>
      </w:r>
      <w:r w:rsidR="0096404D">
        <w:t>. travnja</w:t>
      </w:r>
      <w:r w:rsidR="00C52D13">
        <w:t xml:space="preserve"> 2016</w:t>
      </w:r>
      <w:r w:rsidRPr="00CE76CB">
        <w:t>. pokrenut je prethodni postupak nad dužnikom</w:t>
      </w:r>
      <w:r w:rsidR="00DF1AFA">
        <w:t xml:space="preserve"> </w:t>
      </w:r>
      <w:r w:rsidR="005F549B">
        <w:t>POPOVAČKI BRODOGRADNJA j.d.o.o.,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5F549B">
        <w:t>547</w:t>
      </w:r>
      <w:r w:rsidR="001A23B8">
        <w:t>/16-</w:t>
      </w:r>
      <w:r w:rsidR="005F549B">
        <w:t>9</w:t>
      </w:r>
      <w:r w:rsidRPr="006A62B7">
        <w:t xml:space="preserve"> od </w:t>
      </w:r>
      <w:r>
        <w:t xml:space="preserve">dana </w:t>
      </w:r>
      <w:r w:rsidR="005F549B">
        <w:t>5. svibnja</w:t>
      </w:r>
      <w:r w:rsidR="00C52D13">
        <w:t xml:space="preserve"> 2016.,</w:t>
      </w:r>
      <w:r w:rsidRPr="006A62B7">
        <w:t xml:space="preserve"> imenovan je privremeni stečajni upravitelj koji je izvješće dostavio dana </w:t>
      </w:r>
      <w:r w:rsidR="005F549B">
        <w:t>2. 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5F549B">
        <w:t>21</w:t>
      </w:r>
      <w:r w:rsidR="0096404D">
        <w:t>. srpnja</w:t>
      </w:r>
      <w:r w:rsidR="00C52D13" w:rsidRPr="00DF1AFA">
        <w:t xml:space="preserve"> 2016</w:t>
      </w:r>
      <w:r w:rsidRPr="00DF1AFA">
        <w:t xml:space="preserve">., temeljem čega je rok za uplatu predujma istekao dana </w:t>
      </w:r>
      <w:r w:rsidR="00825916">
        <w:t xml:space="preserve">16. </w:t>
      </w:r>
      <w:r w:rsidR="00825916" w:rsidRPr="00825916">
        <w:t>kolovoza</w:t>
      </w:r>
      <w:r w:rsidR="007775B5" w:rsidRPr="0096404D">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825916">
        <w:t>21. veljače</w:t>
      </w:r>
      <w:r w:rsidR="00F26669">
        <w:t xml:space="preserve"> </w:t>
      </w:r>
      <w:r w:rsidR="00825916">
        <w:t>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rsidR="005F549B">
        <w:tab/>
      </w:r>
      <w:r w:rsidR="005F549B">
        <w:tab/>
      </w:r>
      <w:r w:rsidR="005F549B">
        <w:tab/>
      </w:r>
      <w:r w:rsidR="005F549B">
        <w:tab/>
      </w:r>
      <w:r w:rsidR="005F549B">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06A1" w:rsidR="006A06A1">
      <w:r>
        <w:separator/>
      </w:r>
    </w:p>
  </w:endnote>
  <w:endnote w:id="0" w:type="continuationSeparator">
    <w:p w:rsidRDefault="006A06A1" w:rsidR="006A06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06A1" w:rsidR="006A06A1">
      <w:r>
        <w:separator/>
      </w:r>
    </w:p>
  </w:footnote>
  <w:footnote w:id="0" w:type="continuationSeparator">
    <w:p w:rsidRDefault="006A06A1" w:rsidR="006A06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6A1" w:rsidP="00825537" w:rsidR="006A06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06A1" w:rsidR="006A06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06A1" w:rsidP="00825537" w:rsidR="006A06A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27B4">
      <w:rPr>
        <w:rStyle w:val="Brojstranice"/>
        <w:noProof/>
      </w:rPr>
      <w:t>2</w:t>
    </w:r>
    <w:r>
      <w:rPr>
        <w:rStyle w:val="Brojstranice"/>
      </w:rPr>
      <w:fldChar w:fldCharType="end"/>
    </w:r>
  </w:p>
  <w:p w:rsidRDefault="006A06A1" w:rsidP="00825537" w:rsidR="006A06A1" w:rsidRPr="006A62B7">
    <w:pPr>
      <w:pStyle w:val="Zaglavlje"/>
      <w:jc w:val="right"/>
    </w:pPr>
    <w:r w:rsidRPr="006A62B7">
      <w:t>Poslovni broj 1 St-</w:t>
    </w:r>
    <w:r w:rsidR="005F549B">
      <w:t>547/16-1</w:t>
    </w:r>
    <w:r w:rsidR="00825916">
      <w:t>8</w:t>
    </w:r>
  </w:p>
  <w:p w:rsidRDefault="006A06A1" w:rsidP="00825537" w:rsidR="006A06A1">
    <w:pPr>
      <w:pStyle w:val="Zaglavlje"/>
      <w:jc w:val="right"/>
      <w:rPr>
        <w:rFonts w:cs="Arial" w:hAnsi="Arial" w:ascii="Arial"/>
        <w:sz w:val="22"/>
        <w:szCs w:val="22"/>
      </w:rPr>
    </w:pPr>
  </w:p>
  <w:p w:rsidRDefault="006A06A1" w:rsidP="00825537" w:rsidR="006A06A1">
    <w:pPr>
      <w:pStyle w:val="Zaglavlje"/>
      <w:jc w:val="right"/>
      <w:rPr>
        <w:rFonts w:cs="Arial" w:hAnsi="Arial" w:ascii="Arial"/>
        <w:sz w:val="22"/>
        <w:szCs w:val="22"/>
      </w:rPr>
    </w:pPr>
  </w:p>
  <w:p w:rsidRDefault="006A06A1" w:rsidP="00825537" w:rsidR="006A06A1"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7A9F"/>
    <w:rsid w:val="00586017"/>
    <w:rsid w:val="00590943"/>
    <w:rsid w:val="005E4CE3"/>
    <w:rsid w:val="005E4E16"/>
    <w:rsid w:val="005F549B"/>
    <w:rsid w:val="006167B4"/>
    <w:rsid w:val="00622B35"/>
    <w:rsid w:val="00626D21"/>
    <w:rsid w:val="006420EF"/>
    <w:rsid w:val="00645C80"/>
    <w:rsid w:val="00660058"/>
    <w:rsid w:val="00667CB9"/>
    <w:rsid w:val="006A06A1"/>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055D3"/>
    <w:rsid w:val="00812A15"/>
    <w:rsid w:val="008227EA"/>
    <w:rsid w:val="00825537"/>
    <w:rsid w:val="00825916"/>
    <w:rsid w:val="00825F41"/>
    <w:rsid w:val="008275AD"/>
    <w:rsid w:val="00830C45"/>
    <w:rsid w:val="00862A81"/>
    <w:rsid w:val="0086586A"/>
    <w:rsid w:val="00875BF2"/>
    <w:rsid w:val="0087616C"/>
    <w:rsid w:val="00893718"/>
    <w:rsid w:val="00896E93"/>
    <w:rsid w:val="008D17AE"/>
    <w:rsid w:val="008F0D7C"/>
    <w:rsid w:val="0096404D"/>
    <w:rsid w:val="00985416"/>
    <w:rsid w:val="009C40AB"/>
    <w:rsid w:val="009D30D7"/>
    <w:rsid w:val="009D7018"/>
    <w:rsid w:val="009E27B4"/>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E27B4"/>
    <w:rPr>
      <w:color w:val="808080"/>
      <w:bdr w:space="0" w:sz="0" w:color="auto" w:val="none"/>
      <w:shd w:fill="auto" w:color="auto" w:val="clear"/>
    </w:rPr>
  </w:style>
  <w:style w:customStyle="true" w:styleId="eSPISCCParagraphDefaultFont" w:type="character">
    <w:name w:val="eSPIS_CC_Paragraph Default Font"/>
    <w:basedOn w:val="Zadanifontodlomka"/>
    <w:rsid w:val="009E27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27B4"/>
    <w:rPr>
      <w:bdr w:space="0" w:sz="0" w:color="auto" w:val="none"/>
      <w:shd w:fill="FFFFCC" w:color="auto" w:val="clear"/>
      <w:lang w:val="hr-HR"/>
    </w:rPr>
  </w:style>
  <w:style w:customStyle="true" w:styleId="PozadinaSvijetloCrvena" w:type="character">
    <w:name w:val="Pozadina_SvijetloCrvena"/>
    <w:basedOn w:val="eSPISCCParagraphDefaultFont"/>
    <w:rsid w:val="009E27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27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9E27B4"/>
    <w:rPr>
      <w:color w:val="808080"/>
      <w:bdr w:color="auto" w:space="0" w:sz="0" w:val="none"/>
      <w:shd w:color="auto" w:fill="auto" w:val="clear"/>
    </w:rPr>
  </w:style>
  <w:style w:customStyle="1" w:styleId="eSPISCCParagraphDefaultFont" w:type="character">
    <w:name w:val="eSPIS_CC_Paragraph Default Font"/>
    <w:basedOn w:val="Zadanifontodlomka"/>
    <w:rsid w:val="009E27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27B4"/>
    <w:rPr>
      <w:bdr w:color="auto" w:space="0" w:sz="0" w:val="none"/>
      <w:shd w:color="auto" w:fill="FFFFCC" w:val="clear"/>
      <w:lang w:val="hr-HR"/>
    </w:rPr>
  </w:style>
  <w:style w:customStyle="1" w:styleId="PozadinaSvijetloCrvena" w:type="character">
    <w:name w:val="Pozadina_SvijetloCrvena"/>
    <w:basedOn w:val="eSPISCCParagraphDefaultFont"/>
    <w:rsid w:val="009E27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27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POPOVAČKI BRODOGRADNJA j.d.o.o. za preinake i popravak brodova</izvorni_sadrzaj>
    <derivirana_varijabla naziv="DomainObject.Predmet.ProtustrankaFormated_1">  POPOVAČKI BRODOGRADNJA j.d.o.o. za preinake i popravak brodova</derivirana_varijabla>
  </DomainObject.Predmet.ProtustrankaFormated>
  <DomainObject.Predmet.ProtustrankaFormatedOIB>
    <izvorni_sadrzaj>  POPOVAČKI BRODOGRADNJA j.d.o.o. za preinake i popravak brodova, OIB 93628565669</izvorni_sadrzaj>
    <derivirana_varijabla naziv="DomainObject.Predmet.ProtustrankaFormatedOIB_1">  POPOVAČKI BRODOGRADNJA j.d.o.o. za preinake i popravak brodova, OIB 93628565669</derivirana_varijabla>
  </DomainObject.Predmet.ProtustrankaFormatedOIB>
  <DomainObject.Predmet.ProtustrankaFormatedWithAdress>
    <izvorni_sadrzaj> POPOVAČKI BRODOGRADNJA j.d.o.o. za preinake i popravak brodova, Miljenka Stančića 1, 23000 Zadar</izvorni_sadrzaj>
    <derivirana_varijabla naziv="DomainObject.Predmet.ProtustrankaFormatedWithAdress_1"> POPOVAČKI BRODOGRADNJA j.d.o.o. za preinake i popravak brodova, Miljenka Stančića 1, 23000 Zadar</derivirana_varijabla>
  </DomainObject.Predmet.ProtustrankaFormatedWithAdress>
  <DomainObject.Predmet.ProtustrankaFormatedWithAdressOIB>
    <izvorni_sadrzaj> POPOVAČKI BRODOGRADNJA j.d.o.o. za preinake i popravak brodova, OIB 93628565669, Miljenka Stančića 1, 23000 Zadar</izvorni_sadrzaj>
    <derivirana_varijabla naziv="DomainObject.Predmet.ProtustrankaFormatedWithAdressOIB_1"> POPOVAČKI BRODOGRADNJA j.d.o.o. za preinake i popravak brodova, OIB 93628565669, Miljenka Stančića 1, 23000 Zadar</derivirana_varijabla>
  </DomainObject.Predmet.ProtustrankaFormatedWithAdressOIB>
  <DomainObject.Predmet.ProtustrankaWithAdress>
    <izvorni_sadrzaj>POPOVAČKI BRODOGRADNJA j.d.o.o. za preinake i popravak brodova Miljenka Stančića 1, 23000 Zadar</izvorni_sadrzaj>
    <derivirana_varijabla naziv="DomainObject.Predmet.ProtustrankaWithAdress_1">POPOVAČKI BRODOGRADNJA j.d.o.o. za preinake i popravak brodova Miljenka Stančića 1, 23000 Zadar</derivirana_varijabla>
  </DomainObject.Predmet.ProtustrankaWithAdress>
  <DomainObject.Predmet.ProtustrankaWithAdressOIB>
    <izvorni_sadrzaj>POPOVAČKI BRODOGRADNJA j.d.o.o. za preinake i popravak brodova, OIB 93628565669, Miljenka Stančića 1, 23000 Zadar</izvorni_sadrzaj>
    <derivirana_varijabla naziv="DomainObject.Predmet.ProtustrankaWithAdressOIB_1">POPOVAČKI BRODOGRADNJA j.d.o.o. za preinake i popravak brodova, OIB 93628565669, Miljenka Stančića 1, 23000 Zadar</derivirana_varijabla>
  </DomainObject.Predmet.ProtustrankaWithAdressOIB>
  <DomainObject.Predmet.ProtustrankaNazivFormated>
    <izvorni_sadrzaj>POPOVAČKI BRODOGRADNJA j.d.o.o. za preinake i popravak brodova</izvorni_sadrzaj>
    <derivirana_varijabla naziv="DomainObject.Predmet.ProtustrankaNazivFormated_1">POPOVAČKI BRODOGRADNJA j.d.o.o. za preinake i popravak brodova</derivirana_varijabla>
  </DomainObject.Predmet.ProtustrankaNazivFormated>
  <DomainObject.Predmet.ProtustrankaNazivFormatedOIB>
    <izvorni_sadrzaj>POPOVAČKI BRODOGRADNJA j.d.o.o. za preinake i popravak brodova, OIB 93628565669</izvorni_sadrzaj>
    <derivirana_varijabla naziv="DomainObject.Predmet.ProtustrankaNazivFormatedOIB_1">POPOVAČKI BRODOGRADNJA j.d.o.o. za preinake i popravak brodova, OIB 93628565669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31944.96</izvorni_sadrzaj>
    <derivirana_varijabla naziv="DomainObject.Predmet.TrenutnaVrijednost_1">31944.96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POPOVAČKI BRODOGRADNJA j.d.o.o. za preinake i popravak brodova</item>
    </izvorni_sadrzaj>
    <derivirana_varijabla naziv="DomainObject.Predmet.ProtuStrankaListFormated_1">
      <item>POPOVAČKI BRODOGRADNJA j.d.o.o. za preinake i popravak brodova</item>
    </derivirana_varijabla>
  </DomainObject.Predmet.ProtuStrankaListFormated>
  <DomainObject.Predmet.ProtuStrankaListFormatedOIB>
    <izvorni_sadrzaj>
      <item>POPOVAČKI BRODOGRADNJA j.d.o.o. za preinake i popravak brodova, OIB 93628565669</item>
    </izvorni_sadrzaj>
    <derivirana_varijabla naziv="DomainObject.Predmet.ProtuStrankaListFormatedOIB_1">
      <item>POPOVAČKI BRODOGRADNJA j.d.o.o. za preinake i popravak brodova, OIB 93628565669</item>
    </derivirana_varijabla>
  </DomainObject.Predmet.ProtuStrankaListFormatedOIB>
  <DomainObject.Predmet.ProtuStrankaListFormatedWithAdress>
    <izvorni_sadrzaj>
      <item>POPOVAČKI BRODOGRADNJA j.d.o.o. za preinake i popravak brodova, Miljenka Stančića 1, 23000 Zadar</item>
    </izvorni_sadrzaj>
    <derivirana_varijabla naziv="DomainObject.Predmet.ProtuStrankaListFormatedWithAdress_1">
      <item>POPOVAČKI BRODOGRADNJA j.d.o.o. za preinake i popravak brodova, Miljenka Stančića 1, 23000 Zadar</item>
    </derivirana_varijabla>
  </DomainObject.Predmet.ProtuStrankaListFormatedWithAdress>
  <DomainObject.Predmet.ProtuStrankaListFormatedWithAdressOIB>
    <izvorni_sadrzaj>
      <item>POPOVAČKI BRODOGRADNJA j.d.o.o. za preinake i popravak brodova, OIB 93628565669, Miljenka Stančića 1, 23000 Zadar</item>
    </izvorni_sadrzaj>
    <derivirana_varijabla naziv="DomainObject.Predmet.ProtuStrankaListFormatedWithAdressOIB_1">
      <item>POPOVAČKI BRODOGRADNJA j.d.o.o. za preinake i popravak brodova, OIB 93628565669, Miljenka Stančića 1, 23000 Zadar</item>
    </derivirana_varijabla>
  </DomainObject.Predmet.ProtuStrankaListFormatedWithAdressOIB>
  <DomainObject.Predmet.ProtuStrankaListNazivFormated>
    <izvorni_sadrzaj>
      <item>POPOVAČKI BRODOGRADNJA j.d.o.o. za preinake i popravak brodova</item>
    </izvorni_sadrzaj>
    <derivirana_varijabla naziv="DomainObject.Predmet.ProtuStrankaListNazivFormated_1">
      <item>POPOVAČKI BRODOGRADNJA j.d.o.o. za preinake i popravak brodova</item>
    </derivirana_varijabla>
  </DomainObject.Predmet.ProtuStrankaListNazivFormated>
  <DomainObject.Predmet.ProtuStrankaListNazivFormatedOIB>
    <izvorni_sadrzaj>
      <item>POPOVAČKI BRODOGRADNJA j.d.o.o. za preinake i popravak brodova, OIB 93628565669</item>
    </izvorni_sadrzaj>
    <derivirana_varijabla naziv="DomainObject.Predmet.ProtuStrankaListNazivFormatedOIB_1">
      <item>POPOVAČKI BRODOGRADNJA j.d.o.o. za preinake i popravak brodova, OIB 93628565669</item>
    </derivirana_varijabla>
  </DomainObject.Predmet.ProtuStrankaListNazivFormatedOIB>
  <DomainObject.Predmet.OstaliListFormated>
    <izvorni_sadrzaj>
      <item>Robert Popovački</item>
    </izvorni_sadrzaj>
    <derivirana_varijabla naziv="DomainObject.Predmet.OstaliListFormated_1">
      <item>Robert Popovački</item>
    </derivirana_varijabla>
  </DomainObject.Predmet.OstaliListFormated>
  <DomainObject.Predmet.OstaliListFormatedOIB>
    <izvorni_sadrzaj>
      <item>Robert Popovački, OIB 28330099836</item>
    </izvorni_sadrzaj>
    <derivirana_varijabla naziv="DomainObject.Predmet.OstaliListFormatedOIB_1">
      <item>Robert Popovački, OIB 28330099836</item>
    </derivirana_varijabla>
  </DomainObject.Predmet.OstaliListFormatedOIB>
  <DomainObject.Predmet.OstaliListFormatedWithAdress>
    <izvorni_sadrzaj>
      <item>Robert Popovački, Ulica Sv. Duha 3, 23242 Posedarje</item>
    </izvorni_sadrzaj>
    <derivirana_varijabla naziv="DomainObject.Predmet.OstaliListFormatedWithAdress_1">
      <item>Robert Popovački, Ulica Sv. Duha 3, 23242 Posedarje</item>
    </derivirana_varijabla>
  </DomainObject.Predmet.OstaliListFormatedWithAdress>
  <DomainObject.Predmet.OstaliListFormatedWithAdressOIB>
    <izvorni_sadrzaj>
      <item>Robert Popovački, OIB 28330099836, Ulica Sv. Duha 3, 23242 Posedarje</item>
    </izvorni_sadrzaj>
    <derivirana_varijabla naziv="DomainObject.Predmet.OstaliListFormatedWithAdressOIB_1">
      <item>Robert Popovački, OIB 28330099836, Ulica Sv. Duha 3, 23242 Posedarje</item>
    </derivirana_varijabla>
  </DomainObject.Predmet.OstaliListFormatedWithAdressOIB>
  <DomainObject.Predmet.OstaliListNazivFormated>
    <izvorni_sadrzaj>
      <item>Robert Popovački</item>
    </izvorni_sadrzaj>
    <derivirana_varijabla naziv="DomainObject.Predmet.OstaliListNazivFormated_1">
      <item>Robert Popovački</item>
    </derivirana_varijabla>
  </DomainObject.Predmet.OstaliListNazivFormated>
  <DomainObject.Predmet.OstaliListNazivFormatedOIB>
    <izvorni_sadrzaj>
      <item>Robert Popovački, OIB 28330099836</item>
    </izvorni_sadrzaj>
    <derivirana_varijabla naziv="DomainObject.Predmet.OstaliListNazivFormatedOIB_1">
      <item>Robert Popovački, OIB 28330099836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POPOVAČKI BRODOGRADNJA j.d.o.o. za preinake i popravak brodova</izvorni_sadrzaj>
    <derivirana_varijabla naziv="DomainObject.Predmet.ProtustrankaIDrugi_1">POPOVAČKI BRODOGRADNJA j.d.o.o. za preinake i popravak brodova</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POPOVAČKI BRODOGRADNJA j.d.o.o. za preinake i popravak brodova, OIB 93628565669, Miljenka Stančića 1, 23000 Zadar</izvorni_sadrzaj>
    <derivirana_varijabla naziv="DomainObject.Predmet.ProtustrankaIDrugiAdressOIB_1">POPOVAČKI BRODOGRADNJA j.d.o.o. za preinake i popravak brodova, OIB 93628565669, Miljenka Stančića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POPOVAČKI BRODOGRADNJA j.d.o.o. za preinake i popravak brodova</item>
      <item>Robert Popovački</item>
    </izvorni_sadrzaj>
    <derivirana_varijabla naziv="DomainObject.Predmet.SudioniciListNaziv_1">
      <item>Financijska agencija</item>
      <item>POPOVAČKI BRODOGRADNJA j.d.o.o. za preinake i popravak brodova</item>
      <item>Robert Popovački</item>
    </derivirana_varijabla>
  </DomainObject.Predmet.SudioniciListNaziv>
  <DomainObject.Predmet.SudioniciListAdressOIB>
    <izvorni_sadrzaj>
      <item>Financijska agencija, OIB 85821130368, Ivana Danila 4,23000 Zadar</item>
      <item>POPOVAČKI BRODOGRADNJA j.d.o.o. za preinake i popravak brodova, OIB 93628565669, Miljenka Stančića 1,23000 Zadar</item>
      <item>Robert Popovački, OIB 28330099836, Ulica Sv. Duha 3,23242 Posedarje</item>
    </izvorni_sadrzaj>
    <derivirana_varijabla naziv="DomainObject.Predmet.SudioniciListAdressOIB_1">
      <item>Financijska agencija, OIB 85821130368, Ivana Danila 4,23000 Zadar</item>
      <item>POPOVAČKI BRODOGRADNJA j.d.o.o. za preinake i popravak brodova, OIB 93628565669, Miljenka Stančića 1,23000 Zadar</item>
      <item>Robert Popovački, OIB 28330099836, Ulica Sv. Duha 3,23242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93628565669</item>
      <item>, OIB 28330099836</item>
    </izvorni_sadrzaj>
    <derivirana_varijabla naziv="DomainObject.Predmet.SudioniciListNazivOIB_1">
      <item>, OIB 85821130368</item>
      <item>, OIB 93628565669</item>
      <item>, OIB 28330099836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680</properties:Words>
  <properties:Characters>3635</properties:Characters>
  <properties:Lines>98</properties:Lines>
  <properties:Paragraphs>40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2016-10-17T07:15:00Z</dcterms:created>
  <dc:creator>Ardena Bajlo</dc:creator>
  <cp:lastModifiedBy>Ardena Bajlo</cp:lastModifiedBy>
  <cp:lastPrinted>2015-03-02T10:10:00Z</cp:lastPrinted>
  <dcterms:modified xmlns:xsi="http://www.w3.org/2001/XMLSchema-instance" xsi:type="dcterms:W3CDTF">2018-02-21T13:44:00Z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ISPRAVNO 1St-547-16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