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6bff" w14:paraId="1406bf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98293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98293E">
        <w:rPr>
          <w:lang w:val="hr-HR"/>
        </w:rPr>
        <w:t xml:space="preserve">Trgovački sud u Splitu, po </w:t>
      </w:r>
      <w:r w:rsidR="00143364" w:rsidRPr="0098293E">
        <w:rPr>
          <w:lang w:val="hr-HR"/>
        </w:rPr>
        <w:t>sudskom savjetniku Goranu Radanoviću</w:t>
      </w:r>
      <w:r w:rsidR="00634348" w:rsidRPr="0098293E">
        <w:rPr>
          <w:lang w:val="hr-HR"/>
        </w:rPr>
        <w:t xml:space="preserve">, u skraćenom stečajnom postupku povodom zahtjeva </w:t>
      </w:r>
      <w:r w:rsidR="00634348" w:rsidRPr="0098293E">
        <w:rPr>
          <w:szCs w:val="24"/>
          <w:lang w:val="hr-HR"/>
        </w:rPr>
        <w:t>FINANCIJSKE AGENCIJE, Regionalni centar Split, Podružnica Split, Mažuranićevo šetalište 24b</w:t>
      </w:r>
      <w:r w:rsidR="00634348" w:rsidRPr="0098293E">
        <w:rPr>
          <w:lang w:val="hr-HR"/>
        </w:rPr>
        <w:t xml:space="preserve">, OIB: 85821130368, za provedbu skraćenog stečajnog postupka nad dužnikom </w:t>
      </w:r>
      <w:r w:rsidR="00D02D6F" w:rsidRPr="00D02D6F">
        <w:rPr>
          <w:szCs w:val="24"/>
        </w:rPr>
        <w:t>BOŽUR, d.o.o.</w:t>
      </w:r>
      <w:r w:rsidR="00143364" w:rsidRPr="00D02D6F">
        <w:rPr>
          <w:szCs w:val="24"/>
          <w:lang w:val="hr-HR"/>
        </w:rPr>
        <w:t>,</w:t>
      </w:r>
      <w:r w:rsidR="00143364" w:rsidRPr="00D02D6F">
        <w:rPr>
          <w:lang w:val="hr-HR"/>
        </w:rPr>
        <w:t xml:space="preserve"> </w:t>
      </w:r>
      <w:r w:rsidR="00DE4DDD">
        <w:t>Bisko (Grad Trilj)</w:t>
      </w:r>
      <w:r w:rsidR="0076026A" w:rsidRPr="0098293E">
        <w:rPr>
          <w:lang w:val="hr-HR"/>
        </w:rPr>
        <w:t xml:space="preserve">, OIB: </w:t>
      </w:r>
      <w:r w:rsidR="00DE4DDD">
        <w:t>30820026999</w:t>
      </w:r>
      <w:r w:rsidR="0076026A" w:rsidRPr="0098293E">
        <w:rPr>
          <w:lang w:val="hr-HR"/>
        </w:rPr>
        <w:t xml:space="preserve">, MBS: </w:t>
      </w:r>
      <w:r w:rsidR="00DE4DDD">
        <w:t>060113862</w:t>
      </w:r>
      <w:r w:rsidR="00634348" w:rsidRPr="0098293E">
        <w:rPr>
          <w:lang w:val="hr-HR"/>
        </w:rPr>
        <w:t>, dana</w:t>
      </w:r>
      <w:r w:rsidR="00E308B5" w:rsidRPr="0098293E">
        <w:rPr>
          <w:lang w:val="hr-HR"/>
        </w:rPr>
        <w:t xml:space="preserve"> </w:t>
      </w:r>
      <w:r w:rsidR="001744F9">
        <w:rPr>
          <w:lang w:val="hr-HR"/>
        </w:rPr>
        <w:t>04</w:t>
      </w:r>
      <w:r w:rsidR="00BD1AE1" w:rsidRPr="0098293E">
        <w:rPr>
          <w:lang w:val="hr-HR"/>
        </w:rPr>
        <w:t xml:space="preserve">. </w:t>
      </w:r>
      <w:r w:rsidR="00F80EC3" w:rsidRPr="0098293E">
        <w:rPr>
          <w:lang w:val="hr-HR"/>
        </w:rPr>
        <w:t>svibnja</w:t>
      </w:r>
      <w:r w:rsidR="008967A5" w:rsidRPr="0098293E">
        <w:rPr>
          <w:lang w:val="hr-HR"/>
        </w:rPr>
        <w:t xml:space="preserve"> 2016</w:t>
      </w:r>
      <w:r w:rsidR="00634348" w:rsidRPr="0098293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02D6F" w:rsidRPr="00D02D6F">
        <w:t>BOŽUR, d.o.o.</w:t>
      </w:r>
      <w:r w:rsidR="00D02D6F" w:rsidRPr="00D02D6F">
        <w:rPr>
          <w:lang w:val="hr-HR"/>
        </w:rPr>
        <w:t xml:space="preserve">, </w:t>
      </w:r>
      <w:r w:rsidR="00D02D6F">
        <w:t>Bisko (Grad Trilj)</w:t>
      </w:r>
      <w:r w:rsidR="00D02D6F" w:rsidRPr="0098293E">
        <w:rPr>
          <w:lang w:val="hr-HR"/>
        </w:rPr>
        <w:t xml:space="preserve">, OIB: </w:t>
      </w:r>
      <w:r w:rsidR="00D02D6F">
        <w:t>30820026999</w:t>
      </w:r>
      <w:r w:rsidR="00D02D6F" w:rsidRPr="0098293E">
        <w:rPr>
          <w:lang w:val="hr-HR"/>
        </w:rPr>
        <w:t xml:space="preserve">, MBS: </w:t>
      </w:r>
      <w:r w:rsidR="00D02D6F">
        <w:t>060113862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1744F9">
        <w:rPr>
          <w:lang w:val="hr-HR"/>
        </w:rPr>
        <w:t>04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1744F9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D02D6F">
        <w:rPr>
          <w:lang w:val="hr-HR"/>
        </w:rPr>
        <w:t>Stjepan Lović, Zagreb,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02D6F" w:rsidRPr="00D02D6F">
        <w:t>BOŽUR, d.o.o.</w:t>
      </w:r>
      <w:r w:rsidR="00D02D6F" w:rsidRPr="00D02D6F">
        <w:rPr>
          <w:lang w:val="hr-HR"/>
        </w:rPr>
        <w:t xml:space="preserve">, </w:t>
      </w:r>
      <w:r w:rsidR="00D02D6F">
        <w:t>Bisko (Grad Trilj)</w:t>
      </w:r>
      <w:r w:rsidR="00D02D6F" w:rsidRPr="0098293E">
        <w:rPr>
          <w:lang w:val="hr-HR"/>
        </w:rPr>
        <w:t xml:space="preserve">, OIB: </w:t>
      </w:r>
      <w:r w:rsidR="00D02D6F">
        <w:t>30820026999</w:t>
      </w:r>
      <w:r w:rsidR="00D02D6F" w:rsidRPr="0098293E">
        <w:rPr>
          <w:lang w:val="hr-HR"/>
        </w:rPr>
        <w:t xml:space="preserve">, MBS: </w:t>
      </w:r>
      <w:r w:rsidR="00D02D6F">
        <w:t>060113862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02D6F" w:rsidRPr="00D02D6F">
        <w:t>BOŽUR, d.o.o.</w:t>
      </w:r>
      <w:r w:rsidR="00D02D6F" w:rsidRPr="00D02D6F">
        <w:rPr>
          <w:lang w:val="hr-HR"/>
        </w:rPr>
        <w:t xml:space="preserve">, </w:t>
      </w:r>
      <w:r w:rsidR="00D02D6F">
        <w:t>Bisko (Grad Trilj)</w:t>
      </w:r>
      <w:r w:rsidR="00D02D6F" w:rsidRPr="0098293E">
        <w:rPr>
          <w:lang w:val="hr-HR"/>
        </w:rPr>
        <w:t xml:space="preserve">, OIB: </w:t>
      </w:r>
      <w:r w:rsidR="00D02D6F">
        <w:t>30820026999</w:t>
      </w:r>
      <w:r w:rsidR="00D02D6F" w:rsidRPr="0098293E">
        <w:rPr>
          <w:lang w:val="hr-HR"/>
        </w:rPr>
        <w:t xml:space="preserve">, MBS: </w:t>
      </w:r>
      <w:r w:rsidR="00D02D6F">
        <w:t>060113862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E4DDD">
        <w:rPr>
          <w:lang w:val="hr-HR"/>
        </w:rPr>
        <w:t>4912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E4DDD">
        <w:rPr>
          <w:lang w:val="hr-HR"/>
        </w:rPr>
        <w:t>191</w:t>
      </w:r>
      <w:r w:rsidR="0076026A">
        <w:rPr>
          <w:lang w:val="hr-HR"/>
        </w:rPr>
        <w:t>.</w:t>
      </w:r>
      <w:r w:rsidR="00DE4DDD">
        <w:rPr>
          <w:lang w:val="hr-HR"/>
        </w:rPr>
        <w:t>470</w:t>
      </w:r>
      <w:r w:rsidR="0076026A">
        <w:rPr>
          <w:lang w:val="hr-HR"/>
        </w:rPr>
        <w:t>,</w:t>
      </w:r>
      <w:r w:rsidR="00DE4DDD">
        <w:rPr>
          <w:lang w:val="hr-HR"/>
        </w:rPr>
        <w:t>90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E4DDD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DE4DDD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744F9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DE4DDD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8C0E22" w:rsidP="001E0105" w:rsidR="008C0E22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67688" w:rsidRPr="00C6768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E4DDD">
      <w:t>1196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E4DDD">
      <w:t>1196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44F9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415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0E22"/>
    <w:rsid w:val="008C1528"/>
    <w:rsid w:val="008D3A45"/>
    <w:rsid w:val="008E548B"/>
    <w:rsid w:val="008F6A6B"/>
    <w:rsid w:val="008F708F"/>
    <w:rsid w:val="009374AD"/>
    <w:rsid w:val="00967195"/>
    <w:rsid w:val="0098293E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768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2D6F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E4DDD"/>
    <w:rsid w:val="00DF014B"/>
    <w:rsid w:val="00E100A1"/>
    <w:rsid w:val="00E12497"/>
    <w:rsid w:val="00E14AE2"/>
    <w:rsid w:val="00E27E2F"/>
    <w:rsid w:val="00E308B5"/>
    <w:rsid w:val="00E30A09"/>
    <w:rsid w:val="00E33059"/>
    <w:rsid w:val="00E372B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6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76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76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76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6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76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76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76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BOŽUR, društvo s ograničenom odgovornošću za uvoz-izvoz, proizvodnju, trgovinu i uslužne djelatnosti</izvorni_sadrzaj>
    <derivirana_varijabla naziv="DomainObject.Predmet.ProtustrankaFormated_1">  BOŽUR, društvo s ograničenom odgovornošću za uvoz-izvoz, proizvodnju, trgovinu i uslužne djelatnosti</derivirana_varijabla>
  </DomainObject.Predmet.ProtustrankaFormated>
  <DomainObject.Predmet.ProtustrankaFormatedOIB>
    <izvorni_sadrzaj>  BOŽUR, društvo s ograničenom odgovornošću za uvoz-izvoz, proizvodnju, trgovinu i uslužne djelatnosti, OIB 30820026999</izvorni_sadrzaj>
    <derivirana_varijabla naziv="DomainObject.Predmet.ProtustrankaFormatedOIB_1">  BOŽUR, društvo s ograničenom odgovornošću za uvoz-izvoz, proizvodnju, trgovinu i uslužne djelatnosti, OIB 30820026999</derivirana_varijabla>
  </DomainObject.Predmet.ProtustrankaFormatedOIB>
  <DomainObject.Predmet.ProtustrankaFormatedWithAdress>
    <izvorni_sadrzaj> BOŽUR, društvo s ograničenom odgovornošću za uvoz-izvoz, proizvodnju, trgovinu i uslužne djelatnosti, 21232 Bisko</izvorni_sadrzaj>
    <derivirana_varijabla naziv="DomainObject.Predmet.ProtustrankaFormatedWithAdress_1"> BOŽUR, društvo s ograničenom odgovornošću za uvoz-izvoz, proizvodnju, trgovinu i uslužne djelatnosti, 21232 Bisko</derivirana_varijabla>
  </DomainObject.Predmet.ProtustrankaFormatedWithAdress>
  <DomainObject.Predmet.ProtustrankaFormatedWithAdressOIB>
    <izvorni_sadrzaj> BOŽUR, društvo s ograničenom odgovornošću za uvoz-izvoz, proizvodnju, trgovinu i uslužne djelatnosti, OIB 30820026999, 21232 Bisko</izvorni_sadrzaj>
    <derivirana_varijabla naziv="DomainObject.Predmet.ProtustrankaFormatedWithAdressOIB_1"> BOŽUR, društvo s ograničenom odgovornošću za uvoz-izvoz, proizvodnju, trgovinu i uslužne djelatnosti, OIB 30820026999, 21232 Bisko</derivirana_varijabla>
  </DomainObject.Predmet.ProtustrankaFormatedWithAdressOIB>
  <DomainObject.Predmet.ProtustrankaWithAdress>
    <izvorni_sadrzaj>BOŽUR, društvo s ograničenom odgovornošću za uvoz-izvoz, proizvodnju, trgovinu i uslužne djelatnosti 21232 Bisko</izvorni_sadrzaj>
    <derivirana_varijabla naziv="DomainObject.Predmet.ProtustrankaWithAdress_1">BOŽUR, društvo s ograničenom odgovornošću za uvoz-izvoz, proizvodnju, trgovinu i uslužne djelatnosti 21232 Bisko</derivirana_varijabla>
  </DomainObject.Predmet.ProtustrankaWithAdress>
  <DomainObject.Predmet.ProtustrankaWithAdressOIB>
    <izvorni_sadrzaj>BOŽUR, društvo s ograničenom odgovornošću za uvoz-izvoz, proizvodnju, trgovinu i uslužne djelatnosti, OIB 30820026999, 21232 Bisko</izvorni_sadrzaj>
    <derivirana_varijabla naziv="DomainObject.Predmet.ProtustrankaWithAdressOIB_1">BOŽUR, društvo s ograničenom odgovornošću za uvoz-izvoz, proizvodnju, trgovinu i uslužne djelatnosti, OIB 30820026999, 21232 Bisko</derivirana_varijabla>
  </DomainObject.Predmet.ProtustrankaWithAdressOIB>
  <DomainObject.Predmet.ProtustrankaNazivFormated>
    <izvorni_sadrzaj>BOŽUR, društvo s ograničenom odgovornošću za uvoz-izvoz, proizvodnju, trgovinu i uslužne djelatnosti</izvorni_sadrzaj>
    <derivirana_varijabla naziv="DomainObject.Predmet.ProtustrankaNazivFormated_1">BOŽUR, društvo s ograničenom odgovornošću za uvoz-izvoz, proizvodnju, trgovinu i uslužne djelatnosti</derivirana_varijabla>
  </DomainObject.Predmet.ProtustrankaNazivFormated>
  <DomainObject.Predmet.ProtustrankaNazivFormatedOIB>
    <izvorni_sadrzaj>BOŽUR, društvo s ograničenom odgovornošću za uvoz-izvoz, proizvodnju, trgovinu i uslužne djelatnosti, OIB 30820026999</izvorni_sadrzaj>
    <derivirana_varijabla naziv="DomainObject.Predmet.ProtustrankaNazivFormatedOIB_1">BOŽUR, društvo s ograničenom odgovornošću za uvoz-izvoz, proizvodnju, trgovinu i uslužne djelatnosti, OIB 30820026999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191470.90</izvorni_sadrzaj>
    <derivirana_varijabla naziv="DomainObject.Predmet.TrenutnaVrijednost_1">191470.90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BOŽUR, društvo s ograničenom odgovornošću za uvoz-izvoz, proizvodnju, trgovinu i uslužne djelatnosti</item>
    </izvorni_sadrzaj>
    <derivirana_varijabla naziv="DomainObject.Predmet.ProtuStrankaListFormated_1">
      <item>BOŽUR, društvo s ograničenom odgovornošću za uvoz-izvoz, proizvodnju, trgovinu i uslužne djelatnosti</item>
    </derivirana_varijabla>
  </DomainObject.Predmet.ProtuStrankaListFormated>
  <DomainObject.Predmet.ProtuStrankaListFormatedOIB>
    <izvorni_sadrzaj>
      <item>BOŽUR, društvo s ograničenom odgovornošću za uvoz-izvoz, proizvodnju, trgovinu i uslužne djelatnosti, OIB 30820026999</item>
    </izvorni_sadrzaj>
    <derivirana_varijabla naziv="DomainObject.Predmet.ProtuStrankaListFormatedOIB_1">
      <item>BOŽUR, društvo s ograničenom odgovornošću za uvoz-izvoz, proizvodnju, trgovinu i uslužne djelatnosti, OIB 30820026999</item>
    </derivirana_varijabla>
  </DomainObject.Predmet.ProtuStrankaListFormatedOIB>
  <DomainObject.Predmet.ProtuStrankaListFormatedWithAdress>
    <izvorni_sadrzaj>
      <item>BOŽUR, društvo s ograničenom odgovornošću za uvoz-izvoz, proizvodnju, trgovinu i uslužne djelatnosti, 21232 Bisko</item>
    </izvorni_sadrzaj>
    <derivirana_varijabla naziv="DomainObject.Predmet.ProtuStrankaListFormatedWithAdress_1">
      <item>BOŽUR, društvo s ograničenom odgovornošću za uvoz-izvoz, proizvodnju, trgovinu i uslužne djelatnosti, 21232 Bisko</item>
    </derivirana_varijabla>
  </DomainObject.Predmet.ProtuStrankaListFormatedWithAdress>
  <DomainObject.Predmet.ProtuStrankaListFormatedWithAdressOIB>
    <izvorni_sadrzaj>
      <item>BOŽUR, društvo s ograničenom odgovornošću za uvoz-izvoz, proizvodnju, trgovinu i uslužne djelatnosti, OIB 30820026999, 21232 Bisko</item>
    </izvorni_sadrzaj>
    <derivirana_varijabla naziv="DomainObject.Predmet.ProtuStrankaListFormatedWithAdressOIB_1">
      <item>BOŽUR, društvo s ograničenom odgovornošću za uvoz-izvoz, proizvodnju, trgovinu i uslužne djelatnosti, OIB 30820026999, 21232 Bisko</item>
    </derivirana_varijabla>
  </DomainObject.Predmet.ProtuStrankaListFormatedWithAdressOIB>
  <DomainObject.Predmet.ProtuStrankaListNazivFormated>
    <izvorni_sadrzaj>
      <item>BOŽUR, društvo s ograničenom odgovornošću za uvoz-izvoz, proizvodnju, trgovinu i uslužne djelatnosti</item>
    </izvorni_sadrzaj>
    <derivirana_varijabla naziv="DomainObject.Predmet.ProtuStrankaListNazivFormated_1">
      <item>BOŽUR, društvo s ograničenom odgovornošću za uvoz-izvoz, proizvodnju, trgovinu i uslužne djelatnosti</item>
    </derivirana_varijabla>
  </DomainObject.Predmet.ProtuStrankaListNazivFormated>
  <DomainObject.Predmet.ProtuStrankaListNazivFormatedOIB>
    <izvorni_sadrzaj>
      <item>BOŽUR, društvo s ograničenom odgovornošću za uvoz-izvoz, proizvodnju, trgovinu i uslužne djelatnosti, OIB 30820026999</item>
    </izvorni_sadrzaj>
    <derivirana_varijabla naziv="DomainObject.Predmet.ProtuStrankaListNazivFormatedOIB_1">
      <item>BOŽUR, društvo s ograničenom odgovornošću za uvoz-izvoz, proizvodnju, trgovinu i uslužne djelatnosti, OIB 30820026999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BOŽUR, društvo s ograničenom odgovornošću za uvoz-izvoz, proizvodnju, trgovinu i uslužne djelatnosti</izvorni_sadrzaj>
    <derivirana_varijabla naziv="DomainObject.Predmet.ProtustrankaIDrugi_1">BOŽUR, društvo s ograničenom odgovornošću za uvoz-izvoz, proizvodnju, trgovinu i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BOŽUR, društvo s ograničenom odgovornošću za uvoz-izvoz, proizvodnju, trgovinu i uslužne djelatnosti, OIB 30820026999, 21232 Bisko</izvorni_sadrzaj>
    <derivirana_varijabla naziv="DomainObject.Predmet.ProtustrankaIDrugiAdressOIB_1">BOŽUR, društvo s ograničenom odgovornošću za uvoz-izvoz, proizvodnju, trgovinu i uslužne djelatnosti, OIB 30820026999,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BOŽUR, društvo s ograničenom odgovornošću za uvoz-izvoz, proizvodnju, trgovinu i uslužne djelatnosti</item>
      <item>FINANCIJSKA AGENCIJA, RC SPLIT</item>
    </izvorni_sadrzaj>
    <derivirana_varijabla naziv="DomainObject.Predmet.SudioniciListNaziv_1">
      <item>BOŽUR, društvo s ograničenom odgovornošću za uvoz-izvoz, proizvodnju, trgovinu i uslužne djelatnosti</item>
      <item>FINANCIJSKA AGENCIJA, RC SPLIT</item>
    </derivirana_varijabla>
  </DomainObject.Predmet.SudioniciListNaziv>
  <DomainObject.Predmet.SudioniciListAdressOIB>
    <izvorni_sadrzaj>
      <item>BOŽUR, društvo s ograničenom odgovornošću za uvoz-izvoz, proizvodnju, trgovinu i uslužne djelatnosti, OIB 30820026999, 21232 Bisko</item>
      <item>FINANCIJSKA AGENCIJA, RC SPLIT, OIB 85821130368, Mažuranićevo šetalište 24 b,21000 Split</item>
    </izvorni_sadrzaj>
    <derivirana_varijabla naziv="DomainObject.Predmet.SudioniciListAdressOIB_1">
      <item>BOŽUR, društvo s ograničenom odgovornošću za uvoz-izvoz, proizvodnju, trgovinu i uslužne djelatnosti, OIB 30820026999, 21232 Bisko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30820026999</item>
      <item>, OIB 85821130368</item>
    </izvorni_sadrzaj>
    <derivirana_varijabla naziv="DomainObject.Predmet.SudioniciListNazivOIB_1">
      <item>, OIB 30820026999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E845E-1AB3-409D-8AEF-C93FF140D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4218</properties:Characters>
  <properties:Lines>110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2016-05-03T08:14:00Z</dcterms:created>
  <dc:creator>wsadmin</dc:creator>
  <cp:lastModifiedBy>Goran Radanović</cp:lastModifiedBy>
  <cp:lastPrinted>2016-04-29T11:05:00Z</cp:lastPrinted>
  <dcterms:modified xmlns:xsi="http://www.w3.org/2001/XMLSchema-instance" xsi:type="dcterms:W3CDTF">2016-05-04T10:14:00Z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