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e2a599" w14:paraId="7e2a599" w:rsidRDefault="00423B95" w:rsidP="00423B95" w:rsidR="00423B95">
      <w:pPr>
        <w15:collapsed w:val="false"/>
      </w:pPr>
      <w:bookmarkStart w:name="_GoBack" w:id="0"/>
      <w:bookmarkEnd w:id="0"/>
      <w:r>
        <w:tab/>
      </w:r>
      <w:r>
        <w:tab/>
      </w:r>
      <w:r>
        <w:tab/>
      </w:r>
      <w:r>
        <w:tab/>
      </w:r>
      <w:r>
        <w:tab/>
      </w:r>
      <w:r>
        <w:tab/>
      </w:r>
      <w:r>
        <w:tab/>
      </w:r>
      <w:r>
        <w:tab/>
      </w:r>
      <w:r>
        <w:tab/>
      </w:r>
      <w:r>
        <w:tab/>
        <w:t>1.St-49/2012-</w:t>
      </w:r>
      <w:r w:rsidR="002E53F5">
        <w:t>1815</w:t>
      </w:r>
    </w:p>
    <w:p w:rsidRDefault="00423B95" w:rsidP="00423B95" w:rsidR="00423B95">
      <w:pPr>
        <w:rPr>
          <w:noProof/>
          <w:lang w:eastAsia="hr-HR"/>
        </w:rPr>
      </w:pPr>
    </w:p>
    <w:p w:rsidRDefault="00423B95" w:rsidP="00423B95" w:rsidR="00423B95">
      <w:r>
        <w:rPr>
          <w:noProof/>
          <w:lang w:eastAsia="hr-HR"/>
        </w:rPr>
        <w:drawing>
          <wp:inline distR="0" distL="0" distB="0" distT="0">
            <wp:extent cy="962025" cx="723265"/>
            <wp:effectExtent b="9525" r="63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p>
    <w:p w:rsidRDefault="00423B95" w:rsidP="00423B95" w:rsidR="00423B95">
      <w:r>
        <w:t>REPUBLIKA HRVATSKA</w:t>
      </w:r>
    </w:p>
    <w:p w:rsidRDefault="00423B95" w:rsidP="00423B95" w:rsidR="00423B95">
      <w:r>
        <w:t xml:space="preserve">TRGOVAČKI SUD U SPLITU </w:t>
      </w:r>
    </w:p>
    <w:p w:rsidRDefault="00423B95" w:rsidP="00423B95" w:rsidR="00423B95">
      <w:r>
        <w:t xml:space="preserve">Split, </w:t>
      </w:r>
      <w:proofErr w:type="spellStart"/>
      <w:r>
        <w:t>Sukoišanska</w:t>
      </w:r>
      <w:proofErr w:type="spellEnd"/>
      <w:r>
        <w:t xml:space="preserve"> 6</w:t>
      </w:r>
      <w:r>
        <w:tab/>
      </w:r>
      <w:r>
        <w:tab/>
      </w:r>
      <w:r>
        <w:tab/>
      </w:r>
      <w:r>
        <w:tab/>
      </w:r>
      <w:r>
        <w:tab/>
      </w:r>
      <w:r>
        <w:tab/>
      </w:r>
      <w:r>
        <w:tab/>
      </w:r>
    </w:p>
    <w:p w:rsidRDefault="00423B95" w:rsidP="00423B95" w:rsidR="00423B95">
      <w:r>
        <w:tab/>
      </w:r>
      <w:r>
        <w:tab/>
      </w:r>
      <w:r>
        <w:tab/>
      </w:r>
      <w:r>
        <w:tab/>
      </w:r>
    </w:p>
    <w:p w:rsidRDefault="00423B95" w:rsidP="00423B95" w:rsidR="00423B95">
      <w:pPr>
        <w:jc w:val="center"/>
      </w:pPr>
      <w:r>
        <w:t>R E P U B L I K A  H R V A T S K A</w:t>
      </w:r>
    </w:p>
    <w:p w:rsidRDefault="00423B95" w:rsidP="00423B95" w:rsidR="00423B95">
      <w:pPr>
        <w:jc w:val="center"/>
      </w:pPr>
    </w:p>
    <w:p w:rsidRDefault="00423B95" w:rsidP="00423B95" w:rsidR="00423B95">
      <w:pPr>
        <w:jc w:val="center"/>
      </w:pPr>
      <w:r>
        <w:t>R J E Š E N J E</w:t>
      </w:r>
    </w:p>
    <w:p w:rsidRDefault="00423B95" w:rsidP="00423B95" w:rsidR="00423B95">
      <w:r>
        <w:tab/>
      </w:r>
    </w:p>
    <w:p w:rsidRDefault="00423B95" w:rsidP="00423B95" w:rsidR="00423B95">
      <w:pPr>
        <w:ind w:firstLine="708"/>
        <w:jc w:val="both"/>
      </w:pPr>
      <w:r>
        <w:t xml:space="preserve">Trgovački sud u Splitu, po sucu ovog suda Velimiru Vukoviću, kao stečajnom sucu, u stečajnom postupku nad dužnikom  DALMACIJAVINO d.d. za proizvodnju i promet alkoholnih i bezalkoholnih pića – u stečaju, Split, Obala kneza Domagoja 15, OIB: 07837847925, zastupanog po stečajnoj upraviteljici Nataliji Mladineo iz Splita, Viška 24,  dana 31. siječnja  2019.   </w:t>
      </w:r>
    </w:p>
    <w:p w:rsidRDefault="00423B95" w:rsidP="00423B95" w:rsidR="00423B95">
      <w:pPr>
        <w:jc w:val="center"/>
      </w:pPr>
      <w:r>
        <w:t>r i j e š i o     j e</w:t>
      </w:r>
    </w:p>
    <w:p w:rsidRDefault="00423B95" w:rsidP="00423B95" w:rsidR="00423B95"/>
    <w:p w:rsidRDefault="00423B95" w:rsidP="00937F42" w:rsidR="00937F42">
      <w:pPr>
        <w:spacing w:before="60"/>
        <w:ind w:firstLine="720"/>
        <w:jc w:val="both"/>
      </w:pPr>
      <w:r>
        <w:t xml:space="preserve">I. </w:t>
      </w:r>
      <w:r>
        <w:tab/>
        <w:t xml:space="preserve">Kupcu  </w:t>
      </w:r>
      <w:r w:rsidR="00937F42">
        <w:t xml:space="preserve">OŠTRC d.o.o. Zagreb, </w:t>
      </w:r>
      <w:proofErr w:type="spellStart"/>
      <w:r w:rsidR="00937F42">
        <w:rPr>
          <w:bCs/>
        </w:rPr>
        <w:t>Dežmanova</w:t>
      </w:r>
      <w:proofErr w:type="spellEnd"/>
      <w:r w:rsidR="00937F42">
        <w:rPr>
          <w:bCs/>
        </w:rPr>
        <w:t xml:space="preserve"> 5, OIB: 74171273839</w:t>
      </w:r>
      <w:r>
        <w:t xml:space="preserve">,  dosuđuje se nekretnina stečajnog dužnika DALMACIJAVINO d.d. za proizvodnju i promet alkoholnih i bezalkoholnih pića – u stečaju, Split, Obala kneza Domagoja 15, OIB: 07837847925  i to:  </w:t>
      </w:r>
      <w:r w:rsidR="00937F42">
        <w:t xml:space="preserve">:  kat. čest. 7611/11 </w:t>
      </w:r>
      <w:proofErr w:type="spellStart"/>
      <w:r w:rsidR="00937F42">
        <w:t>Z.U</w:t>
      </w:r>
      <w:proofErr w:type="spellEnd"/>
      <w:r w:rsidR="00937F42">
        <w:t xml:space="preserve">. 7762 K.O. Zadar, </w:t>
      </w:r>
      <w:r w:rsidR="00B147EC">
        <w:t xml:space="preserve">površine 504 m2, </w:t>
      </w:r>
      <w:r w:rsidR="00937F42">
        <w:t>za kupoprodajnu cijenu u iznosu od 197.200,00 kn.</w:t>
      </w:r>
    </w:p>
    <w:p w:rsidRDefault="00423B95" w:rsidP="00423B95" w:rsidR="00423B95">
      <w:pPr>
        <w:jc w:val="both"/>
      </w:pPr>
    </w:p>
    <w:p w:rsidRDefault="00423B95" w:rsidP="00423B95" w:rsidR="00423B95">
      <w:pPr>
        <w:jc w:val="both"/>
      </w:pPr>
      <w:r>
        <w:t>II.</w:t>
      </w:r>
      <w:r>
        <w:tab/>
        <w:t xml:space="preserve">Predmetna nekretnina iz </w:t>
      </w:r>
      <w:proofErr w:type="spellStart"/>
      <w:r>
        <w:t>toč</w:t>
      </w:r>
      <w:proofErr w:type="spellEnd"/>
      <w:r>
        <w:t>. I.  izreke  ovog rješenja  predat će se kupcu</w:t>
      </w:r>
      <w:r w:rsidR="00937F42">
        <w:t xml:space="preserve"> OŠTRC d.o.o. Zagreb, </w:t>
      </w:r>
      <w:proofErr w:type="spellStart"/>
      <w:r w:rsidR="00937F42">
        <w:rPr>
          <w:bCs/>
        </w:rPr>
        <w:t>Dežmanova</w:t>
      </w:r>
      <w:proofErr w:type="spellEnd"/>
      <w:r w:rsidR="00937F42">
        <w:rPr>
          <w:bCs/>
        </w:rPr>
        <w:t xml:space="preserve"> 5, OIB: 74171273839</w:t>
      </w:r>
      <w:r>
        <w:t xml:space="preserve">,  nakon pravomoćnosti ovog  rješenja i nakon što kupac  položi </w:t>
      </w:r>
      <w:proofErr w:type="spellStart"/>
      <w:r>
        <w:t>kupovninu</w:t>
      </w:r>
      <w:proofErr w:type="spellEnd"/>
      <w:r>
        <w:t xml:space="preserve">. </w:t>
      </w:r>
    </w:p>
    <w:p w:rsidRDefault="00423B95" w:rsidP="00423B95" w:rsidR="00423B95"/>
    <w:p w:rsidRDefault="00423B95" w:rsidP="00423B95" w:rsidR="00423B95">
      <w:pPr>
        <w:jc w:val="both"/>
      </w:pPr>
      <w:r>
        <w:t>III.</w:t>
      </w:r>
      <w:r>
        <w:tab/>
        <w:t xml:space="preserve">Kupac  </w:t>
      </w:r>
      <w:r w:rsidR="00937F42">
        <w:t xml:space="preserve">OŠTRC d.o.o. Zagreb, </w:t>
      </w:r>
      <w:proofErr w:type="spellStart"/>
      <w:r w:rsidR="00937F42">
        <w:rPr>
          <w:bCs/>
        </w:rPr>
        <w:t>Dežmanova</w:t>
      </w:r>
      <w:proofErr w:type="spellEnd"/>
      <w:r w:rsidR="00937F42">
        <w:rPr>
          <w:bCs/>
        </w:rPr>
        <w:t xml:space="preserve"> 5, OIB: 74171273839</w:t>
      </w:r>
      <w:r>
        <w:t xml:space="preserve">,  dužna je u odnosu na nekretninu iz točke I ovog rješenja položiti </w:t>
      </w:r>
      <w:proofErr w:type="spellStart"/>
      <w:r>
        <w:t>kupovninu</w:t>
      </w:r>
      <w:proofErr w:type="spellEnd"/>
      <w:r>
        <w:t xml:space="preserve"> u iznosu od </w:t>
      </w:r>
      <w:r w:rsidR="00937F42">
        <w:t xml:space="preserve">197.200,00 </w:t>
      </w:r>
      <w:r>
        <w:t xml:space="preserve">kn umanjen za iznos uplaćene jamčevine od  </w:t>
      </w:r>
      <w:r w:rsidR="00937F42">
        <w:t xml:space="preserve">19.720,00 </w:t>
      </w:r>
      <w:r>
        <w:t>kn, u roku od 30 dana računajući od dana pravomoćnosti rješenja o dosudi i to  na račun Sudskog depozita Trgovačkog suda u Splitu  IBAN: HR1623900011300000 664, Model: HR02 kod Hrvatske Poštanske Banke s naznakom za spis 1. St-49/2012.</w:t>
      </w:r>
    </w:p>
    <w:p w:rsidRDefault="00423B95" w:rsidP="00423B95" w:rsidR="00423B95"/>
    <w:p w:rsidRDefault="00423B95" w:rsidP="00423B95" w:rsidR="00423B95">
      <w:pPr>
        <w:jc w:val="both"/>
      </w:pPr>
      <w:r>
        <w:t xml:space="preserve"> IV.</w:t>
      </w:r>
      <w:r>
        <w:tab/>
        <w:t>Nakon pravomoćnosti ovog rješenja  i nakon što kupac</w:t>
      </w:r>
      <w:r w:rsidR="00937F42">
        <w:t xml:space="preserve"> OŠTRC d.o.o. Zagreb, </w:t>
      </w:r>
      <w:proofErr w:type="spellStart"/>
      <w:r w:rsidR="00937F42">
        <w:rPr>
          <w:bCs/>
        </w:rPr>
        <w:t>Dežmanova</w:t>
      </w:r>
      <w:proofErr w:type="spellEnd"/>
      <w:r w:rsidR="00937F42">
        <w:rPr>
          <w:bCs/>
        </w:rPr>
        <w:t xml:space="preserve"> 5, OIB: 74171273839</w:t>
      </w:r>
      <w:r>
        <w:t xml:space="preserve">, u cijelosti položi </w:t>
      </w:r>
      <w:proofErr w:type="spellStart"/>
      <w:r>
        <w:t>kupovninu</w:t>
      </w:r>
      <w:proofErr w:type="spellEnd"/>
      <w:r>
        <w:t xml:space="preserve">, Općinski sud u </w:t>
      </w:r>
      <w:r w:rsidR="000E3654">
        <w:t>Zadru</w:t>
      </w:r>
      <w:r>
        <w:t xml:space="preserve">, zemljišnoknjižni odjel </w:t>
      </w:r>
      <w:r w:rsidR="000E3654">
        <w:t>Zadar</w:t>
      </w:r>
      <w:r>
        <w:t xml:space="preserve"> izvršit će upis prava vlasništva predmetne nekretnine, pobliže opisane u točki I. izreke ovog rješenja, u korist kupca</w:t>
      </w:r>
      <w:r w:rsidR="000E3654">
        <w:t xml:space="preserve"> OŠTRC d.o.o. Zagreb, </w:t>
      </w:r>
      <w:proofErr w:type="spellStart"/>
      <w:r w:rsidR="000E3654">
        <w:rPr>
          <w:bCs/>
        </w:rPr>
        <w:t>Dežmanova</w:t>
      </w:r>
      <w:proofErr w:type="spellEnd"/>
      <w:r w:rsidR="000E3654">
        <w:rPr>
          <w:bCs/>
        </w:rPr>
        <w:t xml:space="preserve"> 5, OIB: 74171273839</w:t>
      </w:r>
      <w:r>
        <w:t xml:space="preserve">  te brisanje svih prava i tereta koji prestaju prodajom nekretnine po pravilima Ovršnog zakona. </w:t>
      </w:r>
    </w:p>
    <w:p w:rsidRDefault="00423B95" w:rsidP="00423B95" w:rsidR="00423B95"/>
    <w:p w:rsidRDefault="00423B95" w:rsidP="00423B95" w:rsidR="00423B95">
      <w:pPr>
        <w:jc w:val="both"/>
      </w:pPr>
      <w:r>
        <w:t>V.</w:t>
      </w:r>
      <w:r>
        <w:tab/>
        <w:t xml:space="preserve">Općinski sud u </w:t>
      </w:r>
      <w:r w:rsidR="000E3654">
        <w:t>Zadru</w:t>
      </w:r>
      <w:r>
        <w:t xml:space="preserve">, zemljišnoknjižni odjel </w:t>
      </w:r>
      <w:r w:rsidR="000E3654">
        <w:t>Zadar</w:t>
      </w:r>
      <w:r>
        <w:t xml:space="preserve">, obavit će upise iz  </w:t>
      </w:r>
      <w:proofErr w:type="spellStart"/>
      <w:r>
        <w:t>toč</w:t>
      </w:r>
      <w:proofErr w:type="spellEnd"/>
      <w:r>
        <w:t xml:space="preserve">. IV. izreke ovog rješenja na temelju pravomoćnog rješenja o dosudi te potvrde ovog  suda da je kupac u cijelosti platio </w:t>
      </w:r>
      <w:proofErr w:type="spellStart"/>
      <w:r>
        <w:t>kupovninu</w:t>
      </w:r>
      <w:proofErr w:type="spellEnd"/>
      <w:r>
        <w:t xml:space="preserve"> za predmetnu nekretninu. </w:t>
      </w:r>
    </w:p>
    <w:p w:rsidRDefault="00423B95" w:rsidP="00423B95" w:rsidR="00423B95"/>
    <w:p w:rsidRDefault="00423B95" w:rsidP="00423B95" w:rsidR="00423B95"/>
    <w:p w:rsidRDefault="00423B95" w:rsidP="00423B95" w:rsidR="00423B95">
      <w:r>
        <w:tab/>
      </w:r>
      <w:r>
        <w:tab/>
      </w:r>
      <w:r>
        <w:tab/>
      </w:r>
      <w:r>
        <w:tab/>
      </w:r>
      <w:r>
        <w:tab/>
      </w:r>
      <w:r>
        <w:tab/>
        <w:t>2</w:t>
      </w:r>
      <w:r>
        <w:tab/>
      </w:r>
      <w:r>
        <w:tab/>
      </w:r>
      <w:r>
        <w:tab/>
      </w:r>
      <w:r>
        <w:tab/>
        <w:t>1.St-49/2012-</w:t>
      </w:r>
      <w:r w:rsidR="002E53F5">
        <w:t>1815</w:t>
      </w:r>
    </w:p>
    <w:p w:rsidRDefault="00A12C02" w:rsidP="00423B95" w:rsidR="00A12C02">
      <w:pPr>
        <w:rPr>
          <w:b/>
        </w:rPr>
      </w:pPr>
    </w:p>
    <w:p w:rsidRDefault="00423B95" w:rsidP="00423B95" w:rsidR="00423B95">
      <w:pPr>
        <w:jc w:val="both"/>
      </w:pPr>
      <w:r>
        <w:t>VI.</w:t>
      </w:r>
      <w:r>
        <w:tab/>
        <w:t xml:space="preserve">Primjerak ovog rješenja biti će dostavljen Općinskom sudu u </w:t>
      </w:r>
      <w:r w:rsidR="000E3654">
        <w:t>Zadru</w:t>
      </w:r>
      <w:r>
        <w:t xml:space="preserve">, zemljišnoknjižni odjel </w:t>
      </w:r>
      <w:r w:rsidR="000E3654">
        <w:t>Zadar</w:t>
      </w:r>
      <w:r>
        <w:t xml:space="preserve">, radi  zabilježbe  ovog rješenja u zemljišne knjige. </w:t>
      </w:r>
    </w:p>
    <w:p w:rsidRDefault="00423B95" w:rsidP="00423B95" w:rsidR="00423B95"/>
    <w:p w:rsidRDefault="00423B95" w:rsidP="00423B95" w:rsidR="00423B95">
      <w:r>
        <w:t>VII.</w:t>
      </w:r>
      <w:r>
        <w:tab/>
        <w:t xml:space="preserve">Ovo rješenje biti će istaknuto na Mrežnoj stranici e-oglasna ploča sudova. </w:t>
      </w:r>
    </w:p>
    <w:p w:rsidRDefault="00423B95" w:rsidP="00423B95" w:rsidR="00423B95"/>
    <w:p w:rsidRDefault="00423B95" w:rsidP="00423B95" w:rsidR="00423B95">
      <w:pPr>
        <w:jc w:val="center"/>
      </w:pPr>
      <w:r>
        <w:t xml:space="preserve">Obrazloženje </w:t>
      </w:r>
    </w:p>
    <w:p w:rsidRDefault="00423B95" w:rsidP="00423B95" w:rsidR="00423B95"/>
    <w:p w:rsidRDefault="00423B95" w:rsidP="00423B95" w:rsidR="00423B95">
      <w:pPr>
        <w:jc w:val="both"/>
      </w:pPr>
      <w:r>
        <w:tab/>
        <w:t>Rješenjem ovog suda br. 4. St-49/2012 od 10. svibnja 2012. godine otvoren stečajni postupak nad stečajnim dužnikom DALMACIJAVINO d.d. za proizvodnju i promet alkoholnih i bezalkoholnih pića – u stečaju, Split, Obala kneza Domagoja 15, OIB: 07837847925. Tijekom postupka za stečajnog upravitelja imenovana je  Nataliji Mladineo iz Splita, Viška 24.</w:t>
      </w:r>
    </w:p>
    <w:p w:rsidRDefault="00423B95" w:rsidP="00423B95" w:rsidR="00423B95">
      <w:pPr>
        <w:ind w:firstLine="708"/>
      </w:pPr>
    </w:p>
    <w:p w:rsidRDefault="00423B95" w:rsidP="00423B95" w:rsidR="00423B95">
      <w:pPr>
        <w:jc w:val="both"/>
      </w:pPr>
      <w:r>
        <w:tab/>
        <w:t xml:space="preserve">U naprijed navedenom stečajnom postupku  odlukom Skupštine vjerovnika od 21. studenog 2017. godine, a temeljem odredbi čl. 164. Stečajnog zakona  ( NN 44/96 do 25/12- dalje SZ) određena je prodaja  u stečajnom postupku uz odgovarajuću primjenu odredaba Ovršnog zakona nekretnina stečajnog dužnika i to: </w:t>
      </w:r>
    </w:p>
    <w:p w:rsidRDefault="00423B95" w:rsidP="00423B95" w:rsidR="00423B95">
      <w:pPr>
        <w:spacing w:before="60"/>
        <w:ind w:firstLine="720"/>
        <w:jc w:val="both"/>
      </w:pPr>
      <w:r>
        <w:t xml:space="preserve">- kat. čest. </w:t>
      </w:r>
      <w:proofErr w:type="spellStart"/>
      <w:r>
        <w:t>zgr</w:t>
      </w:r>
      <w:proofErr w:type="spellEnd"/>
      <w:r>
        <w:t xml:space="preserve">. 1335, kat. čest. 4451 te kat. čest. 4453/5 </w:t>
      </w:r>
      <w:proofErr w:type="spellStart"/>
      <w:r>
        <w:t>Z.U</w:t>
      </w:r>
      <w:proofErr w:type="spellEnd"/>
      <w:r>
        <w:t>. 6872 K.O. Stari Grad, ukupne površine 3873 m2</w:t>
      </w:r>
    </w:p>
    <w:p w:rsidRDefault="00423B95" w:rsidP="00423B95" w:rsidR="00423B95">
      <w:pPr>
        <w:spacing w:before="60"/>
        <w:ind w:firstLine="720"/>
        <w:jc w:val="both"/>
      </w:pPr>
      <w:r>
        <w:t xml:space="preserve">- kat. čest. 7611/11 </w:t>
      </w:r>
      <w:proofErr w:type="spellStart"/>
      <w:r>
        <w:t>Z.U</w:t>
      </w:r>
      <w:proofErr w:type="spellEnd"/>
      <w:r>
        <w:t>. 7762 K.O. Zadar</w:t>
      </w:r>
      <w:r w:rsidR="00B147EC">
        <w:t>, površine 504 m2</w:t>
      </w:r>
    </w:p>
    <w:p w:rsidRDefault="00423B95" w:rsidP="00423B95" w:rsidR="00423B95">
      <w:pPr>
        <w:spacing w:before="60"/>
        <w:jc w:val="both"/>
      </w:pPr>
      <w:r>
        <w:t xml:space="preserve">prikupljanjem pisanih ponuda, a budući te nekretnine nisu opterećene </w:t>
      </w:r>
      <w:proofErr w:type="spellStart"/>
      <w:r>
        <w:t>razlučnim</w:t>
      </w:r>
      <w:proofErr w:type="spellEnd"/>
      <w:r>
        <w:t xml:space="preserve"> pravom.</w:t>
      </w:r>
    </w:p>
    <w:p w:rsidRDefault="00423B95" w:rsidP="00423B95" w:rsidR="00423B95"/>
    <w:p w:rsidRDefault="00423B95" w:rsidP="00423B95" w:rsidR="00423B95">
      <w:pPr>
        <w:jc w:val="both"/>
      </w:pPr>
      <w:r>
        <w:tab/>
      </w:r>
      <w:r>
        <w:tab/>
        <w:t>Na dražbenom ročištu  održanom kod ovog suda dana 3</w:t>
      </w:r>
      <w:r w:rsidR="000E3654">
        <w:t>1</w:t>
      </w:r>
      <w:r>
        <w:t>. s</w:t>
      </w:r>
      <w:r w:rsidR="000E3654">
        <w:t>iječnja</w:t>
      </w:r>
      <w:r>
        <w:t xml:space="preserve">  201</w:t>
      </w:r>
      <w:r w:rsidR="000E3654">
        <w:t>9</w:t>
      </w:r>
      <w:r>
        <w:t xml:space="preserve">. godine  ponuditelj </w:t>
      </w:r>
      <w:r w:rsidR="000E3654">
        <w:t xml:space="preserve">OŠTRC d.o.o. Zagreb, </w:t>
      </w:r>
      <w:proofErr w:type="spellStart"/>
      <w:r w:rsidR="000E3654">
        <w:rPr>
          <w:bCs/>
        </w:rPr>
        <w:t>Dežmanova</w:t>
      </w:r>
      <w:proofErr w:type="spellEnd"/>
      <w:r w:rsidR="000E3654">
        <w:rPr>
          <w:bCs/>
        </w:rPr>
        <w:t xml:space="preserve"> 5, OIB: 74171273839</w:t>
      </w:r>
      <w:r>
        <w:t>,  kao jedini ponuditelj stavio je ponudu  u odnosu na nekretninu i to:</w:t>
      </w:r>
      <w:r w:rsidR="00541481">
        <w:t xml:space="preserve"> kat. čest. 7611/11 </w:t>
      </w:r>
      <w:proofErr w:type="spellStart"/>
      <w:r w:rsidR="00541481">
        <w:t>Z.U</w:t>
      </w:r>
      <w:proofErr w:type="spellEnd"/>
      <w:r w:rsidR="00541481">
        <w:t>. 7762 K.O. Zadar</w:t>
      </w:r>
      <w:r>
        <w:t>,</w:t>
      </w:r>
      <w:r w:rsidR="00B147EC">
        <w:t xml:space="preserve">  </w:t>
      </w:r>
      <w:r>
        <w:t xml:space="preserve">za kupoprodajnu cijenu u iznosu od  </w:t>
      </w:r>
      <w:r w:rsidR="00541481">
        <w:t xml:space="preserve">197.200,00 </w:t>
      </w:r>
      <w:r>
        <w:t xml:space="preserve">kn, u skladu sa uvjetima iz oglasa od </w:t>
      </w:r>
      <w:r w:rsidR="00B147EC">
        <w:t>10</w:t>
      </w:r>
      <w:r>
        <w:t>. s</w:t>
      </w:r>
      <w:r w:rsidR="00B147EC">
        <w:t>iječnja</w:t>
      </w:r>
      <w:r>
        <w:t xml:space="preserve"> 201</w:t>
      </w:r>
      <w:r w:rsidR="00B147EC">
        <w:t>9</w:t>
      </w:r>
      <w:r>
        <w:t xml:space="preserve">. godine i time ispunio uvjete da mu se dosudi predmetna nekretnina. </w:t>
      </w:r>
    </w:p>
    <w:p w:rsidRDefault="00423B95" w:rsidP="00423B95" w:rsidR="00423B95">
      <w:r>
        <w:tab/>
      </w:r>
      <w:r>
        <w:tab/>
      </w:r>
      <w:r>
        <w:tab/>
      </w:r>
      <w:r>
        <w:tab/>
      </w:r>
      <w:r>
        <w:tab/>
      </w:r>
      <w:r>
        <w:tab/>
      </w:r>
    </w:p>
    <w:p w:rsidRDefault="00423B95" w:rsidP="00423B95" w:rsidR="00423B95">
      <w:pPr>
        <w:jc w:val="both"/>
      </w:pPr>
      <w:r>
        <w:tab/>
        <w:t xml:space="preserve">Radi svega naprijed izloženog, a temeljem odredbi čl. 164  st. 4 i st. 5 Stečajnog zakona, čl. 92, čl. 93, i čl. 94 Ovršnog zakona, te odredbi 254.st.2 SZ odlučeno je kao u izreci rješenja. </w:t>
      </w:r>
      <w:r>
        <w:tab/>
      </w:r>
    </w:p>
    <w:p w:rsidRDefault="00423B95" w:rsidP="00423B95" w:rsidR="00423B95">
      <w:pPr>
        <w:ind w:firstLine="708" w:left="1416"/>
      </w:pPr>
      <w:r>
        <w:t>U Splitu, dana  3</w:t>
      </w:r>
      <w:r w:rsidR="00541481">
        <w:t>1</w:t>
      </w:r>
      <w:r>
        <w:t>. s</w:t>
      </w:r>
      <w:r w:rsidR="00541481">
        <w:t>iječnja</w:t>
      </w:r>
      <w:r>
        <w:t xml:space="preserve">  201</w:t>
      </w:r>
      <w:r w:rsidR="00541481">
        <w:t>9</w:t>
      </w:r>
      <w:r>
        <w:t xml:space="preserve">. </w:t>
      </w:r>
    </w:p>
    <w:p w:rsidRDefault="00423B95" w:rsidP="00423B95" w:rsidR="00423B95">
      <w:r>
        <w:tab/>
      </w:r>
      <w:r>
        <w:tab/>
      </w:r>
      <w:r>
        <w:tab/>
      </w:r>
      <w:r>
        <w:tab/>
      </w:r>
      <w:r>
        <w:tab/>
      </w:r>
      <w:r>
        <w:tab/>
      </w:r>
      <w:r>
        <w:tab/>
      </w:r>
      <w:r>
        <w:tab/>
      </w:r>
      <w:r>
        <w:tab/>
        <w:t>S U D A C</w:t>
      </w:r>
    </w:p>
    <w:p w:rsidRDefault="00423B95" w:rsidP="00423B95" w:rsidR="00423B95"/>
    <w:p w:rsidRDefault="00423B95" w:rsidP="00423B95" w:rsidR="00423B95">
      <w:r>
        <w:tab/>
      </w:r>
      <w:r>
        <w:tab/>
      </w:r>
      <w:r>
        <w:tab/>
      </w:r>
      <w:r>
        <w:tab/>
      </w:r>
      <w:r>
        <w:tab/>
      </w:r>
      <w:r>
        <w:tab/>
      </w:r>
      <w:r>
        <w:tab/>
      </w:r>
      <w:r>
        <w:tab/>
      </w:r>
      <w:r>
        <w:tab/>
        <w:t>Velimir Vuković  v.r.</w:t>
      </w:r>
    </w:p>
    <w:p w:rsidRDefault="00423B95" w:rsidP="00423B95" w:rsidR="00423B95">
      <w:r>
        <w:tab/>
      </w:r>
      <w:r>
        <w:tab/>
      </w:r>
      <w:r>
        <w:tab/>
      </w:r>
      <w:r>
        <w:tab/>
      </w:r>
      <w:r>
        <w:tab/>
      </w:r>
      <w:r>
        <w:tab/>
      </w:r>
      <w:r>
        <w:tab/>
      </w:r>
      <w:r>
        <w:tab/>
      </w:r>
      <w:r>
        <w:tab/>
        <w:t xml:space="preserve">Za </w:t>
      </w:r>
      <w:proofErr w:type="spellStart"/>
      <w:r>
        <w:t>toč.otpr</w:t>
      </w:r>
      <w:proofErr w:type="spellEnd"/>
      <w:r>
        <w:t>.-</w:t>
      </w:r>
      <w:proofErr w:type="spellStart"/>
      <w:r>
        <w:t>ovl</w:t>
      </w:r>
      <w:proofErr w:type="spellEnd"/>
      <w:r>
        <w:t>. službenik</w:t>
      </w:r>
    </w:p>
    <w:p w:rsidRDefault="00423B95" w:rsidP="00423B95" w:rsidR="00423B95">
      <w:pPr>
        <w:ind w:firstLine="708" w:left="5664"/>
      </w:pPr>
      <w:r>
        <w:tab/>
      </w:r>
      <w:r>
        <w:tab/>
      </w:r>
      <w:r>
        <w:tab/>
      </w:r>
    </w:p>
    <w:p w:rsidRDefault="00423B95" w:rsidP="00423B95" w:rsidR="00423B95">
      <w:r>
        <w:t xml:space="preserve">POUKA O PRAVNOM LIJEKU: </w:t>
      </w:r>
    </w:p>
    <w:p w:rsidRDefault="00423B95" w:rsidP="00423B95" w:rsidR="00423B95">
      <w:pPr>
        <w:jc w:val="both"/>
      </w:pPr>
      <w:r>
        <w:t>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pisanim putem u tri primjerka, a o istoj odlučuje Visoki trgovački sud Republike Hrvatske.</w:t>
      </w:r>
    </w:p>
    <w:p w:rsidRDefault="00423B95" w:rsidP="00423B95" w:rsidR="00423B95"/>
    <w:p w:rsidRDefault="00423B95" w:rsidP="00423B95" w:rsidR="00423B95"/>
    <w:p w:rsidRDefault="00F53219" w:rsidR="00F53219"/>
    <w:sectPr w:rsidR="00F53219">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23B95"/>
    <w:rsid w:val="000E3654"/>
    <w:rsid w:val="002E53F5"/>
    <w:rsid w:val="00423B95"/>
    <w:rsid w:val="00541481"/>
    <w:rsid w:val="00937F42"/>
    <w:rsid w:val="00A12C02"/>
    <w:rsid w:val="00B147EC"/>
    <w:rsid w:val="00C37E95"/>
    <w:rsid w:val="00D75E72"/>
    <w:rsid w:val="00E00271"/>
    <w:rsid w:val="00F5321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HAnsi" w:cs="Times New Roman" w:hAnsi="Times New Roman" w:ascii="Times New Roman"/>
        <w:sz w:val="24"/>
        <w:szCs w:val="24"/>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423B95"/>
    <w:rPr>
      <w:rFonts w:cstheme="minorBidi"/>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423B95"/>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23B95"/>
    <w:rPr>
      <w:rFonts w:cs="Tahoma" w:hAnsi="Tahoma" w:ascii="Tahoma"/>
      <w:sz w:val="16"/>
      <w:szCs w:val="16"/>
    </w:rPr>
  </w:style>
  <w:style w:styleId="Odlomakpopisa" w:type="paragraph">
    <w:name w:val="List Paragraph"/>
    <w:basedOn w:val="Normal"/>
    <w:uiPriority w:val="34"/>
    <w:qFormat/>
    <w:rsid w:val="002E53F5"/>
    <w:pPr>
      <w:ind w:left="720"/>
      <w:contextualSpacing/>
    </w:pPr>
  </w:style>
  <w:style w:styleId="Tekstrezerviranogmjesta" w:type="character">
    <w:name w:val="Placeholder Text"/>
    <w:basedOn w:val="Zadanifontodlomka"/>
    <w:uiPriority w:val="99"/>
    <w:semiHidden/>
    <w:rsid w:val="00E00271"/>
    <w:rPr>
      <w:color w:val="808080"/>
      <w:bdr w:space="0" w:sz="0" w:color="auto" w:val="none"/>
      <w:shd w:fill="auto" w:color="auto" w:val="clear"/>
    </w:rPr>
  </w:style>
  <w:style w:customStyle="true" w:styleId="eSPISCCParagraphDefaultFont" w:type="character">
    <w:name w:val="eSPIS_CC_Paragraph Default Font"/>
    <w:basedOn w:val="Zadanifontodlomka"/>
    <w:rsid w:val="00E0027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00271"/>
    <w:rPr>
      <w:bdr w:space="0" w:sz="0" w:color="auto" w:val="none"/>
      <w:shd w:fill="FFFFCC" w:color="auto" w:val="clear"/>
      <w:lang w:val="hr-HR"/>
    </w:rPr>
  </w:style>
  <w:style w:customStyle="true" w:styleId="PozadinaSvijetloCrvena" w:type="character">
    <w:name w:val="Pozadina_SvijetloCrvena"/>
    <w:basedOn w:val="eSPISCCParagraphDefaultFont"/>
    <w:rsid w:val="00E0027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0027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heme="minorHAnsi" w:hAnsi="Times New Roman"/>
        <w:sz w:val="24"/>
        <w:szCs w:val="24"/>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23B95"/>
    <w:rPr>
      <w:rFonts w:cstheme="minorBidi"/>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423B95"/>
    <w:rPr>
      <w:rFonts w:ascii="Tahoma" w:cs="Tahoma" w:hAnsi="Tahoma"/>
      <w:sz w:val="16"/>
      <w:szCs w:val="16"/>
    </w:rPr>
  </w:style>
  <w:style w:customStyle="1" w:styleId="TekstbaloniaChar" w:type="character">
    <w:name w:val="Tekst balončića Char"/>
    <w:basedOn w:val="Zadanifontodlomka"/>
    <w:link w:val="Tekstbalonia"/>
    <w:uiPriority w:val="99"/>
    <w:semiHidden/>
    <w:rsid w:val="00423B95"/>
    <w:rPr>
      <w:rFonts w:ascii="Tahoma" w:cs="Tahoma" w:hAnsi="Tahoma"/>
      <w:sz w:val="16"/>
      <w:szCs w:val="16"/>
    </w:rPr>
  </w:style>
  <w:style w:styleId="Odlomakpopisa" w:type="paragraph">
    <w:name w:val="List Paragraph"/>
    <w:basedOn w:val="Normal"/>
    <w:uiPriority w:val="34"/>
    <w:qFormat/>
    <w:rsid w:val="002E53F5"/>
    <w:pPr>
      <w:ind w:left="720"/>
      <w:contextualSpacing/>
    </w:pPr>
  </w:style>
  <w:style w:styleId="Tekstrezerviranogmjesta" w:type="character">
    <w:name w:val="Placeholder Text"/>
    <w:basedOn w:val="Zadanifontodlomka"/>
    <w:uiPriority w:val="99"/>
    <w:semiHidden/>
    <w:rsid w:val="00E00271"/>
    <w:rPr>
      <w:color w:val="808080"/>
      <w:bdr w:color="auto" w:space="0" w:sz="0" w:val="none"/>
      <w:shd w:color="auto" w:fill="auto" w:val="clear"/>
    </w:rPr>
  </w:style>
  <w:style w:customStyle="1" w:styleId="eSPISCCParagraphDefaultFont" w:type="character">
    <w:name w:val="eSPIS_CC_Paragraph Default Font"/>
    <w:basedOn w:val="Zadanifontodlomka"/>
    <w:rsid w:val="00E0027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00271"/>
    <w:rPr>
      <w:bdr w:color="auto" w:space="0" w:sz="0" w:val="none"/>
      <w:shd w:color="auto" w:fill="FFFFCC" w:val="clear"/>
      <w:lang w:val="hr-HR"/>
    </w:rPr>
  </w:style>
  <w:style w:customStyle="1" w:styleId="PozadinaSvijetloCrvena" w:type="character">
    <w:name w:val="Pozadina_SvijetloCrvena"/>
    <w:basedOn w:val="eSPISCCParagraphDefaultFont"/>
    <w:rsid w:val="00E0027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0027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84670756">
      <w:bodyDiv w:val="true"/>
      <w:marLeft w:val="0"/>
      <w:marRight w:val="0"/>
      <w:marTop w:val="0"/>
      <w:marBottom w:val="0"/>
      <w:divBdr>
        <w:top w:space="0" w:sz="0" w:color="auto" w:val="none"/>
        <w:left w:space="0" w:sz="0" w:color="auto" w:val="none"/>
        <w:bottom w:space="0" w:sz="0" w:color="auto" w:val="none"/>
        <w:right w:space="0" w:sz="0" w:color="auto" w:val="none"/>
      </w:divBdr>
    </w:div>
    <w:div w:id="156267288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31. siječnja 2019.</izvorni_sadrzaj>
    <derivirana_varijabla naziv="DomainObject.DatumDonosenjaOdluke_1">31.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St-49/2012-1815</izvorni_sadrzaj>
    <derivirana_varijabla naziv="DomainObject.Oznaka_1">St-49/2012-1815</derivirana_varijabla>
  </DomainObject.Oznaka>
  <DomainObject.DonositeljOdluke.Ime>
    <izvorni_sadrzaj>Velimir</izvorni_sadrzaj>
    <derivirana_varijabla naziv="DomainObject.DonositeljOdluke.Ime_1">Velimir</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49</izvorni_sadrzaj>
    <derivirana_varijabla naziv="DomainObject.Predmet.Broj_1">49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ožujka 2012.</izvorni_sadrzaj>
    <derivirana_varijabla naziv="DomainObject.Predmet.DatumOsnivanja_1">20. ožujka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St-49/2012</izvorni_sadrzaj>
    <derivirana_varijabla naziv="DomainObject.Predmet.OznakaBroj_1">St-49/2012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DALMACIJAVINO d.d. za proizvodnju i promet alkoholnih i bezalkoholnih pića "u stečaju"</izvorni_sadrzaj>
    <derivirana_varijabla naziv="DomainObject.Predmet.ProtustrankaFormated_1">  DALMACIJAVINO d.d. za proizvodnju i promet alkoholnih i bezalkoholnih pića "u stečaju"</derivirana_varijabla>
  </DomainObject.Predmet.ProtustrankaFormated>
  <DomainObject.Predmet.ProtustrankaFormatedOIB>
    <izvorni_sadrzaj>  DALMACIJAVINO d.d. za proizvodnju i promet alkoholnih i bezalkoholnih pića "u stečaju", OIB 07837847925</izvorni_sadrzaj>
    <derivirana_varijabla naziv="DomainObject.Predmet.ProtustrankaFormatedOIB_1">  DALMACIJAVINO d.d. za proizvodnju i promet alkoholnih i bezalkoholnih pića "u stečaju", OIB 07837847925</derivirana_varijabla>
  </DomainObject.Predmet.ProtustrankaFormatedOIB>
  <DomainObject.Predmet.ProtustrankaFormatedWithAdress>
    <izvorni_sadrzaj> DALMACIJAVINO d.d. za proizvodnju i promet alkoholnih i bezalkoholnih pića "u stečaju", Obala kneza Domagoja 15, 21000 Split</izvorni_sadrzaj>
    <derivirana_varijabla naziv="DomainObject.Predmet.ProtustrankaFormatedWithAdress_1"> DALMACIJAVINO d.d. za proizvodnju i promet alkoholnih i bezalkoholnih pića "u stečaju", Obala kneza Domagoja 15, 21000 Split</derivirana_varijabla>
  </DomainObject.Predmet.ProtustrankaFormatedWithAdress>
  <DomainObject.Predmet.ProtustrankaFormatedWithAdressOIB>
    <izvorni_sadrzaj> DALMACIJAVINO d.d. za proizvodnju i promet alkoholnih i bezalkoholnih pića "u stečaju", OIB 07837847925, Obala kneza Domagoja 15, 21000 Split</izvorni_sadrzaj>
    <derivirana_varijabla naziv="DomainObject.Predmet.ProtustrankaFormatedWithAdressOIB_1"> DALMACIJAVINO d.d. za proizvodnju i promet alkoholnih i bezalkoholnih pića "u stečaju", OIB 07837847925, Obala kneza Domagoja 15, 21000 Split</derivirana_varijabla>
  </DomainObject.Predmet.ProtustrankaFormatedWithAdressOIB>
  <DomainObject.Predmet.ProtustrankaWithAdress>
    <izvorni_sadrzaj>DALMACIJAVINO d.d. za proizvodnju i promet alkoholnih i bezalkoholnih pića "u stečaju" Obala kneza Domagoja 15, 21000 Split</izvorni_sadrzaj>
    <derivirana_varijabla naziv="DomainObject.Predmet.ProtustrankaWithAdress_1">DALMACIJAVINO d.d. za proizvodnju i promet alkoholnih i bezalkoholnih pića "u stečaju" Obala kneza Domagoja 15, 21000 Split</derivirana_varijabla>
  </DomainObject.Predmet.ProtustrankaWithAdress>
  <DomainObject.Predmet.ProtustrankaWithAdressOIB>
    <izvorni_sadrzaj>DALMACIJAVINO d.d. za proizvodnju i promet alkoholnih i bezalkoholnih pića "u stečaju", OIB 07837847925, Obala kneza Domagoja 15, 21000 Split</izvorni_sadrzaj>
    <derivirana_varijabla naziv="DomainObject.Predmet.ProtustrankaWithAdressOIB_1">DALMACIJAVINO d.d. za proizvodnju i promet alkoholnih i bezalkoholnih pića "u stečaju", OIB 07837847925, Obala kneza Domagoja 15, 21000 Split</derivirana_varijabla>
  </DomainObject.Predmet.ProtustrankaWithAdressOIB>
  <DomainObject.Predmet.ProtustrankaNazivFormated>
    <izvorni_sadrzaj>DALMACIJAVINO d.d. za proizvodnju i promet alkoholnih i bezalkoholnih pića "u stečaju"</izvorni_sadrzaj>
    <derivirana_varijabla naziv="DomainObject.Predmet.ProtustrankaNazivFormated_1">DALMACIJAVINO d.d. za proizvodnju i promet alkoholnih i bezalkoholnih pića "u stečaju"</derivirana_varijabla>
  </DomainObject.Predmet.ProtustrankaNazivFormated>
  <DomainObject.Predmet.ProtustrankaNazivFormatedOIB>
    <izvorni_sadrzaj>DALMACIJAVINO d.d. za proizvodnju i promet alkoholnih i bezalkoholnih pića "u stečaju", OIB 07837847925</izvorni_sadrzaj>
    <derivirana_varijabla naziv="DomainObject.Predmet.ProtustrankaNazivFormatedOIB_1">DALMACIJAVINO d.d. za proizvodnju i promet alkoholnih i bezalkoholnih pića "u stečaju", OIB 07837847925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Velimir Vuković</izvorni_sadrzaj>
    <derivirana_varijabla naziv="DomainObject.Predmet.Referada.Sudac_1">Velimir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 zastupanog po punomoćniku ŽUPANIJSKO DRŽAVNO ODVJETNIŠTVO U SPLITU; LUKA dioničko društvo; RAD, d.o.o. za vodoopskrbu i ostale komunalne djelatnosti; HEP-Operator distribucijskog sustava d.o.o. za distribuciju i opskrbu električne energije ELEKTRA ŠIBENI; Mara Jukić zastupanog po punomoćniku Mijo Jeličić; Ivica Bašić zastupanog po punomoćniku Mijo Jeličić; GASTRO GRUPA d.o.o. za trgovinu i usluge; AUTO HRVATSKA dioničko društvo; JADRANSKO OSIGURANJE d.d. zastupanog po punomoćniku Grgić &amp; Partneri odvjetničko društvo j.t.d.; CITY EX d.o.o. za prijenos poslovne dokumentacije zastupanog po punomoćniku Antonio Zujić; Hrvatski Telekom d.d.; CODEX SORTIUM društvo s ograničenom odgovornošću za pružanje kompleksnih konzalting usluga; SUNCE osiguranje d.d.; HRVATSKA IZVJEŠTAJNA NOVINSKA AGENCIJA; ČISTOĆA d.o.o. za komunalnu djelatnost, održavanje čistoće i odlaganje komunalnog otpada; TEXT-PAPIR d.o.o. za trgovinu i usluge; SLOBODNA DALMACIJA izdavačka i tiskarska djelatnost, dioničko društvo; ČISTOĆA društvo s ograničenom odgovornošću za obavljanje komunalnih djelatnosti održavanja čistoće i odlaganja komunaln; OPĆINA JELSA Jedinstveni upravni odjel; AUTOKUĆA BOSNIĆ d.o.o. za trgovinu, servis i remont; TISKARA MALENICA d.o.o. zastupanog po punomoćniku Jasmin Avdagić; Ivan Marijan zastupanog po punomoćniku Zdravko Bojanić; HEP-Operator distribucijskog sustava d.o.o. za distribuciju i opskrbu električne energije; Rikard Pavlović; LUČKA UPRAVA SPLIT; TINA ALATI društvo s ograničenom odgovorošću za trgovinu i usluge; PLOVPUT trgovačko društvo s ograničenom odgovornošću za održavanje pomorskih plovnih putova i radijske službe; Regionalna veletržnica Benkovac dioničko društvo za trgovinu i usluge "u stečaju"; MESSER CROATIA PLIN Poduzeće za proizvodnju i prodaju tehničkih plinova d.o.o.; ZAVOD ZA JAVNO ZDRAVSTVO DR. ANDRIJA ŠTAMPAR; Zagrebačka burza d.d. zastupanog po punomoćniku MAĐARIĆ &amp; LUI - odvjetničko društvo d.o.o.; METRONET TELEKOMUNIKACIJE d.d. za telekomunikacijske usluge; RELAX, d.o.o. za proizvodnju i trgovinu; MINISTARSTVO GOSPODARSTVA, RAVNETELJSTVO ZA ROBNE ZALIHE zastupanog po punomoćniku ŽUPANIJSKO DRŽAVNO ODVJETNIŠTVO U SPLITU; PUĆO d.o.o. za trgovinu, ugostiteljstvo i cestovni prijevoz; ITEM, d.o.o. informatičke usluge; ŠKARE TRADE, d.o.o. za trgovinu i ugostiteljstvo; CROATIA osiguranje d.d. FILIJALA SPLIT; MIRJANA BARIĆ; SREDIŠNJE KLIRINŠKO DEPOZITARNO DRUŠTVO, dioničko društvo; MILENKO BUŠLJETA; MILICA UGARKOVIĆ; FABIJAN PERONJA zastupanog po punomoćniku KRUNO PERONJA; Agencija za upravljanje državnom imovinom; COMENG, društvo s ograničenom odgovornošću za informatički inženjering; AMEROPA AG zastupanog po punomoćniku Odvjetničko društvo Hanžeković &amp; Partneri društvo s ograničenom odgovornošću; GRAFOPLEX, društvo s ograničenom odgovornošću, za trgovinu i usluge; HP - Hrvatska pošta d.d.; Financijska agencija; NIKOLA LACMANOVIĆ zastupanog po punomoćniku DORIS KOŠTA; HEP-Operator distribucijskog sustava d.o.o. za distribuciju i opskrbu električne energije; VODOVOD I KANALIZACIJA, društvo s ograničenom odgovornošću za vodoopskrbu, odvodnju i pročišćavanje otpadnih voda; JELKOM, društvo s ograničenom odgovornošću za komunalnu djelatnost; DALMACIJAVINO d.d. za proizvodnju i promet alkoholnih i bezalkoholnih pića "u stečaju"; EUROLEASING d.o.o. zastupanog po punomoćniku Grgić &amp; Partneri odvjetničko društvo j.t.d.; Rino Barbić, odvjetnik; HVARSKI VODOVOD d.o.o. zastupanog po punomoćniku Rino Barbić; IVAN MILAT; DIONOVA - DIONA d.o.o.; TEHNOPLAST d.o.o. za građevinarstvo, trgovinu, ugostiteljstvo, turizam i uslužne djelatnosti; VIPnet, društvo s ograničenom odgovornošću za usluge javnih telekomunikacija; BILIĆ-ERIĆ d.o.o. za privatnu zaštitu; DALMACIJAVINO - ZAGREB društvo sograničenom odgovornošću za trgovinu, ugostiteljstvo i prijevoz; GRAD DRNIŠ; Vetropack Straža tvornica stakla d.d. Hum na Sutli; CAPRICORNO, društvo s ograničenom odgovornošću za trgovinu; PELJEŠKI VRHOVI, POLJOPRIVREDNA ZADRUGA; Toma Šurjak zastupanog po punomoćniku Rino Barbić; Jakov Peronja zastupanog po punomoćniku Rino Barbić; TIGAR d.o.o. za usluge zastupanog po punomoćniku Zoran Iviš; POREZNA UPRAVA Područni ured Split zastupanog po punomoćniku ŽUPANIJSKO DRŽAVNO ODVJETNIŠTVO; BURA I TRAMUNTANA d.o.o. za trgovinu i usluge; TRAST međunarodno otpremništvo, dioničko društvo zastupanog po punomoćniku Marina Tončić-Bota; CHROMOS AGRO dioničko društvo proizvodnja sredstava za zaštitu bilja; VODOVOD I KANALIZACIJA, društvo s ograničenom odgovornošću za vodoopskrbu, odvodnju i pročišćavanje otpadnih voda; AUTOTRANS d. o. o. za javni prijevoz putnika u cestovonom prometu, trgovinu, usluge i turistička agencija; BRTVILA BREZIĆ d.o.o. za proizvodnju brtvila, trgovinu i zastupanje; IREKS AROMA društvo s ograničenom odgovornošću zastupanog po punomoćniku Odvjetničko društvo GLAMUZINA &amp; GROŠETA; Marin Mileteta, odvjetnik zastupanog po punomoćniku Antonia Selak; HEP - Opskrba d.o.o. za opskrbu potrošača električnom, toplinskom energijom i plinom; ING-ATEST d.o.o. za trgovinu i usluge; Hrvatske vode, pravna osoba za upravljanje vodama; BASLER OSIGURANJE ZAGREB dioničko društvo za osiguranje; NARODNI TRGOVAČKI LANAC d.o.o. za trgovinu i usluge; MANTIS, d.o.o. za trgovinu i usluge; Vinko Paina; TRANSADRIA, međunarodna špedicija d. d. u stečaju; Hrvatska radiotelevizija; BRODOMERKUR trgovina i usluge, dioničko društvo; ZAGREBAČKI HOLDING, društvo s ograničenom odgovornošću za javni prijevoz, opskrbu vodom, održavanje čistoće, putnička a; NASTAVNI ZAVOD ZA JAVNO ZDRAVSTVO SPLITSKO-DALMATINSKE ŽUPANIJE; BRODOSPLIT-BRODOGRADILIŠTE društvo s ograničenom odgovornošću; COPAN ZAGREB društvo s ograničenom odgovornošću za trgovinu i zastupanje; DUHAN društvo s ograničenom odgovornošću; Ivica Maleš vl. autoservis "UNO"; Teo Palaversić; HRVATSKA POŠTANSKA BANKA, dioničko društvo; OTIS DIZALA, društvo s ograničenom odgovornošću za proizvodnju, montažu, remont i održavanje dizala; Fabijan Roić; Ivo Družević; Ivo Roić; Josip Kovačević; Tedi-Tadija Maroević; Jakica Lupi; Joza Bratanić; Antun Pavičić; Juraj Pavičić; Cvjetko Matković; Katica Kovačević; Nikša Dužević; Milovan Kombura; Jelisava Pavičić; Matko Carić; Marinko Dužević; Margarita Radonić; Dinko Pavičić Tribunol; Tonči Šurjak; Duško Pavičić Ivelja; Pero Dulčić Sušak; Ivan Tadić; Ivica Pavičić; Mihovil-Mile Pavičić; Tomi Moscatello; Nikola Vodanović; Margarita Marica Stančić; Vjekoslav Radonić; Marinko Sanseović; Tadija Moškatelo; Damir Petrić; Louis Petrić; Ivica Ljubić; Vinko Lupi; Ivan Tadić Šilo; Ivan Tadić; Vinko Maroević; Ivan Buratović; Mijo Mili Pavičić; Marija Vodanović; Jakov Fredotović; Miljenko Srhoj; Nikola Haladić; Janez Jelušić; Nikola Sansević; Nikola Buratović; Cvjetko Buratović; Nikola Buratović; Nikola Stipišić; Prošper Moškatelo; Tonko Maroević; Ivo Pavičić; Pavao Čubre; Luka Šurjak; Luka Franetović; Ivan Miloš Mile; Jure Moškatelo; Vjekoslav Bogdanić; Petro Šoljan; Juraj Dužević; Damir Šurjak; Jakov Tresić; Juraj Moškatelo Stariji; Ruža Roić; Rade Čavić; Matilda Buratović; Ivo Šurjak; Dražica Matković Ljubo; Dinko Račić; Mila Franetović Dužević; Luka Stančić; Meri Petrić; Ivan Moškatelo; Vinko Moškatelo; Nikola Šimunović; Mirko Radonić; Antun Sansević; Nikša Moškatelo; Antun Vodanović Stariji; Ivo Bojanić; Cvjetko Miličić; Marija Trbuhović; Neno Šoljan; Juraj Tomi Moškatelo; Ivo Račić Kapetanić; Đuro Caratan; Ante Tonči Drinković; Kata Duboković; Boris Carić; Tonko Ivčević Bakulić; Marko Huljić; Lenka Roić; Stjepan Jerković; Boris Borović; Niko Salamunić; File Vranković; Juraj Šperka; Mili Razović; Ante Mihojević; Ljubica Stipišić; Stjepan Hujo Huljić; Nikola Grgičević; Tonči Gurdulić; Prošperino Milevčić; Boris Rubinić; Jakov Račić; Jakša Radonić; Vinko Palaversić; Fabijan Kunčić; Dušan Salamunić; Margarita Stančić; Josip Crnčić; Luka Moškatelo; Lucija Milatić-Bričolić; Fabijan Dužević; Vjeko Jakas; Pavo Bunčuga; Marko Buratović; Antun Lučić; Marin Parun Barbić; Stjepan Tomislav Huljić; Cvjetka Cvita Milevčić; Marinko Radonić; Antun Gurdulić; Blaženko Jakas; Braco Jakas; Ivan Makjanić; Ante Rubinić; Dražica Vicenca Matković; Jakov Radonić; Slobodan Radičić; Jurko Lučić; Mate Antičević; Josip Franičević; Asija Bojanić; Milivoj Vidas vl. Servisa instrumenata, mjerne i regulacione opreme; BURA l d.o.o. za trgovinu i usluge - u stečaju; NET MEDIA SISTEMI d.o.o. za informatički inženjering; Financijska agencija; Hrvatski registar brodova; Nenad Ševo; Meri Stipinović; Fond za zaštitu okoliša i energetsku učinkovitost; Zlatko Balić; Galić Ante; Dean Prelević, odvjetnik; Želimir Miletić; Luči Roić; Nade Pavičić-ivelja; Dujko Čubre; Antun Bratanić; Andrija Matković; Antun Vune Bratanić; Dinko Lušić; Nikica Nikola Matijević; Ivan Sanseović; Marija Kovačević Lolotović; Petar Zlatan Vodanović; Ivan Stančić; Stjepan Moškatelo; Toma Dužević; Ivica Račić; Kuzma Pavičić Aleluja; Vinka Salamunić; Teo Huljić; Dejan Šperka; Juraj Caratan; Matko Antičević; Dinko Rubinić ( Vjera ); Vjera Rubinić; Abraham Bojanić; Vedran Nevešćanin zastupanog po punomoćniku Jadranko Vidović; Marija Pjevac; Carinska uprava; Općinski sud u Starom Gradu - ZK odjel; Nada Akrap; Jasminka Antunović; Nediljka Armanda; Ana Babić; Gordana Babić; Ivan Babić; Katica Babić; Jure Bacelj; Ana Bačić; Nediljka Bajić; Žarka Bakotić; Marko Baković; Ivica Ban; Srđanka Banovac; Božidar Barać; Vedran Barbarić; Marija Barbir; Petar Barbir; Anica Baričević; Damira Barišić; Ivan Barišić; Manda Bašić; Aleksandar Bauk; Marina Zečić; Ivo Bavčević; Nataša Bazina; Mirjana Begonja; Jelena Belić; Niko Belić; Jagoda Bešker; Nedo Bešker; Zorica Bilić; Sanja Bilić-pavlinović; Jela Bilobrk; Antun Blažević; Hrvoje Blažević; Damir Bojčić; Željko Bojčić; Denis Boljat; Srećko Boras; Robert Borić; Goran Bosančić; Pava Botić; Ljuba Božanić; Anka Božić; Anica Božić-Bakušić; Ivica Bratić; Nikša Bratić; Vencislav Brizić; Zlata Brizić; Mate Brstilo; Zora Budimir; Miranda Budiša; Nediljko Bugarin; Željka Vučemilović-šimunović; Gordana Buljević; Marina Burić; Mario Buzov; Đuro Caratan; Toni Caratan; Boris Carić; Paulo Carić; Dinka Cezareo; Nevenka Cukrov; Dijana Czwik; Vinka Čavala; Silva Černak Lojić; Diana Čović; Ante Čulo; Blaž Ćapin; Filip Delać; Ankica Delić; Marko Delić; Nediljka Delić; Gordana Didak; Mili Divić; Ljiljana Dragan Jelušić; Milka Drlje; Mato Drmić; Jozo Družianić; Stanko Duvančić; Damir Duvnjak; Nives Džanko; Ante Đurđević; Ljubica Elez; Ankica Ezgeta; Lenka Franić; Ivica Gabelić; Marija Galešić; Petar Galić; Silvana Galić; Kazimir Garić; Vencel Gašpar; Vinko Gašpar; Ana Goreta; Zorka Goreta; Josip Gotovac; Vjekoslav Grbčić; Divna Grbeša; Ana Grubišić; Gordana Grubišić; Nikola Grubišić; Sanja Grubišić; Antonio Gudelj; Kata Gugić; Mirjana Gugić; Ivica Hajder; Željko Hajder; Silvana Hajduk; Tomislav Herceg; Mira Ikica; Franjo Ivčević; Jelena Ivčević; Damir Jakus; Gospova Jakus; Marica Jakus; Petar Jakus; Marko Janković; Matija Jeličić; Ante Jeličić; Marija Jocić; Ante Jolić; Marica Jukić; Marko Jukić; Renata Jukić; Jadranka Jurić; Marija Jurić; Ankica Kainić; Jelena Kalinić; Petar Kalinić; Anamarija Kalinić Radović; Stipan Kamber; Đuro Kapoši; Željko Karin; Marijana Karin Prnjak; Neda Kasalo; Zvonimir Kasalo; Suzana Kašić; Ivana Katalinić Jerčić; Josip Katušić; Ljiljana Kegalj; Ante Kekez; Ivanko Kekez; Petrica Kekez; Boško Kevo; Antiša Kliškinić; Veljko Knezović; Stjepan Kokeza; Petar Kolega; Daniela Kovač; Željka Kovač; Ivan Kraljić; Inga Krnjaić; Anka Krstić; Ivan Kundid; Ivana Kundid; Ružica Kundid; Deni Kuvačić; Anka Landikušić; Ivan Lasić; Dražen Lazić; Nenad Leskur; Ivana Lilić; Ivo Lipanović; Marko Lojić; Mile Lovrić; Ana Lovrinčević; Dejan Lukavac; Nela Madžar; Alenka Malinić; Pavao Marasović; Anto Marijan; Cvita Marijanović; Dobrinka Marijanović; Tomislav Marijanović; Jasna Marin; Marina Marin; Željko Marinac; Božidar Marinković; Jakov Mateta; Ivan Matić; Ružica Matić; Slavko Matić; Željko Matić; Marija Matković; Ivan Melvan; Nikola Midenjak; Pere Mihanović; Ana Mikulić; Mate Mikulić; Ivan Milaković; Ivan Milanović; Zorka Miletić; Milan Miljuš; Đorđe Mirčetić; Tonči Mišković; Ana Moro; Slavko Moro; Tomi Moscatello; Marija Munitić; Ljubomir Muslim; Mijo Nožina; Jurica Oman; Mirko Oman; Janja Orošnjak; Mila Palada; Ivan Pandža; Asija Papić; Mijo Papić; Tereza Papić; Rajko Parać; Tatjana Parać; Đurđica Parat; Ivan Pastuović; Jurica Pavela; Roki Pavičić; Ivan Pažanin; Luka Peko; Neda Penga; Ante Perko; Ivana Perko; Gordana Perković; Marica Perković; Nediljko Perković; Nila Peroš; Dragica Peša; Iris Peša; Nikša Petrić; Matko Pezo; Zlatko Piperković; Joško Pivac; Luka Pjevac; Anka Plazonja; Robert Plazonja; Gordan Poparić; Ante Popović; Milanka Pranić; Miroslav Primorac; Iva Punda; Drago Radić; Mladen Radmilović; Petar Radonić; Jagoda Radošević; Ante Rajčić; Marko Ralica; Ivan Raos; Zdenka Razlog; Mila Rebić; Marija Reljanović; Mara Režić; Marija Rizvan; Anđelko Rogulj; Berislava Roša; Sofija Ruić; Ana Runjić; Gordan Ruščić; Sanja Ružić; Svjetlana Samac; Miljenko Samardžić; Dinka Sanseović; Ante Sarić; Ivan Sarić; Marija Sedlar; Ljubica Sekelez; Kristina Serdarević; Aleksandra Sever-Muhar; Boško Sikavica; Snježana Sikavica; Dragan Simić; Tanja Sinovčić; Ljiljana Sirić; Dijana Skelin; Kata Sočo; Marija Stančić; Đani Stanić; Danica Stipović; Milorad Stojsavljević; Petar Strinić; Luca Strunje; Slavka Svalina; Marijan Šamija; Marinka Šamija; Katica Šeparović; Nenad Ševo; Krasna Šiklić; Mili Šimig; Vesna Škare; Ljubica Škopljanac; Milica Špar; Eleana Šubat; Ivan Šuljug; Vesna Šunjić; Ljubica Tarle; Nada Teklić; Lada Terzić; Ivan Tomić; Ivan Topić; Jelica Topić; Tvrtko Topić; Anđelka Torlak; Ivan Torlak; Marko Torlak; Damir Tot; Anka Treskavica; Anka Tukić; Nediljko Ugrin; Marinko Uvodić; Nedjeljka Uvodić; Marko Validžić; Ivanka Varnica; Milica Varvodić; Kristina Velić; Ljiljana Vesković; Milka Veštić; Ante Vidan; Marko Vidović; Matko Vidović; Nevenka Vidović; Ankica Vilibić; Anđelko Vilić; Normela Visković; Tonči Visković; Marica Vlaić; Dubravka Vlainić; Ivo Vodanović; Josip Vogleš; Vinko Vranković; Ivan Vrdoljak; Mirjana Vrdoljak; Marija Vrgoč; Bože Vuco; Mirjana Vučković; Višnja Vučković; Ivan Vugdelija; Dubravka Vukas; Anđelka Vukičević; Zora Vuković; Ivan Vukušić; Jadran Vukušić; Nevenka Vukušić; Vjera Vukušić; Zvonimir Vukušić; Nevenka Vuleta; Vinka Zekić; Dinko Zenčić; Borislav Zokić; Dolina Zokić; Margita Zokić; Luca Zolota; Milan Žarković; Nevenka Živko; Davorka Živković; Ivica Živković; Ivo Živković; Siniša Ivančić; Iva Jelić; Marko Kavelj; Ivan Koljanin; Željko Kovač; Zvonko Kruneš; Nikola Lacmanović; Vesna Lepetić; Jelica Ljubica; Darko Lulić; Vesna Lulić; Marija Mamić; Radojka Marijanović; Meri Cabadaj; Mate Markotić; Ante Marović; Ivan Marušić; Iva Melvan; Goran Merkel; Ivan Mornar; Miodrag Munjiza; Ante Nožina; Anica Pandža; Nikica Pavlović; Silvana Perić; Nediljka Perišić; Elvira Dračevac; Mara Dobrota; Neda-lidia Buljević; Ivan Bugarin; Maja Bučić; Mira Božić; Sandra Borić; Marija Davidović; Petar Adjanski; Ana Čatlak; Marinko Buškulić; Marinko Galić; Luca Gabela; Tomislav Frankić; Elias Erceg; Jakov Elez; Sretan Bajalo; Mario Tomić; Ranko Vuleta; Zlatko Balić; Boško Barać; Milan Vukić; Mara Vukorepa; Bare Vujina; Milenko Bašić; Diana Blažević; Jozo Bogić; Stjepko Bojanić; Miroslav Trečić; Neda Tukić; Vinka Ukić; Mira Velić; Ivan Vrdoljak; Iva Vrdoljak; Dražen Todorović; Dubravka Stojanovska; Josip Strniša; Ivica Sviličić; Ana Rogošić; Ivica Stipinović; Darko Topić; Marija Trečić; Milica Zorić; Ivo Rajčić; Ivan Radoš; Željka Vučemilović-šimunović; Slaven Tukić; Bartul Barišić; Tajana Domazet; Velinka Runjić; Niko Dujić; Teo Mandić; Mevlida Armanda; Renata Kalčić; Juraj Lešković; VRGORKA-VINARIJA dioničko društvo za proizvodnju pića, poljoprivredu i trgovinu; Milivoj Vidas; BURA l d.o.o. za trgovinu i usluge - u stečaju; AUTO CENTAR LOZIĆ d.o.o. trgovina vozilima u stečaju; NET MEDIA SISTEMI d.o.o. za informatički inženjering; BASLER OSIGURANJE ZAGREB dioničko društvo za osiguranje; NASTAVNI ZAVOD ZA JAVNO ZDRAVSTVO SPLITSKO-DALMATINSKE ŽUPANIJE; Joško Pavlov; Tina Trajković; Nada Dujmić; Nada Baković; Marija Duvančić; Mira Čipčić</izvorni_sadrzaj>
    <derivirana_varijabla naziv="DomainObject.Predmet.StrankaFormated_1">  REPUBLIKA HRVATSKA zastupanog po punomoćniku ŽUPANIJSKO DRŽAVNO ODVJETNIŠTVO U SPLITU; LUKA dioničko društvo; RAD, d.o.o. za vodoopskrbu i ostale komunalne djelatnosti; HEP-Operator distribucijskog sustava d.o.o. za distribuciju i opskrbu električne energije ELEKTRA ŠIBENI; Mara Jukić zastupanog po punomoćniku Mijo Jeličić; Ivica Bašić zastupanog po punomoćniku Mijo Jeličić; GASTRO GRUPA d.o.o. za trgovinu i usluge; AUTO HRVATSKA dioničko društvo; JADRANSKO OSIGURANJE d.d. zastupanog po punomoćniku Grgić &amp; Partneri odvjetničko društvo j.t.d.; CITY EX d.o.o. za prijenos poslovne dokumentacije zastupanog po punomoćniku Antonio Zujić; Hrvatski Telekom d.d.; CODEX SORTIUM društvo s ograničenom odgovornošću za pružanje kompleksnih konzalting usluga; SUNCE osiguranje d.d.; HRVATSKA IZVJEŠTAJNA NOVINSKA AGENCIJA; ČISTOĆA d.o.o. za komunalnu djelatnost, održavanje čistoće i odlaganje komunalnog otpada; TEXT-PAPIR d.o.o. za trgovinu i usluge; SLOBODNA DALMACIJA izdavačka i tiskarska djelatnost, dioničko društvo; ČISTOĆA društvo s ograničenom odgovornošću za obavljanje komunalnih djelatnosti održavanja čistoće i odlaganja komunaln; OPĆINA JELSA Jedinstveni upravni odjel; AUTOKUĆA BOSNIĆ d.o.o. za trgovinu, servis i remont; TISKARA MALENICA d.o.o. zastupanog po punomoćniku Jasmin Avdagić; Ivan Marijan zastupanog po punomoćniku Zdravko Bojanić; HEP-Operator distribucijskog sustava d.o.o. za distribuciju i opskrbu električne energije; Rikard Pavlović; LUČKA UPRAVA SPLIT; TINA ALATI društvo s ograničenom odgovorošću za trgovinu i usluge; PLOVPUT trgovačko društvo s ograničenom odgovornošću za održavanje pomorskih plovnih putova i radijske službe; Regionalna veletržnica Benkovac dioničko društvo za trgovinu i usluge "u stečaju"; MESSER CROATIA PLIN Poduzeće za proizvodnju i prodaju tehničkih plinova d.o.o.; ZAVOD ZA JAVNO ZDRAVSTVO DR. ANDRIJA ŠTAMPAR; Zagrebačka burza d.d. zastupanog po punomoćniku MAĐARIĆ &amp; LUI - odvjetničko društvo d.o.o.; METRONET TELEKOMUNIKACIJE d.d. za telekomunikacijske usluge; RELAX, d.o.o. za proizvodnju i trgovinu; MINISTARSTVO GOSPODARSTVA, RAVNETELJSTVO ZA ROBNE ZALIHE zastupanog po punomoćniku ŽUPANIJSKO DRŽAVNO ODVJETNIŠTVO U SPLITU; PUĆO d.o.o. za trgovinu, ugostiteljstvo i cestovni prijevoz; ITEM, d.o.o. informatičke usluge; ŠKARE TRADE, d.o.o. za trgovinu i ugostiteljstvo; CROATIA osiguranje d.d. FILIJALA SPLIT; MIRJANA BARIĆ; SREDIŠNJE KLIRINŠKO DEPOZITARNO DRUŠTVO, dioničko društvo; MILENKO BUŠLJETA; MILICA UGARKOVIĆ; FABIJAN PERONJA zastupanog po punomoćniku KRUNO PERONJA; Agencija za upravljanje državnom imovinom; COMENG, društvo s ograničenom odgovornošću za informatički inženjering; AMEROPA AG zastupanog po punomoćniku Odvjetničko društvo Hanžeković &amp; Partneri društvo s ograničenom odgovornošću; GRAFOPLEX, društvo s ograničenom odgovornošću, za trgovinu i usluge; HP - Hrvatska pošta d.d.; Financijska agencija; NIKOLA LACMANOVIĆ zastupanog po punomoćniku DORIS KOŠTA; HEP-Operator distribucijskog sustava d.o.o. za distribuciju i opskrbu električne energije; VODOVOD I KANALIZACIJA, društvo s ograničenom odgovornošću za vodoopskrbu, odvodnju i pročišćavanje otpadnih voda; JELKOM, društvo s ograničenom odgovornošću za komunalnu djelatnost; DALMACIJAVINO d.d. za proizvodnju i promet alkoholnih i bezalkoholnih pića "u stečaju"; EUROLEASING d.o.o. zastupanog po punomoćniku Grgić &amp; Partneri odvjetničko društvo j.t.d.; Rino Barbić, odvjetnik; HVARSKI VODOVOD d.o.o. zastupanog po punomoćniku Rino Barbić; IVAN MILAT; DIONOVA - DIONA d.o.o.; TEHNOPLAST d.o.o. za građevinarstvo, trgovinu, ugostiteljstvo, turizam i uslužne djelatnosti; VIPnet, društvo s ograničenom odgovornošću za usluge javnih telekomunikacija; BILIĆ-ERIĆ d.o.o. za privatnu zaštitu; DALMACIJAVINO - ZAGREB društvo sograničenom odgovornošću za trgovinu, ugostiteljstvo i prijevoz; GRAD DRNIŠ; Vetropack Straža tvornica stakla d.d. Hum na Sutli; CAPRICORNO, društvo s ograničenom odgovornošću za trgovinu; PELJEŠKI VRHOVI, POLJOPRIVREDNA ZADRUGA; Toma Šurjak zastupanog po punomoćniku Rino Barbić; Jakov Peronja zastupanog po punomoćniku Rino Barbić; TIGAR d.o.o. za usluge zastupanog po punomoćniku Zoran Iviš; POREZNA UPRAVA Područni ured Split zastupanog po punomoćniku ŽUPANIJSKO DRŽAVNO ODVJETNIŠTVO; BURA I TRAMUNTANA d.o.o. za trgovinu i usluge; TRAST međunarodno otpremništvo, dioničko društvo zastupanog po punomoćniku Marina Tončić-Bota; CHROMOS AGRO dioničko društvo proizvodnja sredstava za zaštitu bilja; VODOVOD I KANALIZACIJA, društvo s ograničenom odgovornošću za vodoopskrbu, odvodnju i pročišćavanje otpadnih voda; AUTOTRANS d. o. o. za javni prijevoz putnika u cestovonom prometu, trgovinu, usluge i turistička agencija; BRTVILA BREZIĆ d.o.o. za proizvodnju brtvila, trgovinu i zastupanje; IREKS AROMA društvo s ograničenom odgovornošću zastupanog po punomoćniku Odvjetničko društvo GLAMUZINA &amp; GROŠETA; Marin Mileteta, odvjetnik zastupanog po punomoćniku Antonia Selak; HEP - Opskrba d.o.o. za opskrbu potrošača električnom, toplinskom energijom i plinom; ING-ATEST d.o.o. za trgovinu i usluge; Hrvatske vode, pravna osoba za upravljanje vodama; BASLER OSIGURANJE ZAGREB dioničko društvo za osiguranje; NARODNI TRGOVAČKI LANAC d.o.o. za trgovinu i usluge; MANTIS, d.o.o. za trgovinu i usluge; Vinko Paina; TRANSADRIA, međunarodna špedicija d. d. u stečaju; Hrvatska radiotelevizija; BRODOMERKUR trgovina i usluge, dioničko društvo; ZAGREBAČKI HOLDING, društvo s ograničenom odgovornošću za javni prijevoz, opskrbu vodom, održavanje čistoće, putnička a; NASTAVNI ZAVOD ZA JAVNO ZDRAVSTVO SPLITSKO-DALMATINSKE ŽUPANIJE; BRODOSPLIT-BRODOGRADILIŠTE društvo s ograničenom odgovornošću; COPAN ZAGREB društvo s ograničenom odgovornošću za trgovinu i zastupanje; DUHAN društvo s ograničenom odgovornošću; Ivica Maleš vl. autoservis "UNO"; Teo Palaversić; HRVATSKA POŠTANSKA BANKA, dioničko društvo; OTIS DIZALA, društvo s ograničenom odgovornošću za proizvodnju, montažu, remont i održavanje dizala; Fabijan Roić; Ivo Družević; Ivo Roić; Josip Kovačević; Tedi-Tadija Maroević; Jakica Lupi; Joza Bratanić; Antun Pavičić; Juraj Pavičić; Cvjetko Matković; Katica Kovačević; Nikša Dužević; Milovan Kombura; Jelisava Pavičić; Matko Carić; Marinko Dužević; Margarita Radonić; Dinko Pavičić Tribunol; Tonči Šurjak; Duško Pavičić Ivelja; Pero Dulčić Sušak; Ivan Tadić; Ivica Pavičić; Mihovil-Mile Pavičić; Tomi Moscatello; Nikola Vodanović; Margarita Marica Stančić; Vjekoslav Radonić; Marinko Sanseović; Tadija Moškatelo; Damir Petrić; Louis Petrić; Ivica Ljubić; Vinko Lupi; Ivan Tadić Šilo; Ivan Tadić; Vinko Maroević; Ivan Buratović; Mijo Mili Pavičić; Marija Vodanović; Jakov Fredotović; Miljenko Srhoj; Nikola Haladić; Janez Jelušić; Nikola Sansević; Nikola Buratović; Cvjetko Buratović; Nikola Buratović; Nikola Stipišić; Prošper Moškatelo; Tonko Maroević; Ivo Pavičić; Pavao Čubre; Luka Šurjak; Luka Franetović; Ivan Miloš Mile; Jure Moškatelo; Vjekoslav Bogdanić; Petro Šoljan; Juraj Dužević; Damir Šurjak; Jakov Tresić; Juraj Moškatelo Stariji; Ruža Roić; Rade Čavić; Matilda Buratović; Ivo Šurjak; Dražica Matković Ljubo; Dinko Račić; Mila Franetović Dužević; Luka Stančić; Meri Petrić; Ivan Moškatelo; Vinko Moškatelo; Nikola Šimunović; Mirko Radonić; Antun Sansević; Nikša Moškatelo; Antun Vodanović Stariji; Ivo Bojanić; Cvjetko Miličić; Marija Trbuhović; Neno Šoljan; Juraj Tomi Moškatelo; Ivo Račić Kapetanić; Đuro Caratan; Ante Tonči Drinković; Kata Duboković; Boris Carić; Tonko Ivčević Bakulić; Marko Huljić; Lenka Roić; Stjepan Jerković; Boris Borović; Niko Salamunić; File Vranković; Juraj Šperka; Mili Razović; Ante Mihojević; Ljubica Stipišić; Stjepan Hujo Huljić; Nikola Grgičević; Tonči Gurdulić; Prošperino Milevčić; Boris Rubinić; Jakov Račić; Jakša Radonić; Vinko Palaversić; Fabijan Kunčić; Dušan Salamunić; Margarita Stančić; Josip Crnčić; Luka Moškatelo; Lucija Milatić-Bričolić; Fabijan Dužević; Vjeko Jakas; Pavo Bunčuga; Marko Buratović; Antun Lučić; Marin Parun Barbić; Stjepan Tomislav Huljić; Cvjetka Cvita Milevčić; Marinko Radonić; Antun Gurdulić; Blaženko Jakas; Braco Jakas; Ivan Makjanić; Ante Rubinić; Dražica Vicenca Matković; Jakov Radonić; Slobodan Radičić; Jurko Lučić; Mate Antičević; Josip Franičević; Asija Bojanić; Milivoj Vidas vl. Servisa instrumenata, mjerne i regulacione opreme; BURA l d.o.o. za trgovinu i usluge - u stečaju; NET MEDIA SISTEMI d.o.o. za informatički inženjering; Financijska agencija; Hrvatski registar brodova; Nenad Ševo; Meri Stipinović; Fond za zaštitu okoliša i energetsku učinkovitost; Zlatko Balić; Galić Ante; Dean Prelević, odvjetnik; Želimir Miletić; Luči Roić; Nade Pavičić-ivelja; Dujko Čubre; Antun Bratanić; Andrija Matković; Antun Vune Bratanić; Dinko Lušić; Nikica Nikola Matijević; Ivan Sanseović; Marija Kovačević Lolotović; Petar Zlatan Vodanović; Ivan Stančić; Stjepan Moškatelo; Toma Dužević; Ivica Račić; Kuzma Pavičić Aleluja; Vinka Salamunić; Teo Huljić; Dejan Šperka; Juraj Caratan; Matko Antičević; Dinko Rubinić ( Vjera ); Vjera Rubinić; Abraham Bojanić; Vedran Nevešćanin zastupanog po punomoćniku Jadranko Vidović; Marija Pjevac; Carinska uprava; Općinski sud u Starom Gradu - ZK odjel; Nada Akrap; Jasminka Antunović; Nediljka Armanda; Ana Babić; Gordana Babić; Ivan Babić; Katica Babić; Jure Bacelj; Ana Bačić; Nediljka Bajić; Žarka Bakotić; Marko Baković; Ivica Ban; Srđanka Banovac; Božidar Barać; Vedran Barbarić; Marija Barbir; Petar Barbir; Anica Baričević; Damira Barišić; Ivan Barišić; Manda Bašić; Aleksandar Bauk; Marina Zečić; Ivo Bavčević; Nataša Bazina; Mirjana Begonja; Jelena Belić; Niko Belić; Jagoda Bešker; Nedo Bešker; Zorica Bilić; Sanja Bilić-pavlinović; Jela Bilobrk; Antun Blažević; Hrvoje Blažević; Damir Bojčić; Željko Bojčić; Denis Boljat; Srećko Boras; Robert Borić; Goran Bosančić; Pava Botić; Ljuba Božanić; Anka Božić; Anica Božić-Bakušić; Ivica Bratić; Nikša Bratić; Vencislav Brizić; Zlata Brizić; Mate Brstilo; Zora Budimir; Miranda Budiša; Nediljko Bugarin; Željka Vučemilović-šimunović; Gordana Buljević; Marina Burić; Mario Buzov; Đuro Caratan; Toni Caratan; Boris Carić; Paulo Carić; Dinka Cezareo; Nevenka Cukrov; Dijana Czwik; Vinka Čavala; Silva Černak Lojić; Diana Čović; Ante Čulo; Blaž Ćapin; Filip Delać; Ankica Delić; Marko Delić; Nediljka Delić; Gordana Didak; Mili Divić; Ljiljana Dragan Jelušić; Milka Drlje; Mato Drmić; Jozo Družianić; Stanko Duvančić; Damir Duvnjak; Nives Džanko; Ante Đurđević; Ljubica Elez; Ankica Ezgeta; Lenka Franić; Ivica Gabelić; Marija Galešić; Petar Galić; Silvana Galić; Kazimir Garić; Vencel Gašpar; Vinko Gašpar; Ana Goreta; Zorka Goreta; Josip Gotovac; Vjekoslav Grbčić; Divna Grbeša; Ana Grubišić; Gordana Grubišić; Nikola Grubišić; Sanja Grubišić; Antonio Gudelj; Kata Gugić; Mirjana Gugić; Ivica Hajder; Željko Hajder; Silvana Hajduk; Tomislav Herceg; Mira Ikica; Franjo Ivčević; Jelena Ivčević; Damir Jakus; Gospova Jakus; Marica Jakus; Petar Jakus; Marko Janković; Matija Jeličić; Ante Jeličić; Marija Jocić; Ante Jolić; Marica Jukić; Marko Jukić; Renata Jukić; Jadranka Jurić; Marija Jurić; Ankica Kainić; Jelena Kalinić; Petar Kalinić; Anamarija Kalinić Radović; Stipan Kamber; Đuro Kapoši; Željko Karin; Marijana Karin Prnjak; Neda Kasalo; Zvonimir Kasalo; Suzana Kašić; Ivana Katalinić Jerčić; Josip Katušić; Ljiljana Kegalj; Ante Kekez; Ivanko Kekez; Petrica Kekez; Boško Kevo; Antiša Kliškinić; Veljko Knezović; Stjepan Kokeza; Petar Kolega; Daniela Kovač; Željka Kovač; Ivan Kraljić; Inga Krnjaić; Anka Krstić; Ivan Kundid; Ivana Kundid; Ružica Kundid; Deni Kuvačić; Anka Landikušić; Ivan Lasić; Dražen Lazić; Nenad Leskur; Ivana Lilić; Ivo Lipanović; Marko Lojić; Mile Lovrić; Ana Lovrinčević; Dejan Lukavac; Nela Madžar; Alenka Malinić; Pavao Marasović; Anto Marijan; Cvita Marijanović; Dobrinka Marijanović; Tomislav Marijanović; Jasna Marin; Marina Marin; Željko Marinac; Božidar Marinković; Jakov Mateta; Ivan Matić; Ružica Matić; Slavko Matić; Željko Matić; Marija Matković; Ivan Melvan; Nikola Midenjak; Pere Mihanović; Ana Mikulić; Mate Mikulić; Ivan Milaković; Ivan Milanović; Zorka Miletić; Milan Miljuš; Đorđe Mirčetić; Tonči Mišković; Ana Moro; Slavko Moro; Tomi Moscatello; Marija Munitić; Ljubomir Muslim; Mijo Nožina; Jurica Oman; Mirko Oman; Janja Orošnjak; Mila Palada; Ivan Pandža; Asija Papić; Mijo Papić; Tereza Papić; Rajko Parać; Tatjana Parać; Đurđica Parat; Ivan Pastuović; Jurica Pavela; Roki Pavičić; Ivan Pažanin; Luka Peko; Neda Penga; Ante Perko; Ivana Perko; Gordana Perković; Marica Perković; Nediljko Perković; Nila Peroš; Dragica Peša; Iris Peša; Nikša Petrić; Matko Pezo; Zlatko Piperković; Joško Pivac; Luka Pjevac; Anka Plazonja; Robert Plazonja; Gordan Poparić; Ante Popović; Milanka Pranić; Miroslav Primorac; Iva Punda; Drago Radić; Mladen Radmilović; Petar Radonić; Jagoda Radošević; Ante Rajčić; Marko Ralica; Ivan Raos; Zdenka Razlog; Mila Rebić; Marija Reljanović; Mara Režić; Marija Rizvan; Anđelko Rogulj; Berislava Roša; Sofija Ruić; Ana Runjić; Gordan Ruščić; Sanja Ružić; Svjetlana Samac; Miljenko Samardžić; Dinka Sanseović; Ante Sarić; Ivan Sarić; Marija Sedlar; Ljubica Sekelez; Kristina Serdarević; Aleksandra Sever-Muhar; Boško Sikavica; Snježana Sikavica; Dragan Simić; Tanja Sinovčić; Ljiljana Sirić; Dijana Skelin; Kata Sočo; Marija Stančić; Đani Stanić; Danica Stipović; Milorad Stojsavljević; Petar Strinić; Luca Strunje; Slavka Svalina; Marijan Šamija; Marinka Šamija; Katica Šeparović; Nenad Ševo; Krasna Šiklić; Mili Šimig; Vesna Škare; Ljubica Škopljanac; Milica Špar; Eleana Šubat; Ivan Šuljug; Vesna Šunjić; Ljubica Tarle; Nada Teklić; Lada Terzić; Ivan Tomić; Ivan Topić; Jelica Topić; Tvrtko Topić; Anđelka Torlak; Ivan Torlak; Marko Torlak; Damir Tot; Anka Treskavica; Anka Tukić; Nediljko Ugrin; Marinko Uvodić; Nedjeljka Uvodić; Marko Validžić; Ivanka Varnica; Milica Varvodić; Kristina Velić; Ljiljana Vesković; Milka Veštić; Ante Vidan; Marko Vidović; Matko Vidović; Nevenka Vidović; Ankica Vilibić; Anđelko Vilić; Normela Visković; Tonči Visković; Marica Vlaić; Dubravka Vlainić; Ivo Vodanović; Josip Vogleš; Vinko Vranković; Ivan Vrdoljak; Mirjana Vrdoljak; Marija Vrgoč; Bože Vuco; Mirjana Vučković; Višnja Vučković; Ivan Vugdelija; Dubravka Vukas; Anđelka Vukičević; Zora Vuković; Ivan Vukušić; Jadran Vukušić; Nevenka Vukušić; Vjera Vukušić; Zvonimir Vukušić; Nevenka Vuleta; Vinka Zekić; Dinko Zenčić; Borislav Zokić; Dolina Zokić; Margita Zokić; Luca Zolota; Milan Žarković; Nevenka Živko; Davorka Živković; Ivica Živković; Ivo Živković; Siniša Ivančić; Iva Jelić; Marko Kavelj; Ivan Koljanin; Željko Kovač; Zvonko Kruneš; Nikola Lacmanović; Vesna Lepetić; Jelica Ljubica; Darko Lulić; Vesna Lulić; Marija Mamić; Radojka Marijanović; Meri Cabadaj; Mate Markotić; Ante Marović; Ivan Marušić; Iva Melvan; Goran Merkel; Ivan Mornar; Miodrag Munjiza; Ante Nožina; Anica Pandža; Nikica Pavlović; Silvana Perić; Nediljka Perišić; Elvira Dračevac; Mara Dobrota; Neda-lidia Buljević; Ivan Bugarin; Maja Bučić; Mira Božić; Sandra Borić; Marija Davidović; Petar Adjanski; Ana Čatlak; Marinko Buškulić; Marinko Galić; Luca Gabela; Tomislav Frankić; Elias Erceg; Jakov Elez; Sretan Bajalo; Mario Tomić; Ranko Vuleta; Zlatko Balić; Boško Barać; Milan Vukić; Mara Vukorepa; Bare Vujina; Milenko Bašić; Diana Blažević; Jozo Bogić; Stjepko Bojanić; Miroslav Trečić; Neda Tukić; Vinka Ukić; Mira Velić; Ivan Vrdoljak; Iva Vrdoljak; Dražen Todorović; Dubravka Stojanovska; Josip Strniša; Ivica Sviličić; Ana Rogošić; Ivica Stipinović; Darko Topić; Marija Trečić; Milica Zorić; Ivo Rajčić; Ivan Radoš; Željka Vučemilović-šimunović; Slaven Tukić; Bartul Barišić; Tajana Domazet; Velinka Runjić; Niko Dujić; Teo Mandić; Mevlida Armanda; Renata Kalčić; Juraj Lešković; VRGORKA-VINARIJA dioničko društvo za proizvodnju pića, poljoprivredu i trgovinu; Milivoj Vidas; BURA l d.o.o. za trgovinu i usluge - u stečaju; AUTO CENTAR LOZIĆ d.o.o. trgovina vozilima u stečaju; NET MEDIA SISTEMI d.o.o. za informatički inženjering; BASLER OSIGURANJE ZAGREB dioničko društvo za osiguranje; NASTAVNI ZAVOD ZA JAVNO ZDRAVSTVO SPLITSKO-DALMATINSKE ŽUPANIJE; Joško Pavlov; Tina Trajković; Nada Dujmić; Nada Baković; Marija Duvančić; Mira Čipčić</derivirana_varijabla>
  </DomainObject.Predmet.StrankaFormated>
  <DomainObject.Predmet.StrankaFormatedOIB>
    <izvorni_sadrzaj>  REPUBLIKA HRVATSKA, OIB 18683136487 zastupanog po punomoćniku ŽUPANIJSKO DRŽAVNO ODVJETNIŠTVO U SPLITU; LUKA dioničko društvo, OIB 34440814040; RAD, d.o.o. za vodoopskrbu i ostale komunalne djelatnosti, OIB 71304592430; HEP-Operator distribucijskog sustava d.o.o. za distribuciju i opskrbu električne energije ELEKTRA ŠIBENI, OIB 46830600751; Mara Jukić, OIB 37710339746 zastupanog po punomoćniku Mijo Jeličić; Ivica Bašić, OIB 14595893401 zastupanog po punomoćniku Mijo Jeličić; GASTRO GRUPA d.o.o. za trgovinu i usluge, OIB 39228456312; AUTO HRVATSKA dioničko društvo, OIB 32709834358; JADRANSKO OSIGURANJE d.d., OIB 94472454976 zastupanog po punomoćniku Grgić &amp; Partneri odvjetničko društvo j.t.d.; CITY EX d.o.o. za prijenos poslovne dokumentacije, OIB 99406899243 zastupanog po punomoćniku Antonio Zujić; Hrvatski Telekom d.d., OIB 81793146560; CODEX SORTIUM društvo s ograničenom odgovornošću za pružanje kompleksnih konzalting usluga, OIB 83918065246; SUNCE osiguranje d.d., OIB 12012147571; HRVATSKA IZVJEŠTAJNA NOVINSKA AGENCIJA, OIB 41387373932; ČISTOĆA d.o.o. za komunalnu djelatnost, održavanje čistoće i odlaganje komunalnog otpada, OIB 16912997621; TEXT-PAPIR d.o.o. za trgovinu i usluge, OIB 45878059290; SLOBODNA DALMACIJA izdavačka i tiskarska djelatnost, dioničko društvo, OIB 35075764438; ČISTOĆA društvo s ograničenom odgovornošću za obavljanje komunalnih djelatnosti održavanja čistoće i odlaganja komunaln, OIB 38812451417; OPĆINA JELSA Jedinstveni upravni odjel, OIB 94187441810; AUTOKUĆA BOSNIĆ d.o.o. za trgovinu, servis i remont, OIB 62890333516; TISKARA MALENICA d.o.o., OIB 21268596817 zastupanog po punomoćniku Jasmin Avdagić; Ivan Marijan, OIB 35721802898 zastupanog po punomoćniku Zdravko Bojanić; HEP-Operator distribucijskog sustava d.o.o. za distribuciju i opskrbu električne energije, OIB 46830600751; Rikard Pavlović, OIB 16829467929; LUČKA UPRAVA SPLIT, OIB 06992092556; TINA ALATI društvo s ograničenom odgovorošću za trgovinu i usluge, OIB 72232886006; PLOVPUT trgovačko društvo s ograničenom odgovornošću za održavanje pomorskih plovnih putova i radijske službe, OIB 14480721492; Regionalna veletržnica Benkovac dioničko društvo za trgovinu i usluge "u stečaju", OIB 16205687638; MESSER CROATIA PLIN Poduzeće za proizvodnju i prodaju tehničkih plinova d.o.o., OIB 32179081874; ZAVOD ZA JAVNO ZDRAVSTVO DR. ANDRIJA ŠTAMPAR, OIB 33392005961; Zagrebačka burza d.d., OIB 84368186611 zastupanog po punomoćniku MAĐARIĆ &amp; LUI - odvjetničko društvo d.o.o.; METRONET TELEKOMUNIKACIJE d.d. za telekomunikacijske usluge, OIB 23269006802; RELAX, d.o.o. za proizvodnju i trgovinu, OIB 24543050439; MINISTARSTVO GOSPODARSTVA, RAVNETELJSTVO ZA ROBNE ZALIHE, OIB 22413472900 zastupanog po punomoćniku ŽUPANIJSKO DRŽAVNO ODVJETNIŠTVO U SPLITU; PUĆO d.o.o. za trgovinu, ugostiteljstvo i cestovni prijevoz, OIB 33417474295; ITEM, d.o.o. informatičke usluge, OIB 71527463594; ŠKARE TRADE, d.o.o. za trgovinu i ugostiteljstvo, OIB 88448992592; CROATIA osiguranje d.d. FILIJALA SPLIT, OIB 26187994862; MIRJANA BARIĆ, OIB 91861480870; SREDIŠNJE KLIRINŠKO DEPOZITARNO DRUŠTVO, dioničko društvo, OIB 64406809162; MILENKO BUŠLJETA, OIB 63433937940; MILICA UGARKOVIĆ, OIB 03462724779; FABIJAN PERONJA, OIB 19033633778 zastupanog po punomoćniku KRUNO PERONJA; Agencija za upravljanje državnom imovinom, OIB 75666130770; COMENG, društvo s ograničenom odgovornošću za informatički inženjering, OIB 42122172362; AMEROPA AG, OIB 38272342702 zastupanog po punomoćniku Odvjetničko društvo Hanžeković &amp; Partneri društvo s ograničenom odgovornošću; GRAFOPLEX, društvo s ograničenom odgovornošću, za trgovinu i usluge, OIB 71142152777; HP - Hrvatska pošta d.d., OIB 87311810356; Financijska agencija, OIB 85821130368; NIKOLA LACMANOVIĆ, OIB 50670282682 zastupanog po punomoćniku DORIS KOŠTA; HEP-Operator distribucijskog sustava d.o.o. za distribuciju i opskrbu električne energije, OIB 46830600751; VODOVOD I KANALIZACIJA, društvo s ograničenom odgovornošću za vodoopskrbu, odvodnju i pročišćavanje otpadnih voda, OIB 56826138353; JELKOM, društvo s ograničenom odgovornošću za komunalnu djelatnost, OIB 92345732468; DALMACIJAVINO d.d. za proizvodnju i promet alkoholnih i bezalkoholnih pića "u stečaju", OIB 07837847925; EUROLEASING d.o.o., OIB 48922277230 zastupanog po punomoćniku Grgić &amp; Partneri odvjetničko društvo j.t.d.; Rino Barbić, odvjetnik, OIB 04402974520; HVARSKI VODOVOD d.o.o., OIB 96577868636 zastupanog po punomoćniku Rino Barbić; IVAN MILAT, OIB 89865160390; DIONOVA - DIONA d.o.o., OIB 41112127430; TEHNOPLAST d.o.o. za građevinarstvo, trgovinu, ugostiteljstvo, turizam i uslužne djelatnosti, OIB 70676517267; VIPnet, društvo s ograničenom odgovornošću za usluge javnih telekomunikacija, OIB 29524210204; BILIĆ-ERIĆ d.o.o. za privatnu zaštitu, OIB 68580128211; DALMACIJAVINO - ZAGREB društvo sograničenom odgovornošću za trgovinu, ugostiteljstvo i prijevoz, OIB 93269876765; GRAD DRNIŠ, OIB 38309740312; Vetropack Straža tvornica stakla d.d. Hum na Sutli, OIB 74210066591; CAPRICORNO, društvo s ograničenom odgovornošću za trgovinu, OIB 09517317411; PELJEŠKI VRHOVI, POLJOPRIVREDNA ZADRUGA, OIB 49398931487; Toma Šurjak, OIB 66049692921 zastupanog po punomoćniku Rino Barbić; Jakov Peronja, OIB 07373599239 zastupanog po punomoćniku Rino Barbić; TIGAR d.o.o. za usluge, OIB 65051360088 zastupanog po punomoćniku Zoran Iviš; POREZNA UPRAVA Područni ured Split, OIB 18683136487 zastupanog po punomoćniku ŽUPANIJSKO DRŽAVNO ODVJETNIŠTVO; BURA I TRAMUNTANA d.o.o. za trgovinu i usluge, OIB 78359961331; TRAST međunarodno otpremništvo, dioničko društvo, OIB 93225891495 zastupanog po punomoćniku Marina Tončić-Bota; CHROMOS AGRO dioničko društvo proizvodnja sredstava za zaštitu bilja, OIB 82790074844; VODOVOD I KANALIZACIJA, društvo s ograničenom odgovornošću za vodoopskrbu, odvodnju i pročišćavanje otpadnih voda, OIB 56826138353; AUTOTRANS d. o. o. za javni prijevoz putnika u cestovonom prometu, trgovinu, usluge i turistička agencija, OIB 19819724166; BRTVILA BREZIĆ d.o.o. za proizvodnju brtvila, trgovinu i zastupanje, OIB 47897946377; IREKS AROMA društvo s ograničenom odgovornošću, OIB 36709757659 zastupanog po punomoćniku Odvjetničko društvo GLAMUZINA &amp; GROŠETA; Marin Mileteta, odvjetnik, OIB 37476644793 zastupanog po punomoćniku Antonia Selak; HEP - Opskrba d.o.o. za opskrbu potrošača električnom, toplinskom energijom i plinom, OIB 63073332379; ING-ATEST d.o.o. za trgovinu i usluge, OIB 21777333810; Hrvatske vode, pravna osoba za upravljanje vodama, OIB 28921383001; BASLER OSIGURANJE ZAGREB dioničko društvo za osiguranje, OIB 59706054982; NARODNI TRGOVAČKI LANAC d.o.o. za trgovinu i usluge, OIB 78344221376; MANTIS, d.o.o. za trgovinu i usluge, OIB 41274793973; Vinko Paina, OIB 51203688235; TRANSADRIA, međunarodna špedicija d. d. u stečaju, OIB 47965841018; Hrvatska radiotelevizija, OIB 68419124305; BRODOMERKUR trgovina i usluge, dioničko društvo, OIB 33956120458; ZAGREBAČKI HOLDING, društvo s ograničenom odgovornošću za javni prijevoz, opskrbu vodom, održavanje čistoće, putnička a, OIB 85584865987; NASTAVNI ZAVOD ZA JAVNO ZDRAVSTVO SPLITSKO-DALMATINSKE ŽUPANIJE, OIB 54948902275; BRODOSPLIT-BRODOGRADILIŠTE društvo s ograničenom odgovornošću, OIB 05532178397; COPAN ZAGREB društvo s ograničenom odgovornošću za trgovinu i zastupanje, OIB 43698579132; DUHAN društvo s ograničenom odgovornošću, OIB 84143469050; Ivica Maleš vl. autoservis "UNO", OIB 89917595934; Teo Palaversić, OIB 21074825891; HRVATSKA POŠTANSKA BANKA, dioničko društvo, OIB 87939104217; OTIS DIZALA, društvo s ograničenom odgovornošću za proizvodnju, montažu, remont i održavanje dizala, OIB 76080865307; Fabijan Roić, OIB 55646544786; Ivo Družević, OIB 59608054089; Ivo Roić, OIB 73872839985; Josip Kovačević, OIB 24407104693; Tedi-Tadija Maroević, OIB 75901351091; Jakica Lupi, OIB 73236308888; Joza Bratanić, OIB 08011374888; Antun Pavičić, OIB 65866256737; Juraj Pavičić, OIB 09529542053; Cvjetko Matković, OIB 10443683019; Katica Kovačević, OIB 33120980772; Nikša Dužević, OIB 66241675982; Milovan Kombura, OIB 30770175855; Jelisava Pavičić, OIB 83980708087; Matko Carić, OIB 35189247498; Marinko Dužević, OIB 12242231071; Margarita Radonić, OIB 28025722533; Dinko Pavičić Tribunol, OIB 99243667034; Tonči Šurjak, OIB 60785268681; Duško Pavičić Ivelja, OIB 25982798589; Pero Dulčić Sušak, OIB 55533277123; Ivan Tadić, OIB 00384008152; Ivica Pavičić, OIB 72332556277; Mihovil-Mile Pavičić, OIB 24835949834; Tomi Moscatello, OIB 28508820612; Nikola Vodanović, OIB 74845370223; Margarita Marica Stančić, OIB 08101100980; Vjekoslav Radonić, OIB 33204721839; Marinko Sanseović, OIB 45513941394; Tadija Moškatelo, OIB 31188799731; Damir Petrić, OIB 86091667582; Louis Petrić, OIB 16074465250; Ivica Ljubić, OIB 56655610557; Vinko Lupi, OIB 35451219902; Ivan Tadić Šilo, OIB 70114227603; Ivan Tadić, OIB 70114227603; Vinko Maroević, OIB 76848533915; Ivan Buratović, OIB 47859397279; Mijo Mili Pavičić, OIB 88915921313; Marija Vodanović, OIB 55757464937; Jakov Fredotović, OIB 46839149373; Miljenko Srhoj, OIB 83488729434; Nikola Haladić, OIB 44890767273; Janez Jelušić, OIB 53424861114; Nikola Sansević, OIB 77925554696; Nikola Buratović, OIB 63461897206; Cvjetko Buratović, OIB 68271062216; Nikola Buratović, OIB 83296807791; Nikola Stipišić, OIB 40730811746; Prošper Moškatelo, OIB 30735770287; Tonko Maroević, OIB 09539101243; Ivo Pavičić, OIB 10571584537; Pavao Čubre, OIB 53903728630; Luka Šurjak, OIB 94878152360; Luka Franetović, OIB 70961784599; Ivan Miloš Mile, OIB 62291039145; Jure Moškatelo, OIB 82967525191; Vjekoslav Bogdanić, OIB 94391191426; Petro Šoljan, OIB 76350894229; Juraj Dužević, OIB 99909425440; Damir Šurjak, OIB 27457530614; Jakov Tresić, OIB 60663993622; Juraj Moškatelo Stariji, OIB 12577877147; Ruža Roić, OIB 27524265061; Rade Čavić, OIB 74420229729; Matilda Buratović, OIB 24198956638; Ivo Šurjak, OIB 90776404563; Dražica Matković Ljubo, OIB 38484140872; Dinko Račić, OIB 02437704848; Mila Franetović Dužević, OIB 02539671010; Luka Stančić, OIB 91475365556; Meri Petrić, OIB 49953370209; Ivan Moškatelo, OIB 16048013538; Vinko Moškatelo, OIB 57771107058; Nikola Šimunović, OIB 24630749503; Mirko Radonić, OIB 28025722533; Antun Sansević, OIB 80183811492; Nikša Moškatelo, OIB 98307576243; Antun Vodanović Stariji, OIB 43563335947; Ivo Bojanić, OIB 00897882683; Cvjetko Miličić, OIB 44230808110; Marija Trbuhović, OIB 38712300010; Neno Šoljan, OIB 04419572654; Juraj Tomi Moškatelo, OIB 80968217347; Ivo Račić Kapetanić, OIB 70008404713; Đuro Caratan, OIB 81898965125; Ante Tonči Drinković, OIB 92836065068; Kata Duboković, OIB 93006547119; Boris Carić, OIB 46466426123; Tonko Ivčević Bakulić, OIB 62293366608; Marko Huljić, OIB 99873701212; Lenka Roić, OIB 57371012596; Stjepan Jerković, OIB 25876380285; Boris Borović, OIB 51193036454; Niko Salamunić, OIB 76231208532; File Vranković, OIB 44132340384; Juraj Šperka, OIB 79176257167; Mili Razović, OIB 03291272208; Ante Mihojević, OIB 08852465695; Ljubica Stipišić, OIB 53136752678; Stjepan Hujo Huljić, OIB 06947019866; Nikola Grgičević, OIB 72806517394; Tonči Gurdulić, OIB 88962507191; Prošperino Milevčić, OIB 45533211549; Boris Rubinić, OIB 69242251733; Jakov Račić, OIB 31621777587; Jakša Radonić, OIB 11727504421; Vinko Palaversić, OIB 66878442541; Fabijan Kunčić, OIB 51005536058; Dušan Salamunić, OIB 67690387290; Margarita Stančić, OIB 77283348907; Josip Crnčić, OIB 78272535399; Luka Moškatelo, OIB 37611216898; Lucija Milatić-Bričolić, OIB 72454967005; Fabijan Dužević, OIB 65516171063; Vjeko Jakas, OIB 99530955280; Pavo Bunčuga, OIB 76824484181; Marko Buratović, OIB 96637597848; Antun Lučić, OIB 23239072373; Marin Parun Barbić, OIB 39599282196; Stjepan Tomislav Huljić, OIB 97499130016; Cvjetka Cvita Milevčić, OIB 75708915913; Marinko Radonić, OIB 89514038279; Antun Gurdulić, OIB 55215862622; Blaženko Jakas, OIB 38730295070; Braco Jakas, OIB 76920975322; Ivan Makjanić, OIB 86091321106; Ante Rubinić, OIB 15201258693; Dražica Vicenca Matković, OIB 67149132840; Jakov Radonić, OIB 93729454627; Slobodan Radičić, OIB 46777889915; Jurko Lučić, OIB 16439489089; Mate Antičević, OIB 55268785640; Josip Franičević, OIB 43547284113; Asija Bojanić, OIB 14798986072; Milivoj Vidas vl. Servisa instrumenata, mjerne i regulacione opreme, OIB 56342789123; BURA l d.o.o. za trgovinu i usluge - u stečaju, OIB 79000721319; NET MEDIA SISTEMI d.o.o. za informatički inženjering, OIB 03380490457; Financijska agencija, OIB 85821130368; Hrvatski registar brodova, OIB 04601923208; Nenad Ševo, OIB 88234857624; Meri Stipinović, OIB 64965084141; Fond za zaštitu okoliša i energetsku učinkovitost, OIB 85828625994; Zlatko Balić, OIB 07837847925; Galić Ante, OIB 90017639391; Dean Prelević, odvjetnik, OIB 10098946497; Želimir Miletić, OIB 86888847404; Luči Roić, OIB 24743587539; Nade Pavičić-ivelja, OIB 33508911717; Dujko Čubre, OIB 91478009603; Antun Bratanić, OIB 52392458213; Andrija Matković, OIB 72332556277; Antun Vune Bratanić, OIB 44890767273; Dinko Lušić, OIB 23131390669; Nikica Nikola Matijević, OIB 21094494613; Ivan Sanseović, OIB 08563467932; Marija Kovačević Lolotović, OIB 69060952354; Petar Zlatan Vodanović, OIB 11403397863; Ivan Stančić, OIB 31497688270; Stjepan Moškatelo, OIB 92020885489; Toma Dužević, OIB 08830644469; Ivica Račić, OIB 28123794048; Kuzma Pavičić Aleluja, OIB 33120197409; Vinka Salamunić, OIB 91445751353; Teo Huljić, OIB 56034797647; Dejan Šperka, OIB 10054205030; Juraj Caratan, OIB 29357565225; Matko Antičević, OIB 42034643125; Dinko Rubinić ( Vjera ), OIB 69863599942; Vjera Rubinić, OIB 98825603309; Abraham Bojanić, OIB 79576557482; Vedran Nevešćanin, OIB 34969575575 zastupanog po punomoćniku Jadranko Vidović; Marija Pjevac, OIB 82096480140; Carinska uprava, OIB 18683136487; Općinski sud u Starom Gradu - ZK odjel; Nada Akrap, OIB 50608806627; Jasminka Antunović, OIB 74697035343; Nediljka Armanda, OIB 09033661295; Ana Babić, OIB 99777361372; Gordana Babić; Ivan Babić, OIB 39364629552; Katica Babić, OIB 49371248632; Jure Bacelj, OIB 68175280792; Ana Bačić, OIB 18080781553; Nediljka Bajić, OIB 00893712988; Žarka Bakotić, OIB 36917498674; Marko Baković, OIB 05569494546; Ivica Ban, OIB 07285230342; Srđanka Banovac, OIB 50974371502; Božidar Barać, OIB 80639746410; Vedran Barbarić, OIB 18526555730; Marija Barbir, OIB 43799885260; Petar Barbir, OIB 94965914070; Anica Baričević, OIB 06811970314; Damira Barišić, OIB 88385690941; Ivan Barišić, OIB 38311171100; Manda Bašić, OIB 23944179531; Aleksandar Bauk, OIB 97860316263; Marina Zečić, OIB 62683960216; Ivo Bavčević, OIB 18609350440; Nataša Bazina, OIB 67925940620; Mirjana Begonja, OIB 73001510209; Jelena Belić, OIB 77723253899; Niko Belić, OIB 18977071620; Jagoda Bešker, OIB 29966440390; Nedo Bešker, OIB 56588665795; Zorica Bilić, OIB 99810426480; Sanja Bilić-pavlinović, OIB 45845212026; Jela Bilobrk, OIB 63402483386; Antun Blažević, OIB 90714609552; Hrvoje Blažević, OIB 12287964630; Damir Bojčić, OIB 41258960204; Željko Bojčić, OIB 09291034408; Denis Boljat, OIB 33725767264; Srećko Boras, OIB 94339540336; Robert Borić, OIB 38057391892; Goran Bosančić, OIB 33007404175; Pava Botić, OIB 34296544282; Ljuba Božanić, OIB 04083001132; Anka Božić, OIB 84941173128; Anica Božić-Bakušić, OIB 89654935153; Ivica Bratić, OIB 86080104106; Nikša Bratić, OIB 49290967945; Vencislav Brizić, OIB 29265973045; Zlata Brizić, OIB 73389614517; Mate Brstilo, OIB 97701748344; Zora Budimir, OIB 65069642793; Miranda Budiša, OIB 35557811513; Nediljko Bugarin, OIB 69239215555; Željka Vučemilović-šimunović, OIB 19390672750; Gordana Buljević, OIB 32937631192; Marina Burić, OIB 93570683955; Mario Buzov, OIB 93519007247; Đuro Caratan, OIB 81898965125; Toni Caratan, OIB 68762006562; Boris Carić, OIB 46466426123; Paulo Carić, OIB 15402538356; Dinka Cezareo, OIB 08033901183; Nevenka Cukrov, OIB 17311242164; Dijana Czwik, OIB 09675579569; Vinka Čavala, OIB 72189149878; Silva Černak Lojić, OIB 21589065823; Diana Čović, OIB 59401221926; Ante Čulo, OIB 58219699024; Blaž Ćapin, OIB 67223092915; Filip Delać, OIB 82167098700; Ankica Delić, OIB 80719299509; Marko Delić, OIB 05763270433; Nediljka Delić, OIB 99568210497; Gordana Didak, OIB 78878339902; Mili Divić, OIB 35555990248; Ljiljana Dragan Jelušić, OIB 50973171038; Milka Drlje, OIB 15738553325; Mato Drmić, OIB 39636384582; Jozo Družianić, OIB 63604163211; Stanko Duvančić, OIB 41476060687; Damir Duvnjak, OIB 63781484968; Nives Džanko, OIB 90598357164; Ante Đurđević, OIB 72594587030; Ljubica Elez, OIB 71000445833; Ankica Ezgeta, OIB 18659409558; Lenka Franić, OIB 62951288048; Ivica Gabelić, OIB 70468304794; Marija Galešić, OIB 47387004597; Petar Galić, OIB 09903259382; Silvana Galić, OIB 02726524452; Kazimir Garić, OIB 83662319172; Vencel Gašpar, OIB 46863766369; Vinko Gašpar, OIB 21657975586; Ana Goreta, OIB 91749079767; Zorka Goreta, OIB 78206251147; Josip Gotovac, OIB 16838023061; Vjekoslav Grbčić, OIB 00132520638; Divna Grbeša, OIB 74813693236; Ana Grubišić, OIB 49854875039; Gordana Grubišić, OIB 49873220891; Nikola Grubišić, OIB 97693442104; Sanja Grubišić, OIB 26638303946; Antonio Gudelj, OIB 83686976296; Kata Gugić, OIB 97696546556; Mirjana Gugić, OIB 69438273166; Ivica Hajder, OIB 67907347725; Željko Hajder, OIB 70330715284; Silvana Hajduk, OIB 33507058945; Tomislav Herceg, OIB 78714538239; Mira Ikica, OIB 11849010850; Franjo Ivčević, OIB 49917991796; Jelena Ivčević, OIB 74901888496; Damir Jakus, OIB 87272819238; Gospova Jakus, OIB 04209324873; Marica Jakus, OIB 74750176046; Petar Jakus, OIB 67345729042; Marko Janković, OIB 19997991153; Matija Jeličić, OIB 98976446888; Ante Jeličić, OIB 91949654327; Marija Jocić, OIB 87687857774; Ante Jolić, OIB 30924166560; Marica Jukić, OIB 19856164686; Marko Jukić, OIB 72590351524; Renata Jukić, OIB 09827250222; Jadranka Jurić, OIB 52705592800; Marija Jurić, OIB 31016018881; Ankica Kainić, OIB 80409745726; Jelena Kalinić, OIB 02401555720; Petar Kalinić, OIB 76156352997; Anamarija Kalinić Radović, OIB 92738597282; Stipan Kamber, OIB 84681628783; Đuro Kapoši, OIB 55675650848; Željko Karin, OIB 70824276539; Marijana Karin Prnjak, OIB 61576258120; Neda Kasalo, OIB 11081458098; Zvonimir Kasalo, OIB 07885551191; Suzana Kašić, OIB 59974477956; Ivana Katalinić Jerčić, OIB 27192920551; Josip Katušić, OIB 17394409236; Ljiljana Kegalj, OIB 44567225674; Ante Kekez, OIB 82341180529; Ivanko Kekez, OIB 69257203171; Petrica Kekez, OIB 01138031201; Boško Kevo, OIB 58881798829; Antiša Kliškinić, OIB 54591476829; Veljko Knezović, OIB 29953576092; Stjepan Kokeza, OIB 45375542461; Petar Kolega, OIB 41344179016; Daniela Kovač, OIB 73917202839; Željka Kovač, OIB 49269171098; Ivan Kraljić, OIB 34937918610; Inga Krnjaić, OIB 00968558935; Anka Krstić, OIB 50194808421; Ivan Kundid, OIB 95397541786; Ivana Kundid, OIB 65152954463; Ružica Kundid, OIB 62510013110; Deni Kuvačić, OIB 86909984538; Anka Landikušić, OIB 18023655586; Ivan Lasić, OIB 23248459290; Dražen Lazić, OIB 10307450473; Nenad Leskur, OIB 79369933858; Ivana Lilić, OIB 24212828078; Ivo Lipanović, OIB 56508525212; Marko Lojić, OIB 38337274260; Mile Lovrić, OIB 87317474850; Ana Lovrinčević, OIB 37389823251; Dejan Lukavac, OIB 85205650926; Nela Madžar, OIB 92085359240; Alenka Malinić, OIB 44061509536; Pavao Marasović, OIB 32681502260; Anto Marijan, OIB 32989170521; Cvita Marijanović, OIB 33573858243; Dobrinka Marijanović, OIB 03673706981; Tomislav Marijanović, OIB 87726686946; Jasna Marin, OIB 24544706980; Marina Marin, OIB 96155411085; Željko Marinac, OIB 53959056974; Božidar Marinković, OIB 12351935621; Jakov Mateta, OIB 14390943845; Ivan Matić, OIB 23355936969; Ružica Matić, OIB 42779808936; Slavko Matić, OIB 28602503915; Željko Matić, OIB 66582117749; Marija Matković, OIB 79153132638; Ivan Melvan, OIB 80843491669; Nikola Midenjak, OIB 88248589366; Pere Mihanović, OIB 49545684243; Ana Mikulić, OIB 54712970747; Mate Mikulić, OIB 87811623322; Ivan Milaković, OIB 91056811857; Ivan Milanović, OIB 75286000064; Zorka Miletić, OIB 48042737399; Milan Miljuš, OIB 35675614034; Đorđe Mirčetić, OIB 27370139872; Tonči Mišković, OIB 74628173475; Ana Moro, OIB 64571848035; Slavko Moro, OIB 30868427553; Tomi Moscatello, OIB 28508820612; Marija Munitić, OIB 68535764041; Ljubomir Muslim, OIB 17589644925; Mijo Nožina, OIB 79046275268; Jurica Oman, OIB 78517901315; Mirko Oman, OIB 68766264149; Janja Orošnjak, OIB 49619386391; Mila Palada, OIB 10163841708; Ivan Pandža, OIB 63327603131; Asija Papić, OIB 36844611036; Mijo Papić, OIB 90436045680; Tereza Papić, OIB 79546057657; Rajko Parać, OIB 14695878450; Tatjana Parać, OIB 45662446398; Đurđica Parat, OIB 21781090554; Ivan Pastuović, OIB 39126309445; Jurica Pavela, OIB 06763759506; Roki Pavičić, OIB 01089958101; Ivan Pažanin, OIB 47030103613; Luka Peko, OIB 89771272445; Neda Penga, OIB 76197116887; Ante Perko, OIB 58528189918; Ivana Perko, OIB 72532024891; Gordana Perković, OIB 48186805492; Marica Perković, OIB 69926366099; Nediljko Perković, OIB 66481146396; Nila Peroš, OIB 48544328267; Dragica Peša, OIB 47913512214; Iris Peša, OIB 06010961010; Nikša Petrić, OIB 98862228387; Matko Pezo, OIB 51619560640; Zlatko Piperković, OIB 91173398058; Joško Pivac, OIB 34978148355; Luka Pjevac, OIB 52683808409; Anka Plazonja, OIB 92736733656; Robert Plazonja, OIB 75774016292; Gordan Poparić, OIB 98826275620; Ante Popović, OIB 03185976635; Milanka Pranić, OIB 03263396290; Miroslav Primorac, OIB 42998076332; Iva Punda, OIB 03796593117; Drago Radić, OIB 29691845355; Mladen Radmilović, OIB 32330076899; Petar Radonić, OIB 09324740808; Jagoda Radošević, OIB 26353444269; Ante Rajčić, OIB 16954022739; Marko Ralica, OIB 43858024645; Ivan Raos, OIB 51516687457; Zdenka Razlog, OIB 03030085275; Mila Rebić, OIB 40304138585; Marija Reljanović, OIB 34147480025; Mara Režić, OIB 03502691709; Marija Rizvan, OIB 81852427870; Anđelko Rogulj, OIB 86920054956; Berislava Roša, OIB 03031267329; Sofija Ruić, OIB 32252086462; Ana Runjić, OIB 01784422133; Gordan Ruščić, OIB 53119078542; Sanja Ružić, OIB 04871127862; Svjetlana Samac, OIB 00231948560; Miljenko Samardžić, OIB 48154982931; Dinka Sanseović, OIB 27313861620; Ante Sarić, OIB 37671686952; Ivan Sarić, OIB 25772566590; Marija Sedlar, OIB 77476367069; Ljubica Sekelez, OIB 37811046307; Kristina Serdarević, OIB 96208368856; Aleksandra Sever-Muhar, OIB 46981853030; Boško Sikavica, OIB 62904573776; Snježana Sikavica, OIB 04571043319; Dragan Simić, OIB 11440453978; Tanja Sinovčić, OIB 15724160128; Ljiljana Sirić, OIB 13682411690; Dijana Skelin, OIB 67771387421; Kata Sočo, OIB 12244754061; Marija Stančić, OIB 24488999707; Đani Stanić, OIB 01952579328; Danica Stipović, OIB 14428054555; Milorad Stojsavljević, OIB 70694448376; Petar Strinić, OIB 82064030568; Luca Strunje, OIB 39917579317; Slavka Svalina, OIB 20916812996; Marijan Šamija, OIB 81559542363; Marinka Šamija, OIB 26187211202; Katica Šeparović, OIB 89096228977; Nenad Ševo, OIB 88234857624; Krasna Šiklić, OIB 53374014167; Mili Šimig, OIB 94704411458; Vesna Škare, OIB 71821692373; Ljubica Škopljanac, OIB 09408788504; Milica Špar, OIB 07038339077; Eleana Šubat, OIB 38900880602; Ivan Šuljug, OIB 45192577645; Vesna Šunjić, OIB 05247958818; Ljubica Tarle, OIB 28166909018; Nada Teklić, OIB 80645998554; Lada Terzić, OIB 31496851195; Ivan Tomić, OIB 55633242961; Ivan Topić, OIB 63353072185; Jelica Topić, OIB 84009834780; Tvrtko Topić, OIB 15832739048; Anđelka Torlak, OIB 94366468246; Ivan Torlak, OIB 36758209001; Marko Torlak, OIB 25141930670; Damir Tot, OIB 97869422869; Anka Treskavica, OIB 89998355619; Anka Tukić, OIB 95095320611; Nediljko Ugrin, OIB 61713318858; Marinko Uvodić, OIB 86857726322; Nedjeljka Uvodić, OIB 30483848227; Marko Validžić, OIB 09167064985; Ivanka Varnica, OIB 95864491355; Milica Varvodić, OIB 73723486062; Kristina Velić, OIB 77384310693; Ljiljana Vesković, OIB 43910221929; Milka Veštić, OIB 06357620254; Ante Vidan, OIB 08079634276; Marko Vidović, OIB 01091360979; Matko Vidović, OIB 91655777185; Nevenka Vidović, OIB 50708267696; Ankica Vilibić, OIB 41935131740; Anđelko Vilić, OIB 46303939151; Normela Visković, OIB 93848978885; Tonči Visković, OIB 57207922181; Marica Vlaić, OIB 45120406456; Dubravka Vlainić, OIB 89412859402; Ivo Vodanović, OIB 61288856543; Josip Vogleš, OIB 78979895187; Vinko Vranković, OIB 28469423878; Ivan Vrdoljak, OIB 58654492314; Mirjana Vrdoljak, OIB 00849791179; Marija Vrgoč; Bože Vuco, OIB 57170132138; Mirjana Vučković, OIB 77198987590; Višnja Vučković, OIB 65331626489; Ivan Vugdelija, OIB 84315022246; Dubravka Vukas, OIB 08519715626; Anđelka Vukičević, OIB 72508288201; Zora Vuković, OIB 33099880685; Ivan Vukušić, OIB 52615536531; Jadran Vukušić, OIB 16315354223; Nevenka Vukušić, OIB 24889115799; Vjera Vukušić, OIB 63442370123; Zvonimir Vukušić, OIB 28097018986; Nevenka Vuleta, OIB 13567782306; Vinka Zekić, OIB 91815577545; Dinko Zenčić, OIB 65189931544; Borislav Zokić, OIB 51253879731; Dolina Zokić, OIB 75688399939; Margita Zokić, OIB 85982645988; Luca Zolota, OIB 57479376750; Milan Žarković; Nevenka Živko, OIB 40723467363; Davorka Živković, OIB 80590033491; Ivica Živković, OIB 18562262384; Ivo Živković, OIB 81034283040; Siniša Ivančić, OIB 26067778479; Iva Jelić, OIB 44484653228; Marko Kavelj, OIB 02369489649; Ivan Koljanin, OIB 21918343692; Željko Kovač, OIB 11925765994; Zvonko Kruneš, OIB 55906727777; Nikola Lacmanović, OIB 50670282682; Vesna Lepetić, OIB 84143512273; Jelica Ljubica, OIB 08611982578; Darko Lulić, OIB 19997474853; Vesna Lulić, OIB 31024530599; Marija Mamić, OIB 82920304679; Radojka Marijanović, OIB 75956845709; Meri Cabadaj, OIB 90828303800; Mate Markotić, OIB 40858158040; Ante Marović, OIB 68871210232; Ivan Marušić, OIB 38554028146; Iva Melvan, OIB 03677154609; Goran Merkel, OIB 20105696184; Ivan Mornar, OIB 99253273877; Miodrag Munjiza, OIB 45836749093; Ante Nožina, OIB 63957170679; Anica Pandža, OIB 13489275071; Nikica Pavlović, OIB 49276013054; Silvana Perić, OIB 13586987904; Nediljka Perišić, OIB 60970664434; Elvira Dračevac, OIB 02336991708; Mara Dobrota, OIB 21943772484; Neda-lidia Buljević, OIB 14338735105; Ivan Bugarin, OIB 77317760491; Maja Bučić, OIB 03739843191; Mira Božić, OIB 22986331166; Sandra Borić, OIB 36571760060; Marija Davidović, OIB 45482063767; Petar Adjanski, OIB 59639817186; Ana Čatlak, OIB 78110711892; Marinko Buškulić, OIB 08200114705; Marinko Galić, OIB 96762020666; Luca Gabela, OIB 68629820074; Tomislav Frankić, OIB 69745327532; Elias Erceg, OIB 27105475264; Jakov Elez, OIB 36735285579; Sretan Bajalo, OIB 77606115521; Mario Tomić, OIB 12822553870; Ranko Vuleta, OIB 75885216649; Zlatko Balić, OIB 07556207031; Boško Barać, OIB 00526661882; Milan Vukić, OIB 34302227455; Mara Vukorepa, OIB 56814423724; Bare Vujina, OIB 23922325811; Milenko Bašić, OIB 71120573278; Diana Blažević, OIB 12578026353; Jozo Bogić, OIB 35027187093; Stjepko Bojanić, OIB 25751926536; Miroslav Trečić, OIB 50880474980; Neda Tukić, OIB 70924511514; Vinka Ukić, OIB 42081497162; Mira Velić, OIB 31812224044; Ivan Vrdoljak, OIB 58654492314; Iva Vrdoljak, OIB 63554079953; Dražen Todorović, OIB 98584327843; Dubravka Stojanovska, OIB 87171204134; Josip Strniša, OIB 95889329970; Ivica Sviličić, OIB 30978785630; Ana Rogošić, OIB 63013573312; Ivica Stipinović, OIB 04756380103; Darko Topić, OIB 09297890199; Marija Trečić, OIB 54951995215; Milica Zorić, OIB 00140332153; Ivo Rajčić, OIB 52467354389; Ivan Radoš, OIB 36063141303; Željka Vučemilović-šimunović, OIB 19390672750; Slaven Tukić, OIB 33403885817; Bartul Barišić, OIB 12686040110; Tajana Domazet, OIB 31101575725; Velinka Runjić, OIB 16188516711; Niko Dujić, OIB 75216071342; Teo Mandić, OIB 13212109596; Mevlida Armanda, OIB 52353697771; Renata Kalčić, OIB 57885132100; Juraj Lešković, OIB 69602776663; VRGORKA-VINARIJA dioničko društvo za proizvodnju pića, poljoprivredu i trgovinu, OIB 68329484134; Milivoj Vidas, OIB 56342789123; BURA l d.o.o. za trgovinu i usluge - u stečaju, OIB 79000721319; AUTO CENTAR LOZIĆ d.o.o. trgovina vozilima u stečaju, OIB 30382973961; NET MEDIA SISTEMI d.o.o. za informatički inženjering, OIB 03380490457; BASLER OSIGURANJE ZAGREB dioničko društvo za osiguranje, OIB 59706054982; NASTAVNI ZAVOD ZA JAVNO ZDRAVSTVO SPLITSKO-DALMATINSKE ŽUPANIJE, OIB 54948902275; Joško Pavlov, OIB 35141086138; Tina Trajković, OIB 65331410683; Nada Dujmić, OIB 98309510309; Nada Baković, OIB 16994220173; Marija Duvančić, OIB 22739898593; Mira Čipčić, OIB 42566477345</izvorni_sadrzaj>
    <derivirana_varijabla naziv="DomainObject.Predmet.StrankaFormatedOIB_1">  REPUBLIKA HRVATSKA, OIB 18683136487 zastupanog po punomoćniku ŽUPANIJSKO DRŽAVNO ODVJETNIŠTVO U SPLITU; LUKA dioničko društvo, OIB 34440814040; RAD, d.o.o. za vodoopskrbu i ostale komunalne djelatnosti, OIB 71304592430; HEP-Operator distribucijskog sustava d.o.o. za distribuciju i opskrbu električne energije ELEKTRA ŠIBENI, OIB 46830600751; Mara Jukić, OIB 37710339746 zastupanog po punomoćniku Mijo Jeličić; Ivica Bašić, OIB 14595893401 zastupanog po punomoćniku Mijo Jeličić; GASTRO GRUPA d.o.o. za trgovinu i usluge, OIB 39228456312; AUTO HRVATSKA dioničko društvo, OIB 32709834358; JADRANSKO OSIGURANJE d.d., OIB 94472454976 zastupanog po punomoćniku Grgić &amp; Partneri odvjetničko društvo j.t.d.; CITY EX d.o.o. za prijenos poslovne dokumentacije, OIB 99406899243 zastupanog po punomoćniku Antonio Zujić; Hrvatski Telekom d.d., OIB 81793146560; CODEX SORTIUM društvo s ograničenom odgovornošću za pružanje kompleksnih konzalting usluga, OIB 83918065246; SUNCE osiguranje d.d., OIB 12012147571; HRVATSKA IZVJEŠTAJNA NOVINSKA AGENCIJA, OIB 41387373932; ČISTOĆA d.o.o. za komunalnu djelatnost, održavanje čistoće i odlaganje komunalnog otpada, OIB 16912997621; TEXT-PAPIR d.o.o. za trgovinu i usluge, OIB 45878059290; SLOBODNA DALMACIJA izdavačka i tiskarska djelatnost, dioničko društvo, OIB 35075764438; ČISTOĆA društvo s ograničenom odgovornošću za obavljanje komunalnih djelatnosti održavanja čistoće i odlaganja komunaln, OIB 38812451417; OPĆINA JELSA Jedinstveni upravni odjel, OIB 94187441810; AUTOKUĆA BOSNIĆ d.o.o. za trgovinu, servis i remont, OIB 62890333516; TISKARA MALENICA d.o.o., OIB 21268596817 zastupanog po punomoćniku Jasmin Avdagić; Ivan Marijan, OIB 35721802898 zastupanog po punomoćniku Zdravko Bojanić; HEP-Operator distribucijskog sustava d.o.o. za distribuciju i opskrbu električne energije, OIB 46830600751; Rikard Pavlović, OIB 16829467929; LUČKA UPRAVA SPLIT, OIB 06992092556; TINA ALATI društvo s ograničenom odgovorošću za trgovinu i usluge, OIB 72232886006; PLOVPUT trgovačko društvo s ograničenom odgovornošću za održavanje pomorskih plovnih putova i radijske službe, OIB 14480721492; Regionalna veletržnica Benkovac dioničko društvo za trgovinu i usluge "u stečaju", OIB 16205687638; MESSER CROATIA PLIN Poduzeće za proizvodnju i prodaju tehničkih plinova d.o.o., OIB 32179081874; ZAVOD ZA JAVNO ZDRAVSTVO DR. ANDRIJA ŠTAMPAR, OIB 33392005961; Zagrebačka burza d.d., OIB 84368186611 zastupanog po punomoćniku MAĐARIĆ &amp; LUI - odvjetničko društvo d.o.o.; METRONET TELEKOMUNIKACIJE d.d. za telekomunikacijske usluge, OIB 23269006802; RELAX, d.o.o. za proizvodnju i trgovinu, OIB 24543050439; MINISTARSTVO GOSPODARSTVA, RAVNETELJSTVO ZA ROBNE ZALIHE, OIB 22413472900 zastupanog po punomoćniku ŽUPANIJSKO DRŽAVNO ODVJETNIŠTVO U SPLITU; PUĆO d.o.o. za trgovinu, ugostiteljstvo i cestovni prijevoz, OIB 33417474295; ITEM, d.o.o. informatičke usluge, OIB 71527463594; ŠKARE TRADE, d.o.o. za trgovinu i ugostiteljstvo, OIB 88448992592; CROATIA osiguranje d.d. FILIJALA SPLIT, OIB 26187994862; MIRJANA BARIĆ, OIB 91861480870; SREDIŠNJE KLIRINŠKO DEPOZITARNO DRUŠTVO, dioničko društvo, OIB 64406809162; MILENKO BUŠLJETA, OIB 63433937940; MILICA UGARKOVIĆ, OIB 03462724779; FABIJAN PERONJA, OIB 19033633778 zastupanog po punomoćniku KRUNO PERONJA; Agencija za upravljanje državnom imovinom, OIB 75666130770; COMENG, društvo s ograničenom odgovornošću za informatički inženjering, OIB 42122172362; AMEROPA AG, OIB 38272342702 zastupanog po punomoćniku Odvjetničko društvo Hanžeković &amp; Partneri društvo s ograničenom odgovornošću; GRAFOPLEX, društvo s ograničenom odgovornošću, za trgovinu i usluge, OIB 71142152777; HP - Hrvatska pošta d.d., OIB 87311810356; Financijska agencija, OIB 85821130368; NIKOLA LACMANOVIĆ, OIB 50670282682 zastupanog po punomoćniku DORIS KOŠTA; HEP-Operator distribucijskog sustava d.o.o. za distribuciju i opskrbu električne energije, OIB 46830600751; VODOVOD I KANALIZACIJA, društvo s ograničenom odgovornošću za vodoopskrbu, odvodnju i pročišćavanje otpadnih voda, OIB 56826138353; JELKOM, društvo s ograničenom odgovornošću za komunalnu djelatnost, OIB 92345732468; DALMACIJAVINO d.d. za proizvodnju i promet alkoholnih i bezalkoholnih pića "u stečaju", OIB 07837847925; EUROLEASING d.o.o., OIB 48922277230 zastupanog po punomoćniku Grgić &amp; Partneri odvjetničko društvo j.t.d.; Rino Barbić, odvjetnik, OIB 04402974520; HVARSKI VODOVOD d.o.o., OIB 96577868636 zastupanog po punomoćniku Rino Barbić; IVAN MILAT, OIB 89865160390; DIONOVA - DIONA d.o.o., OIB 41112127430; TEHNOPLAST d.o.o. za građevinarstvo, trgovinu, ugostiteljstvo, turizam i uslužne djelatnosti, OIB 70676517267; VIPnet, društvo s ograničenom odgovornošću za usluge javnih telekomunikacija, OIB 29524210204; BILIĆ-ERIĆ d.o.o. za privatnu zaštitu, OIB 68580128211; DALMACIJAVINO - ZAGREB društvo sograničenom odgovornošću za trgovinu, ugostiteljstvo i prijevoz, OIB 93269876765; GRAD DRNIŠ, OIB 38309740312; Vetropack Straža tvornica stakla d.d. Hum na Sutli, OIB 74210066591; CAPRICORNO, društvo s ograničenom odgovornošću za trgovinu, OIB 09517317411; PELJEŠKI VRHOVI, POLJOPRIVREDNA ZADRUGA, OIB 49398931487; Toma Šurjak, OIB 66049692921 zastupanog po punomoćniku Rino Barbić; Jakov Peronja, OIB 07373599239 zastupanog po punomoćniku Rino Barbić; TIGAR d.o.o. za usluge, OIB 65051360088 zastupanog po punomoćniku Zoran Iviš; POREZNA UPRAVA Područni ured Split, OIB 18683136487 zastupanog po punomoćniku ŽUPANIJSKO DRŽAVNO ODVJETNIŠTVO; BURA I TRAMUNTANA d.o.o. za trgovinu i usluge, OIB 78359961331; TRAST međunarodno otpremništvo, dioničko društvo, OIB 93225891495 zastupanog po punomoćniku Marina Tončić-Bota; CHROMOS AGRO dioničko društvo proizvodnja sredstava za zaštitu bilja, OIB 82790074844; VODOVOD I KANALIZACIJA, društvo s ograničenom odgovornošću za vodoopskrbu, odvodnju i pročišćavanje otpadnih voda, OIB 56826138353; AUTOTRANS d. o. o. za javni prijevoz putnika u cestovonom prometu, trgovinu, usluge i turistička agencija, OIB 19819724166; BRTVILA BREZIĆ d.o.o. za proizvodnju brtvila, trgovinu i zastupanje, OIB 47897946377; IREKS AROMA društvo s ograničenom odgovornošću, OIB 36709757659 zastupanog po punomoćniku Odvjetničko društvo GLAMUZINA &amp; GROŠETA; Marin Mileteta, odvjetnik, OIB 37476644793 zastupanog po punomoćniku Antonia Selak; HEP - Opskrba d.o.o. za opskrbu potrošača električnom, toplinskom energijom i plinom, OIB 63073332379; ING-ATEST d.o.o. za trgovinu i usluge, OIB 21777333810; Hrvatske vode, pravna osoba za upravljanje vodama, OIB 28921383001; BASLER OSIGURANJE ZAGREB dioničko društvo za osiguranje, OIB 59706054982; NARODNI TRGOVAČKI LANAC d.o.o. za trgovinu i usluge, OIB 78344221376; MANTIS, d.o.o. za trgovinu i usluge, OIB 41274793973; Vinko Paina, OIB 51203688235; TRANSADRIA, međunarodna špedicija d. d. u stečaju, OIB 47965841018; Hrvatska radiotelevizija, OIB 68419124305; BRODOMERKUR trgovina i usluge, dioničko društvo, OIB 33956120458; ZAGREBAČKI HOLDING, društvo s ograničenom odgovornošću za javni prijevoz, opskrbu vodom, održavanje čistoće, putnička a, OIB 85584865987; NASTAVNI ZAVOD ZA JAVNO ZDRAVSTVO SPLITSKO-DALMATINSKE ŽUPANIJE, OIB 54948902275; BRODOSPLIT-BRODOGRADILIŠTE društvo s ograničenom odgovornošću, OIB 05532178397; COPAN ZAGREB društvo s ograničenom odgovornošću za trgovinu i zastupanje, OIB 43698579132; DUHAN društvo s ograničenom odgovornošću, OIB 84143469050; Ivica Maleš vl. autoservis "UNO", OIB 89917595934; Teo Palaversić, OIB 21074825891; HRVATSKA POŠTANSKA BANKA, dioničko društvo, OIB 87939104217; OTIS DIZALA, društvo s ograničenom odgovornošću za proizvodnju, montažu, remont i održavanje dizala, OIB 76080865307; Fabijan Roić, OIB 55646544786; Ivo Družević, OIB 59608054089; Ivo Roić, OIB 73872839985; Josip Kovačević, OIB 24407104693; Tedi-Tadija Maroević, OIB 75901351091; Jakica Lupi, OIB 73236308888; Joza Bratanić, OIB 08011374888; Antun Pavičić, OIB 65866256737; Juraj Pavičić, OIB 09529542053; Cvjetko Matković, OIB 10443683019; Katica Kovačević, OIB 33120980772; Nikša Dužević, OIB 66241675982; Milovan Kombura, OIB 30770175855; Jelisava Pavičić, OIB 83980708087; Matko Carić, OIB 35189247498; Marinko Dužević, OIB 12242231071; Margarita Radonić, OIB 28025722533; Dinko Pavičić Tribunol, OIB 99243667034; Tonči Šurjak, OIB 60785268681; Duško Pavičić Ivelja, OIB 25982798589; Pero Dulčić Sušak, OIB 55533277123; Ivan Tadić, OIB 00384008152; Ivica Pavičić, OIB 72332556277; Mihovil-Mile Pavičić, OIB 24835949834; Tomi Moscatello, OIB 28508820612; Nikola Vodanović, OIB 74845370223; Margarita Marica Stančić, OIB 08101100980; Vjekoslav Radonić, OIB 33204721839; Marinko Sanseović, OIB 45513941394; Tadija Moškatelo, OIB 31188799731; Damir Petrić, OIB 86091667582; Louis Petrić, OIB 16074465250; Ivica Ljubić, OIB 56655610557; Vinko Lupi, OIB 35451219902; Ivan Tadić Šilo, OIB 70114227603; Ivan Tadić, OIB 70114227603; Vinko Maroević, OIB 76848533915; Ivan Buratović, OIB 47859397279; Mijo Mili Pavičić, OIB 88915921313; Marija Vodanović, OIB 55757464937; Jakov Fredotović, OIB 46839149373; Miljenko Srhoj, OIB 83488729434; Nikola Haladić, OIB 44890767273; Janez Jelušić, OIB 53424861114; Nikola Sansević, OIB 77925554696; Nikola Buratović, OIB 63461897206; Cvjetko Buratović, OIB 68271062216; Nikola Buratović, OIB 83296807791; Nikola Stipišić, OIB 40730811746; Prošper Moškatelo, OIB 30735770287; Tonko Maroević, OIB 09539101243; Ivo Pavičić, OIB 10571584537; Pavao Čubre, OIB 53903728630; Luka Šurjak, OIB 94878152360; Luka Franetović, OIB 70961784599; Ivan Miloš Mile, OIB 62291039145; Jure Moškatelo, OIB 82967525191; Vjekoslav Bogdanić, OIB 94391191426; Petro Šoljan, OIB 76350894229; Juraj Dužević, OIB 99909425440; Damir Šurjak, OIB 27457530614; Jakov Tresić, OIB 60663993622; Juraj Moškatelo Stariji, OIB 12577877147; Ruža Roić, OIB 27524265061; Rade Čavić, OIB 74420229729; Matilda Buratović, OIB 24198956638; Ivo Šurjak, OIB 90776404563; Dražica Matković Ljubo, OIB 38484140872; Dinko Račić, OIB 02437704848; Mila Franetović Dužević, OIB 02539671010; Luka Stančić, OIB 91475365556; Meri Petrić, OIB 49953370209; Ivan Moškatelo, OIB 16048013538; Vinko Moškatelo, OIB 57771107058; Nikola Šimunović, OIB 24630749503; Mirko Radonić, OIB 28025722533; Antun Sansević, OIB 80183811492; Nikša Moškatelo, OIB 98307576243; Antun Vodanović Stariji, OIB 43563335947; Ivo Bojanić, OIB 00897882683; Cvjetko Miličić, OIB 44230808110; Marija Trbuhović, OIB 38712300010; Neno Šoljan, OIB 04419572654; Juraj Tomi Moškatelo, OIB 80968217347; Ivo Račić Kapetanić, OIB 70008404713; Đuro Caratan, OIB 81898965125; Ante Tonči Drinković, OIB 92836065068; Kata Duboković, OIB 93006547119; Boris Carić, OIB 46466426123; Tonko Ivčević Bakulić, OIB 62293366608; Marko Huljić, OIB 99873701212; Lenka Roić, OIB 57371012596; Stjepan Jerković, OIB 25876380285; Boris Borović, OIB 51193036454; Niko Salamunić, OIB 76231208532; File Vranković, OIB 44132340384; Juraj Šperka, OIB 79176257167; Mili Razović, OIB 03291272208; Ante Mihojević, OIB 08852465695; Ljubica Stipišić, OIB 53136752678; Stjepan Hujo Huljić, OIB 06947019866; Nikola Grgičević, OIB 72806517394; Tonči Gurdulić, OIB 88962507191; Prošperino Milevčić, OIB 45533211549; Boris Rubinić, OIB 69242251733; Jakov Račić, OIB 31621777587; Jakša Radonić, OIB 11727504421; Vinko Palaversić, OIB 66878442541; Fabijan Kunčić, OIB 51005536058; Dušan Salamunić, OIB 67690387290; Margarita Stančić, OIB 77283348907; Josip Crnčić, OIB 78272535399; Luka Moškatelo, OIB 37611216898; Lucija Milatić-Bričolić, OIB 72454967005; Fabijan Dužević, OIB 65516171063; Vjeko Jakas, OIB 99530955280; Pavo Bunčuga, OIB 76824484181; Marko Buratović, OIB 96637597848; Antun Lučić, OIB 23239072373; Marin Parun Barbić, OIB 39599282196; Stjepan Tomislav Huljić, OIB 97499130016; Cvjetka Cvita Milevčić, OIB 75708915913; Marinko Radonić, OIB 89514038279; Antun Gurdulić, OIB 55215862622; Blaženko Jakas, OIB 38730295070; Braco Jakas, OIB 76920975322; Ivan Makjanić, OIB 86091321106; Ante Rubinić, OIB 15201258693; Dražica Vicenca Matković, OIB 67149132840; Jakov Radonić, OIB 93729454627; Slobodan Radičić, OIB 46777889915; Jurko Lučić, OIB 16439489089; Mate Antičević, OIB 55268785640; Josip Franičević, OIB 43547284113; Asija Bojanić, OIB 14798986072; Milivoj Vidas vl. Servisa instrumenata, mjerne i regulacione opreme, OIB 56342789123; BURA l d.o.o. za trgovinu i usluge - u stečaju, OIB 79000721319; NET MEDIA SISTEMI d.o.o. za informatički inženjering, OIB 03380490457; Financijska agencija, OIB 85821130368; Hrvatski registar brodova, OIB 04601923208; Nenad Ševo, OIB 88234857624; Meri Stipinović, OIB 64965084141; Fond za zaštitu okoliša i energetsku učinkovitost, OIB 85828625994; Zlatko Balić, OIB 07837847925; Galić Ante, OIB 90017639391; Dean Prelević, odvjetnik, OIB 10098946497; Želimir Miletić, OIB 86888847404; Luči Roić, OIB 24743587539; Nade Pavičić-ivelja, OIB 33508911717; Dujko Čubre, OIB 91478009603; Antun Bratanić, OIB 52392458213; Andrija Matković, OIB 72332556277; Antun Vune Bratanić, OIB 44890767273; Dinko Lušić, OIB 23131390669; Nikica Nikola Matijević, OIB 21094494613; Ivan Sanseović, OIB 08563467932; Marija Kovačević Lolotović, OIB 69060952354; Petar Zlatan Vodanović, OIB 11403397863; Ivan Stančić, OIB 31497688270; Stjepan Moškatelo, OIB 92020885489; Toma Dužević, OIB 08830644469; Ivica Račić, OIB 28123794048; Kuzma Pavičić Aleluja, OIB 33120197409; Vinka Salamunić, OIB 91445751353; Teo Huljić, OIB 56034797647; Dejan Šperka, OIB 10054205030; Juraj Caratan, OIB 29357565225; Matko Antičević, OIB 42034643125; Dinko Rubinić ( Vjera ), OIB 69863599942; Vjera Rubinić, OIB 98825603309; Abraham Bojanić, OIB 79576557482; Vedran Nevešćanin, OIB 34969575575 zastupanog po punomoćniku Jadranko Vidović; Marija Pjevac, OIB 82096480140; Carinska uprava, OIB 18683136487; Općinski sud u Starom Gradu - ZK odjel; Nada Akrap, OIB 50608806627; Jasminka Antunović, OIB 74697035343; Nediljka Armanda, OIB 09033661295; Ana Babić, OIB 99777361372; Gordana Babić; Ivan Babić, OIB 39364629552; Katica Babić, OIB 49371248632; Jure Bacelj, OIB 68175280792; Ana Bačić, OIB 18080781553; Nediljka Bajić, OIB 00893712988; Žarka Bakotić, OIB 36917498674; Marko Baković, OIB 05569494546; Ivica Ban, OIB 07285230342; Srđanka Banovac, OIB 50974371502; Božidar Barać, OIB 80639746410; Vedran Barbarić, OIB 18526555730; Marija Barbir, OIB 43799885260; Petar Barbir, OIB 94965914070; Anica Baričević, OIB 06811970314; Damira Barišić, OIB 88385690941; Ivan Barišić, OIB 38311171100; Manda Bašić, OIB 23944179531; Aleksandar Bauk, OIB 97860316263; Marina Zečić, OIB 62683960216; Ivo Bavčević, OIB 18609350440; Nataša Bazina, OIB 67925940620; Mirjana Begonja, OIB 73001510209; Jelena Belić, OIB 77723253899; Niko Belić, OIB 18977071620; Jagoda Bešker, OIB 29966440390; Nedo Bešker, OIB 56588665795; Zorica Bilić, OIB 99810426480; Sanja Bilić-pavlinović, OIB 45845212026; Jela Bilobrk, OIB 63402483386; Antun Blažević, OIB 90714609552; Hrvoje Blažević, OIB 12287964630; Damir Bojčić, OIB 41258960204; Željko Bojčić, OIB 09291034408; Denis Boljat, OIB 33725767264; Srećko Boras, OIB 94339540336; Robert Borić, OIB 38057391892; Goran Bosančić, OIB 33007404175; Pava Botić, OIB 34296544282; Ljuba Božanić, OIB 04083001132; Anka Božić, OIB 84941173128; Anica Božić-Bakušić, OIB 89654935153; Ivica Bratić, OIB 86080104106; Nikša Bratić, OIB 49290967945; Vencislav Brizić, OIB 29265973045; Zlata Brizić, OIB 73389614517; Mate Brstilo, OIB 97701748344; Zora Budimir, OIB 65069642793; Miranda Budiša, OIB 35557811513; Nediljko Bugarin, OIB 69239215555; Željka Vučemilović-šimunović, OIB 19390672750; Gordana Buljević, OIB 32937631192; Marina Burić, OIB 93570683955; Mario Buzov, OIB 93519007247; Đuro Caratan, OIB 81898965125; Toni Caratan, OIB 68762006562; Boris Carić, OIB 46466426123; Paulo Carić, OIB 15402538356; Dinka Cezareo, OIB 08033901183; Nevenka Cukrov, OIB 17311242164; Dijana Czwik, OIB 09675579569; Vinka Čavala, OIB 72189149878; Silva Černak Lojić, OIB 21589065823; Diana Čović, OIB 59401221926; Ante Čulo, OIB 58219699024; Blaž Ćapin, OIB 67223092915; Filip Delać, OIB 82167098700; Ankica Delić, OIB 80719299509; Marko Delić, OIB 05763270433; Nediljka Delić, OIB 99568210497; Gordana Didak, OIB 78878339902; Mili Divić, OIB 35555990248; Ljiljana Dragan Jelušić, OIB 50973171038; Milka Drlje, OIB 15738553325; Mato Drmić, OIB 39636384582; Jozo Družianić, OIB 63604163211; Stanko Duvančić, OIB 41476060687; Damir Duvnjak, OIB 63781484968; Nives Džanko, OIB 90598357164; Ante Đurđević, OIB 72594587030; Ljubica Elez, OIB 71000445833; Ankica Ezgeta, OIB 18659409558; Lenka Franić, OIB 62951288048; Ivica Gabelić, OIB 70468304794; Marija Galešić, OIB 47387004597; Petar Galić, OIB 09903259382; Silvana Galić, OIB 02726524452; Kazimir Garić, OIB 83662319172; Vencel Gašpar, OIB 46863766369; Vinko Gašpar, OIB 21657975586; Ana Goreta, OIB 91749079767; Zorka Goreta, OIB 78206251147; Josip Gotovac, OIB 16838023061; Vjekoslav Grbčić, OIB 00132520638; Divna Grbeša, OIB 74813693236; Ana Grubišić, OIB 49854875039; Gordana Grubišić, OIB 49873220891; Nikola Grubišić, OIB 97693442104; Sanja Grubišić, OIB 26638303946; Antonio Gudelj, OIB 83686976296; Kata Gugić, OIB 97696546556; Mirjana Gugić, OIB 69438273166; Ivica Hajder, OIB 67907347725; Željko Hajder, OIB 70330715284; Silvana Hajduk, OIB 33507058945; Tomislav Herceg, OIB 78714538239; Mira Ikica, OIB 11849010850; Franjo Ivčević, OIB 49917991796; Jelena Ivčević, OIB 74901888496; Damir Jakus, OIB 87272819238; Gospova Jakus, OIB 04209324873; Marica Jakus, OIB 74750176046; Petar Jakus, OIB 67345729042; Marko Janković, OIB 19997991153; Matija Jeličić, OIB 98976446888; Ante Jeličić, OIB 91949654327; Marija Jocić, OIB 87687857774; Ante Jolić, OIB 30924166560; Marica Jukić, OIB 19856164686; Marko Jukić, OIB 72590351524; Renata Jukić, OIB 09827250222; Jadranka Jurić, OIB 52705592800; Marija Jurić, OIB 31016018881; Ankica Kainić, OIB 80409745726; Jelena Kalinić, OIB 02401555720; Petar Kalinić, OIB 76156352997; Anamarija Kalinić Radović, OIB 92738597282; Stipan Kamber, OIB 84681628783; Đuro Kapoši, OIB 55675650848; Željko Karin, OIB 70824276539; Marijana Karin Prnjak, OIB 61576258120; Neda Kasalo, OIB 11081458098; Zvonimir Kasalo, OIB 07885551191; Suzana Kašić, OIB 59974477956; Ivana Katalinić Jerčić, OIB 27192920551; Josip Katušić, OIB 17394409236; Ljiljana Kegalj, OIB 44567225674; Ante Kekez, OIB 82341180529; Ivanko Kekez, OIB 69257203171; Petrica Kekez, OIB 01138031201; Boško Kevo, OIB 58881798829; Antiša Kliškinić, OIB 54591476829; Veljko Knezović, OIB 29953576092; Stjepan Kokeza, OIB 45375542461; Petar Kolega, OIB 41344179016; Daniela Kovač, OIB 73917202839; Željka Kovač, OIB 49269171098; Ivan Kraljić, OIB 34937918610; Inga Krnjaić, OIB 00968558935; Anka Krstić, OIB 50194808421; Ivan Kundid, OIB 95397541786; Ivana Kundid, OIB 65152954463; Ružica Kundid, OIB 62510013110; Deni Kuvačić, OIB 86909984538; Anka Landikušić, OIB 18023655586; Ivan Lasić, OIB 23248459290; Dražen Lazić, OIB 10307450473; Nenad Leskur, OIB 79369933858; Ivana Lilić, OIB 24212828078; Ivo Lipanović, OIB 56508525212; Marko Lojić, OIB 38337274260; Mile Lovrić, OIB 87317474850; Ana Lovrinčević, OIB 37389823251; Dejan Lukavac, OIB 85205650926; Nela Madžar, OIB 92085359240; Alenka Malinić, OIB 44061509536; Pavao Marasović, OIB 32681502260; Anto Marijan, OIB 32989170521; Cvita Marijanović, OIB 33573858243; Dobrinka Marijanović, OIB 03673706981; Tomislav Marijanović, OIB 87726686946; Jasna Marin, OIB 24544706980; Marina Marin, OIB 96155411085; Željko Marinac, OIB 53959056974; Božidar Marinković, OIB 12351935621; Jakov Mateta, OIB 14390943845; Ivan Matić, OIB 23355936969; Ružica Matić, OIB 42779808936; Slavko Matić, OIB 28602503915; Željko Matić, OIB 66582117749; Marija Matković, OIB 79153132638; Ivan Melvan, OIB 80843491669; Nikola Midenjak, OIB 88248589366; Pere Mihanović, OIB 49545684243; Ana Mikulić, OIB 54712970747; Mate Mikulić, OIB 87811623322; Ivan Milaković, OIB 91056811857; Ivan Milanović, OIB 75286000064; Zorka Miletić, OIB 48042737399; Milan Miljuš, OIB 35675614034; Đorđe Mirčetić, OIB 27370139872; Tonči Mišković, OIB 74628173475; Ana Moro, OIB 64571848035; Slavko Moro, OIB 30868427553; Tomi Moscatello, OIB 28508820612; Marija Munitić, OIB 68535764041; Ljubomir Muslim, OIB 17589644925; Mijo Nožina, OIB 79046275268; Jurica Oman, OIB 78517901315; Mirko Oman, OIB 68766264149; Janja Orošnjak, OIB 49619386391; Mila Palada, OIB 10163841708; Ivan Pandža, OIB 63327603131; Asija Papić, OIB 36844611036; Mijo Papić, OIB 90436045680; Tereza Papić, OIB 79546057657; Rajko Parać, OIB 14695878450; Tatjana Parać, OIB 45662446398; Đurđica Parat, OIB 21781090554; Ivan Pastuović, OIB 39126309445; Jurica Pavela, OIB 06763759506; Roki Pavičić, OIB 01089958101; Ivan Pažanin, OIB 47030103613; Luka Peko, OIB 89771272445; Neda Penga, OIB 76197116887; Ante Perko, OIB 58528189918; Ivana Perko, OIB 72532024891; Gordana Perković, OIB 48186805492; Marica Perković, OIB 69926366099; Nediljko Perković, OIB 66481146396; Nila Peroš, OIB 48544328267; Dragica Peša, OIB 47913512214; Iris Peša, OIB 06010961010; Nikša Petrić, OIB 98862228387; Matko Pezo, OIB 51619560640; Zlatko Piperković, OIB 91173398058; Joško Pivac, OIB 34978148355; Luka Pjevac, OIB 52683808409; Anka Plazonja, OIB 92736733656; Robert Plazonja, OIB 75774016292; Gordan Poparić, OIB 98826275620; Ante Popović, OIB 03185976635; Milanka Pranić, OIB 03263396290; Miroslav Primorac, OIB 42998076332; Iva Punda, OIB 03796593117; Drago Radić, OIB 29691845355; Mladen Radmilović, OIB 32330076899; Petar Radonić, OIB 09324740808; Jagoda Radošević, OIB 26353444269; Ante Rajčić, OIB 16954022739; Marko Ralica, OIB 43858024645; Ivan Raos, OIB 51516687457; Zdenka Razlog, OIB 03030085275; Mila Rebić, OIB 40304138585; Marija Reljanović, OIB 34147480025; Mara Režić, OIB 03502691709; Marija Rizvan, OIB 81852427870; Anđelko Rogulj, OIB 86920054956; Berislava Roša, OIB 03031267329; Sofija Ruić, OIB 32252086462; Ana Runjić, OIB 01784422133; Gordan Ruščić, OIB 53119078542; Sanja Ružić, OIB 04871127862; Svjetlana Samac, OIB 00231948560; Miljenko Samardžić, OIB 48154982931; Dinka Sanseović, OIB 27313861620; Ante Sarić, OIB 37671686952; Ivan Sarić, OIB 25772566590; Marija Sedlar, OIB 77476367069; Ljubica Sekelez, OIB 37811046307; Kristina Serdarević, OIB 96208368856; Aleksandra Sever-Muhar, OIB 46981853030; Boško Sikavica, OIB 62904573776; Snježana Sikavica, OIB 04571043319; Dragan Simić, OIB 11440453978; Tanja Sinovčić, OIB 15724160128; Ljiljana Sirić, OIB 13682411690; Dijana Skelin, OIB 67771387421; Kata Sočo, OIB 12244754061; Marija Stančić, OIB 24488999707; Đani Stanić, OIB 01952579328; Danica Stipović, OIB 14428054555; Milorad Stojsavljević, OIB 70694448376; Petar Strinić, OIB 82064030568; Luca Strunje, OIB 39917579317; Slavka Svalina, OIB 20916812996; Marijan Šamija, OIB 81559542363; Marinka Šamija, OIB 26187211202; Katica Šeparović, OIB 89096228977; Nenad Ševo, OIB 88234857624; Krasna Šiklić, OIB 53374014167; Mili Šimig, OIB 94704411458; Vesna Škare, OIB 71821692373; Ljubica Škopljanac, OIB 09408788504; Milica Špar, OIB 07038339077; Eleana Šubat, OIB 38900880602; Ivan Šuljug, OIB 45192577645; Vesna Šunjić, OIB 05247958818; Ljubica Tarle, OIB 28166909018; Nada Teklić, OIB 80645998554; Lada Terzić, OIB 31496851195; Ivan Tomić, OIB 55633242961; Ivan Topić, OIB 63353072185; Jelica Topić, OIB 84009834780; Tvrtko Topić, OIB 15832739048; Anđelka Torlak, OIB 94366468246; Ivan Torlak, OIB 36758209001; Marko Torlak, OIB 25141930670; Damir Tot, OIB 97869422869; Anka Treskavica, OIB 89998355619; Anka Tukić, OIB 95095320611; Nediljko Ugrin, OIB 61713318858; Marinko Uvodić, OIB 86857726322; Nedjeljka Uvodić, OIB 30483848227; Marko Validžić, OIB 09167064985; Ivanka Varnica, OIB 95864491355; Milica Varvodić, OIB 73723486062; Kristina Velić, OIB 77384310693; Ljiljana Vesković, OIB 43910221929; Milka Veštić, OIB 06357620254; Ante Vidan, OIB 08079634276; Marko Vidović, OIB 01091360979; Matko Vidović, OIB 91655777185; Nevenka Vidović, OIB 50708267696; Ankica Vilibić, OIB 41935131740; Anđelko Vilić, OIB 46303939151; Normela Visković, OIB 93848978885; Tonči Visković, OIB 57207922181; Marica Vlaić, OIB 45120406456; Dubravka Vlainić, OIB 89412859402; Ivo Vodanović, OIB 61288856543; Josip Vogleš, OIB 78979895187; Vinko Vranković, OIB 28469423878; Ivan Vrdoljak, OIB 58654492314; Mirjana Vrdoljak, OIB 00849791179; Marija Vrgoč; Bože Vuco, OIB 57170132138; Mirjana Vučković, OIB 77198987590; Višnja Vučković, OIB 65331626489; Ivan Vugdelija, OIB 84315022246; Dubravka Vukas, OIB 08519715626; Anđelka Vukičević, OIB 72508288201; Zora Vuković, OIB 33099880685; Ivan Vukušić, OIB 52615536531; Jadran Vukušić, OIB 16315354223; Nevenka Vukušić, OIB 24889115799; Vjera Vukušić, OIB 63442370123; Zvonimir Vukušić, OIB 28097018986; Nevenka Vuleta, OIB 13567782306; Vinka Zekić, OIB 91815577545; Dinko Zenčić, OIB 65189931544; Borislav Zokić, OIB 51253879731; Dolina Zokić, OIB 75688399939; Margita Zokić, OIB 85982645988; Luca Zolota, OIB 57479376750; Milan Žarković; Nevenka Živko, OIB 40723467363; Davorka Živković, OIB 80590033491; Ivica Živković, OIB 18562262384; Ivo Živković, OIB 81034283040; Siniša Ivančić, OIB 26067778479; Iva Jelić, OIB 44484653228; Marko Kavelj, OIB 02369489649; Ivan Koljanin, OIB 21918343692; Željko Kovač, OIB 11925765994; Zvonko Kruneš, OIB 55906727777; Nikola Lacmanović, OIB 50670282682; Vesna Lepetić, OIB 84143512273; Jelica Ljubica, OIB 08611982578; Darko Lulić, OIB 19997474853; Vesna Lulić, OIB 31024530599; Marija Mamić, OIB 82920304679; Radojka Marijanović, OIB 75956845709; Meri Cabadaj, OIB 90828303800; Mate Markotić, OIB 40858158040; Ante Marović, OIB 68871210232; Ivan Marušić, OIB 38554028146; Iva Melvan, OIB 03677154609; Goran Merkel, OIB 20105696184; Ivan Mornar, OIB 99253273877; Miodrag Munjiza, OIB 45836749093; Ante Nožina, OIB 63957170679; Anica Pandža, OIB 13489275071; Nikica Pavlović, OIB 49276013054; Silvana Perić, OIB 13586987904; Nediljka Perišić, OIB 60970664434; Elvira Dračevac, OIB 02336991708; Mara Dobrota, OIB 21943772484; Neda-lidia Buljević, OIB 14338735105; Ivan Bugarin, OIB 77317760491; Maja Bučić, OIB 03739843191; Mira Božić, OIB 22986331166; Sandra Borić, OIB 36571760060; Marija Davidović, OIB 45482063767; Petar Adjanski, OIB 59639817186; Ana Čatlak, OIB 78110711892; Marinko Buškulić, OIB 08200114705; Marinko Galić, OIB 96762020666; Luca Gabela, OIB 68629820074; Tomislav Frankić, OIB 69745327532; Elias Erceg, OIB 27105475264; Jakov Elez, OIB 36735285579; Sretan Bajalo, OIB 77606115521; Mario Tomić, OIB 12822553870; Ranko Vuleta, OIB 75885216649; Zlatko Balić, OIB 07556207031; Boško Barać, OIB 00526661882; Milan Vukić, OIB 34302227455; Mara Vukorepa, OIB 56814423724; Bare Vujina, OIB 23922325811; Milenko Bašić, OIB 71120573278; Diana Blažević, OIB 12578026353; Jozo Bogić, OIB 35027187093; Stjepko Bojanić, OIB 25751926536; Miroslav Trečić, OIB 50880474980; Neda Tukić, OIB 70924511514; Vinka Ukić, OIB 42081497162; Mira Velić, OIB 31812224044; Ivan Vrdoljak, OIB 58654492314; Iva Vrdoljak, OIB 63554079953; Dražen Todorović, OIB 98584327843; Dubravka Stojanovska, OIB 87171204134; Josip Strniša, OIB 95889329970; Ivica Sviličić, OIB 30978785630; Ana Rogošić, OIB 63013573312; Ivica Stipinović, OIB 04756380103; Darko Topić, OIB 09297890199; Marija Trečić, OIB 54951995215; Milica Zorić, OIB 00140332153; Ivo Rajčić, OIB 52467354389; Ivan Radoš, OIB 36063141303; Željka Vučemilović-šimunović, OIB 19390672750; Slaven Tukić, OIB 33403885817; Bartul Barišić, OIB 12686040110; Tajana Domazet, OIB 31101575725; Velinka Runjić, OIB 16188516711; Niko Dujić, OIB 75216071342; Teo Mandić, OIB 13212109596; Mevlida Armanda, OIB 52353697771; Renata Kalčić, OIB 57885132100; Juraj Lešković, OIB 69602776663; VRGORKA-VINARIJA dioničko društvo za proizvodnju pića, poljoprivredu i trgovinu, OIB 68329484134; Milivoj Vidas, OIB 56342789123; BURA l d.o.o. za trgovinu i usluge - u stečaju, OIB 79000721319; AUTO CENTAR LOZIĆ d.o.o. trgovina vozilima u stečaju, OIB 30382973961; NET MEDIA SISTEMI d.o.o. za informatički inženjering, OIB 03380490457; BASLER OSIGURANJE ZAGREB dioničko društvo za osiguranje, OIB 59706054982; NASTAVNI ZAVOD ZA JAVNO ZDRAVSTVO SPLITSKO-DALMATINSKE ŽUPANIJE, OIB 54948902275; Joško Pavlov, OIB 35141086138; Tina Trajković, OIB 65331410683; Nada Dujmić, OIB 98309510309; Nada Baković, OIB 16994220173; Marija Duvančić, OIB 22739898593; Mira Čipčić, OIB 42566477345</derivirana_varijabla>
  </DomainObject.Predmet.StrankaFormatedOIB>
  <DomainObject.Predmet.StrankaFormatedWithAdress>
    <izvorni_sadrzaj> REPUBLIKA HRVATSKA zastupanog po punomoćniku ŽUPANIJSKO DRŽAVNO ODVJETNIŠTVO U SPLITU; LUKA dioničko društvo, Kopilica 47 B, Split; RAD, d.o.o. za vodoopskrbu i ostale komunalne djelatnosti, Ul.Stjepana Radića 69, Drniš; HEP-Operator distribucijskog sustava d.o.o. za distribuciju i opskrbu električne energije ELEKTRA ŠIBENI, Ulica grada Vukovara 37, 10000 Zagreb; Mara Jukić, Čavoglave bb, 22322 Ružić zastupanog po punomoćniku Mijo Jeličić; Ivica Bašić, Vukovarska 170, 21000 Split zastupanog po punomoćniku Mijo Jeličić; GASTRO GRUPA d.o.o. za trgovinu i usluge, Grada Vukovara 271, 10000 Zagreb; AUTO HRVATSKA dioničko društvo, Dubrovačka Ulica 1, Split; JADRANSKO OSIGURANJE d.d., Listopadska 2, 10000 Zagreb zastupanog po punomoćniku Grgić &amp; Partneri odvjetničko društvo j.t.d.; CITY EX d.o.o. za prijenos poslovne dokumentacije, Donje Svetice 40, 10 000 Zagreb zastupanog po punomoćniku Antonio Zujić; Hrvatski Telekom d.d., Savska cesta 32, 10000 Zagreb; CODEX SORTIUM društvo s ograničenom odgovornošću za pružanje kompleksnih konzalting usluga, Ivana Šibla 9, 10000 Zagreb; SUNCE osiguranje d.d., Trnjanska cesta 108, 10000 Zagreb; HRVATSKA IZVJEŠTAJNA NOVINSKA AGENCIJA, Marulićev trg 16, 10000 Zagreb; ČISTOĆA d.o.o. za komunalnu djelatnost, održavanje čistoće i odlaganje komunalnog otpada, Put od Republike 14, Dubrovnik; TEXT-PAPIR d.o.o. za trgovinu i usluge, Stinice 12, Split; SLOBODNA DALMACIJA izdavačka i tiskarska djelatnost, dioničko društvo, Ulica Hrvatske Mornarice 4, Split; ČISTOĆA društvo s ograničenom odgovornošću za obavljanje komunalnih djelatnosti održavanja čistoće i odlaganja komunaln, Put Plokita 81, Split; OPĆINA JELSA Jedinstveni upravni odjel, Riba bb, 21465 Jelsa; AUTOKUĆA BOSNIĆ d.o.o. za trgovinu, servis i remont, Rakite 27, Žrnovnica; TISKARA MALENICA d.o.o., 113. Šibenske brigade HV-a 193, Šibenik zastupanog po punomoćniku Jasmin Avdagić; Ivan Marijan, Strossmayerovo šetalište bb, 21465 JELSA, Otok Hvar zastupanog po punomoćniku Zdravko Bojanić; HEP-Operator distribucijskog sustava d.o.o. za distribuciju i opskrbu električne energije, Ulica grada Vukovara 37, 10000 Zagreb; Rikard Pavlović, Gundulićeva 26, 21000 Split; LUČKA UPRAVA SPLIT, Gat Sv. Duje 1, Split; TINA ALATI društvo s ograničenom odgovorošću za trgovinu i usluge, Trg Francuske Repub. 14, 10000 Zagreb; PLOVPUT trgovačko društvo s ograničenom odgovornošću za održavanje pomorskih plovnih putova i radijske službe, Obala Lazareta 1, Split; Regionalna veletržnica Benkovac dioničko društvo za trgovinu i usluge "u stečaju", Benkovačke bojne 17, Benkovac; MESSER CROATIA PLIN Poduzeće za proizvodnju i prodaju tehničkih plinova d.o.o., Industrijska 1, Zaprešić; ZAVOD ZA JAVNO ZDRAVSTVO DR. ANDRIJA ŠTAMPAR, Mirogojska Cesta 16, 10000 Zagreb; Zagrebačka burza d.d., Ivana Lučića 2a/22, 10000 Zagreb zastupanog po punomoćniku MAĐARIĆ &amp; LUI - odvjetničko društvo d.o.o.; METRONET TELEKOMUNIKACIJE d.d. za telekomunikacijske usluge, Ulica Grada Vukovara 269/d, 10000 Zagreb; RELAX, d.o.o. za proizvodnju i trgovinu, Tijardovićeva 4/II, Split; MINISTARSTVO GOSPODARSTVA, RAVNETELJSTVO ZA ROBNE ZALIHE, Ul.Grada Vukovara 78/VI, 10000 Zagreb zastupanog po punomoćniku ŽUPANIJSKO DRŽAVNO ODVJETNIŠTVO U SPLITU; PUĆO d.o.o. za trgovinu, ugostiteljstvo i cestovni prijevoz, Puće 2, Ružić; ITEM, d.o.o. informatičke usluge, Put Supavla 39, Split; ŠKARE TRADE, d.o.o. za trgovinu i ugostiteljstvo, Sarajevska Ulica 64, Split; CROATIA osiguranje d.d. FILIJALA SPLIT, Miramarska 22, 10000 Zagreb; MIRJANA BARIĆ, D.Farlatija 92, 23000 Zadar; SREDIŠNJE KLIRINŠKO DEPOZITARNO DRUŠTVO, dioničko društvo, Heinzelova 62/a, 10000 Zagreb; MILENKO BUŠLJETA, P. Bonifacije 30, 23000 Zadar; MILICA UGARKOVIĆ, 23000 Zadar; FABIJAN PERONJA, Banski dolac bb, 21465 Jelsa zastupanog po punomoćniku KRUNO PERONJA; Agencija za upravljanje državnom imovinom, Ivana Lučića 6, 10000 Zagreb; COMENG, društvo s ograničenom odgovornošću za informatički inženjering, A. Starčevića 11, Solin; AMEROPA AG, Rebgasse 108, BINNINGEN zastupanog po punomoćniku Odvjetničko društvo Hanžeković &amp; Partneri društvo s ograničenom odgovornošću; GRAFOPLEX, društvo s ograničenom odgovornošću, za trgovinu i usluge, Hektorovićeva 47, Split; HP - Hrvatska pošta d.d., Jurišićeva 13, 10000 Zagreb; Financijska agencija, Vrtni put 3, 10000 Zagreb; NIKOLA LACMANOVIĆ, Sukoišanska 19, 21000 Split zastupanog po punomoćniku DORIS KOŠTA; HEP-Operator distribucijskog sustava d.o.o. za distribuciju i opskrbu električne energije, Ulica grada Vukovara 37, 10000 Zagreb; VODOVOD I KANALIZACIJA, društvo s ograničenom odgovornošću za vodoopskrbu, odvodnju i pročišćavanje otpadnih voda, Biokovska 3, Split; JELKOM, društvo s ograničenom odgovornošću za komunalnu djelatnost, Vrboska; DALMACIJAVINO d.d. za proizvodnju i promet alkoholnih i bezalkoholnih pića "u stečaju", Obala kneza Domagoja 15, Split; EUROLEASING d.o.o., Remetinečka cesta 98, 10000 Zagreb zastupanog po punomoćniku Grgić &amp; Partneri odvjetničko društvo j.t.d.; Rino Barbić, odvjetnik, Vrsina 0, 21465 Jelsa; HVARSKI VODOVOD d.o.o., Radičina 0, 21465 Jelsa zastupanog po punomoćniku Rino Barbić; IVAN MILAT, Ulica br. 7, 20271 BLATO NA KORČULI; DIONOVA - DIONA d.o.o., Donje Svetice 127, 10000 Zagreb; TEHNOPLAST d.o.o. za građevinarstvo, trgovinu, ugostiteljstvo, turizam i uslužne djelatnosti, Ulica Slobode 5, 21000 Split; VIPnet, društvo s ograničenom odgovornošću za usluge javnih telekomunikacija, Vrtni put 1, 10000 Zagreb; BILIĆ-ERIĆ d.o.o. za privatnu zaštitu, Ljudevita Posavskog 3, Trgovački centar Millennijum, Sesvete; DALMACIJAVINO - ZAGREB društvo sograničenom odgovornošću za trgovinu, ugostiteljstvo i prijevoz, Gajeva 26, 10000 Zagreb; GRAD DRNIŠ, Trg kralja Tomislava 1, 22320 Drniš; Vetropack Straža tvornica stakla d.d. Hum na Sutli, Hum na Sutli, Hum na Sutli 203, Hum Na Sutli; CAPRICORNO, društvo s ograničenom odgovornošću za trgovinu, Hercegovačka 57/A, Split; PELJEŠKI VRHOVI, POLJOPRIVREDNA ZADRUGA, Janjina 68, Janjina; Toma Šurjak, Sansovića dvori 29, 21465 JELSA, DOL zastupanog po punomoćniku Rino Barbić; Jakov Peronja, Jelsa 0, 21465 Jelsa zastupanog po punomoćniku Rino Barbić; TIGAR d.o.o. za usluge, Put Supavla 1, Split zastupanog po punomoćniku Zoran Iviš; POREZNA UPRAVA Područni ured Split, Trg dr. Franje Tuđmana 4, 21000 Split zastupanog po punomoćniku ŽUPANIJSKO DRŽAVNO ODVJETNIŠTVO; BURA I TRAMUNTANA d.o.o. za trgovinu i usluge, Don Frane Bulića 205, Solin; TRAST međunarodno otpremništvo, dioničko društvo,  Gat Sv.Duje 4, Split zastupanog po punomoćniku Marina Tončić-Bota; CHROMOS AGRO dioničko društvo proizvodnja sredstava za zaštitu bilja, Radnička cesta 173/n, 10000 Zagreb; VODOVOD I KANALIZACIJA, društvo s ograničenom odgovornošću za vodoopskrbu, odvodnju i pročišćavanje otpadnih voda, Biokovska 3, Split; AUTOTRANS d. o. o. za javni prijevoz putnika u cestovonom prometu, trgovinu, usluge i turistička agencija, Trg Žabica 1, Rijeka; BRTVILA BREZIĆ d.o.o. za proizvodnju brtvila, trgovinu i zastupanje, Starotrnjanska 46/A, 10000 Zagreb; IREKS AROMA društvo s ograničenom odgovornošću, Radnička Cesta 37, 10000 Zagreb zastupanog po punomoćniku Odvjetničko društvo GLAMUZINA &amp; GROŠETA; Marin Mileteta, odvjetnik, Gorjanska 26, 10000 Zagreb zastupanog po punomoćniku Antonia Selak; HEP - Opskrba d.o.o. za opskrbu potrošača električnom, toplinskom energijom i plinom, Ulica grada Vukovara 37, 10000 Zagreb; ING-ATEST d.o.o. za trgovinu i usluge, Hrvatske mornarice 1/a, Split; Hrvatske vode, pravna osoba za upravljanje vodama, Grada Vukovara 220, 10000 Zagreb; BASLER OSIGURANJE ZAGREB dioničko društvo za osiguranje, Radnička cesta 37/b, 10000 Zagreb; NARODNI TRGOVAČKI LANAC d.o.o. za trgovinu i usluge, Soblinec, Soblinečka 55, Sesvete; MANTIS, d.o.o. za trgovinu i usluge, Varaždinska 51, Split; Vinko Paina, Malo selo, 21460 Stari Grad; TRANSADRIA, međunarodna špedicija d. d. u stečaju, Riva Boduli 1, Rijeka; Hrvatska radiotelevizija, Prisavlje 3, 10000 Zagreb; BRODOMERKUR trgovina i usluge, dioničko društvo, Poljička Cesta 35, Split; ZAGREBAČKI HOLDING, društvo s ograničenom odgovornošću za javni prijevoz, opskrbu vodom, održavanje čistoće, putnička a, Ulica grada Vukovara 41, 10000 Zagreb; NASTAVNI ZAVOD ZA JAVNO ZDRAVSTVO SPLITSKO-DALMATINSKE ŽUPANIJE, Vukovarska Ulica 46, Split; BRODOSPLIT-BRODOGRADILIŠTE društvo s ograničenom odgovornošću, Put Supavla 21, Split; COPAN ZAGREB društvo s ograničenom odgovornošću za trgovinu i zastupanje, Selnica Šćitarjevska 25, 10410 Velika Gorica; DUHAN društvo s ograničenom odgovornošću, Vukovarska 30, Dubrovnik; Ivica Maleš vl. autoservis "UNO", Put Blata bb, 21216 Kaštel Stari; Teo Palaversić, Mala Banda 166, 21465 Jelsa; HRVATSKA POŠTANSKA BANKA, dioničko društvo, Jurišićeva 4, 10000 Zagreb; OTIS DIZALA, društvo s ograničenom odgovornošću za proizvodnju, montažu, remont i održavanje dizala, Prilaz Vladislava Brajkovića 15, 10000 Zagreb; Fabijan Roić, Domobranska 26, 21460 Stari Grad; Ivo Družević, Družević Dvor 20, 21460 Stari Grad, Dol; Ivo Roić, Zbora Narodne garde 2, 21460 Stari Grad; Josip Kovačević, M.Ivanića 26, 21460 Stari Grad; Tedi-Tadija Maroević, Out Rudine 4, 21460 Stari Grad; Jakica Lupi, Vrbanj 0, 21462 Vrbanj; Joza Bratanić, Vrbanj 0, 21462 Vrbanj; Antun Pavičić, Pavičića dvor 13, 21460 Stari Grad, Dol; Juraj Pavičić, Ceratorij 0, 21462 Vrbanj; Cvjetko Matković, Matije Ivanića 0, 21460 Stari Grad; Katica Kovačević, Dol 0, 21460 Dol; Nikša Dužević, Dol 0, 21460 Dol; Milovan Kombura, F. Vrančića 13, 21000 Split; Jelisava Pavičić, Vrbanj 0, 21462 Vrbanj; Matko Carić, Dol 0, 21460 Dol; Marinko Dužević, Dol  0, 21460 Stari Grad, Dol; Margarita Radonić, Dol 0, 21460 Dol; Dinko Pavičić Tribunol, Žrtava Rata  2, 21460 Stari Grad; Tonči Šurjak, Stari Grad 0, 21460 Stari Grad; Duško Pavičić Ivelja, Bassina 0, 21462 Vrbanj; Pero Dulčić Sušak, Malo Selo 63, 21460 Stari Grad; Ivan Tadić, Vagonj 32, 21460 Stari Grad; Ivica Pavičić, Vrbanj 0, 21462 Vrbanj; Mihovil-Mile Pavičić, Vrbanj 0, 21462 Vrbanj; Tomi Moscatello, Dol, 21460 Dol; Nikola Vodanović, Vrbanj 0, 21462 Vrbanj; Margarita Marica Stančić, Kod Sv. Petra 0, 21460 Stari Grad; Vjekoslav Radonić, Dol 0, 21460 Dol; Marinko Sanseović, Dol 0, 21460 Dol; Tadija Moškatelo, B.Kašića 9, 21460 Stari Grad; Damir Petrić, Stari Grad 0, 21460 Stari Grad; Louis Petrić, Srinjo kola 2, 21460 Stari Grad; Ivica Ljubić, Stari Grad 0, 21460 Stari Grad; Vinko Lupi, Sv. Magdalene 7, 21460 Stari Grad; Ivan Tadić Šilo, Stari Grad 0, 21460 Stari Grad; Ivan Tadić, Stari Grad 0, 21460 Stari Grad; Vinko Maroević, Stari Grad, 21460 Stari Grad; Ivan Buratović, Vrbanj 13, 21462 Vrbanj; Mijo Mili Pavičić, Vrbanj 0, 21460 Vrbanj; Marija Vodanović, Stari Grad 0, 21460 Stari Grad; Jakov Fredotović, Vrbanj 297, 21462 Vrbanj; Miljenko Srhoj, Krešimirova 5, 21460 Stari Grad; Nikola Haladić, Stari Grad 0, 21460 Stari Grad; Janez Jelušić, Sv. Petra 0, 21460 Stari Grad; Nikola Sansević, Dol 0, 21460 Stari Grad; Nikola Buratović, Vrbanj 0, 21462 Vrbanj; Cvjetko Buratović, Put Križa 4, 21460 Stari Grad; Nikola Buratović, Vrbanj 0, 21462 Vrbanj; Nikola Stipišić, Vrbanj 0, 21462 Vrbanj; Prošper Moškatelo, Dol 0, 21460 Dol; Tonko Maroević, Šiberija 6, 21460 Stari Grad; Ivo Pavičić, Dol 0, 21460 Dol; Pavao Čubre, Vrbanj 0, 21462 Vrbanj; Luka Šurjak, Dol 0, 21460 Dol; Luka Franetović, C. Škarpe 17, 21460 Stari Grad; Ivan Miloš Mile, Dol 0, 21460 Dol; Jure Moškatelo, Ploča 2, 21460 Dol; Vjekoslav Bogdanić, J.B.Jelačića 9, 21460 Stari Grad; Petro Šoljan, Donja kola 0, 21460 Stari Grad; Juraj Dužević, Radošića dvor 4, 21460 Dol; Damir Šurjak, Šurokovića dvor 5, 21460 Dol; Jakov Tresić, Vrbanj 0, 21462 Vrbanj; Juraj Moškatelo Stariji, Ploča 27, 21460 Stari Grad; Ruža Roić, Pod jugo 10, 21460 Dol; Rade Čavić, Malo Selo 0, 21460 Stari Grad; Matilda Buratović, Vrbanj 0, 21462 Vrbanj; Ivo Šurjak, Ostravska 8, 21000 Split; Dražica Matković Ljubo, Vrbanj 0, 21462 Vrbanj; Dinko Račić, Vrbanj 173, 21462 Vrbanj; Mila Franetović Dužević, Vrankovića dvor 5, 21460 Stari Grad; Luka Stančić, Stančića dvor 0, 21460 Dol; Meri Petrić, Stari Grad 0, 21460 Stari Grad; Ivan Moškatelo, Ploča 29, 21460 Dol; Vinko Moškatelo, Ploča 23, 21460 Dol; Nikola Šimunović, K. Zvonimira 35, 21460 Stari Grad; Mirko Radonić, Pod jugo 19, 21460 Dol; Antun Sansević, Sansevića dvor 43, 21460 Dol; Nikša Moškatelo, Ploča 4, 21460 Dol; Antun Vodanović Stariji, Vrbanj  0, 21460 Vrbanj; Ivo Bojanić, Šiberija 19, 21460 Stari Grad; Cvjetko Miličić, T. Buzolića 8, 21450 Hvar; Marija Trbuhović, Vrbanj 0, 21462 Vrbanj; Neno Šoljan, Molo Selo 0, 21460 Stari Grad; Juraj Tomi Moškatelo, Ploča 2, 21460 Dol; Ivo Račić Kapetanić, Vrbanj 0, 21462 Vrbanj; Đuro Caratan, Zavala 0, 21465 Zavala; Ante Tonči Drinković, Bonski Dolac, 21465 Jelsa; Kata Duboković, Pitve bb, 21465 Pitve; Boris Carić, Ivan Dolac 0, 21465 Ivan Dolac, Jelsa; Tonko Ivčević Bakulić, Šiberija 29, 21460 Stari Grad; Marko Huljić, Račić 860, 21465 Jelsa; Lenka Roić, Dol, 21460 Dol; Stjepan Jerković, Zastražišće 0, 21466 Zastražišće; Boris Borović, Poljica, 21466 Poljica; Niko Salamunić, Jelsa bb, 21465 Jelsa; File Vranković, Dol 0, 21460 Dol; Juraj Šperka, Zastražišće 0, 21466 Zastražišće; Mili Razović, Vinkovačka 51, 21000 Split; Ante Mihojević, Vrboska, 21463 Vrboska; Ljubica Stipišić, Vrbanj 0, 21462 Vrbanj; Stjepan Hujo Huljić, Vrsina bb, 21465 Jelsa; Nikola Grgičević, Vrisnik 0, 21465 Vrisnik; Tonči Gurdulić, Jelsa 0, 21465 Jelsa; Prošperino Milevčić, Jelsa 0, 21465 Jelsa; Boris Rubinić, V rbanj  0, 21462 Vrbanj; Jakov Račić, Vrbanj 302 A, 21462 Vrbanj; Jakša Radonić, Jelsa 0, 21465 Jelsa; Vinko Palaversić, Jelsa, 21465 Jelsa; Fabijan Kunčić, Dol 0, 21460 Dol; Dušan Salamunić, Račić bb, 21465 Jelsa; Margarita Stančić, Dol 0, 21460 Dol; Josip Crnčić, Pitve 0, 21465 Pitve; Luka Moškatelo, Dol 0, 21460 Dol; Lucija Milatić-Bričolić, Svirče 0, 21462 Svirče; Fabijan Dužević, Domobranska 31, 21460 Stari Grad; Vjeko Jakas, Zvala bb, 21465 Zavala; Pavo Bunčuga, Banski Dolac bb, 21465 Jelsa; Marko Buratović, Svirče 0, 21462 Svirče; Antun Lučić, Poljica, 21466 Poljica; Marin Parun Barbić, Pitve 0, 21465 Pitve; Stjepan Tomislav Huljić, Lučica bb, 21465 Jelsa; Cvjetka Cvita Milevčić, Jelsa 0, 21465 Jelsa; Marinko Radonić, Pitve 72, 21465 Pitve; Antun Gurdulić, Vrsina bb, 21465 Jelsa; Blaženko Jakas, Zavala 0, 21465 Zavala; Braco Jakas, Zavala 136, 21465 Zavala; Ivan Makjanić, Svirče 0, 21462 Svirče; Ante Rubinić, Vrsina  307, 21465 Jelsa; Dražica Vicenca Matković, Vrbanj 117, 21462 Vrbanj; Jakov Radonić, Jelsa bb, 21465 Jelsa; Slobodan Radičić, Pitve bb, 21465 Pitve; Jurko Lučić, Vrboska 0, 21463 Vrboska; Mate Antičević, Zavala 0, 21465 Zavala; Josip Franičević, Burkovo bb, 21465 Jelsa; Asija Bojanić, Burkovo, 21465 Jelsa; Milivoj Vidas vl. Servisa instrumenata, mjerne i regulacione opreme, Starčevićeva 26, 21000 Split; BURA l d.o.o. za trgovinu i usluge - u stečaju, Koturaška 51, 10000 Zagreb; NET MEDIA SISTEMI d.o.o. za informatički inženjering, Kvaternikova 12, Split; Financijska agencija, Vrtni put 3, 10000 Zagreb; Hrvatski registar brodova, Marasovića 67, Split; Nenad Ševo, Teiljska 1, 21000 Split; Meri Stipinović, Sukoišanska 25, 21000 Split; Fond za zaštitu okoliša i energetsku učinkovitost, Ksaver 208, 10000 Zagreb; Zlatko Balić, Obala kneza Domagoja 15, 21204 Dugopolje; Galić Ante, Odeska 16, 21000 Split; Dean Prelević, odvjetnik, Gundulićeva 22, 21000 Split; Želimir Miletić, Put Kotlara 31, 23000 Zadar; Luči Roić, Pavičića dvor 7, 21460 Dol; Nade Pavičić-ivelja, Vrbanj 365, 21460 Vrbanj; Dujko Čubre, Vrbanj 0, 21460 Vrbanj; Antun Bratanić, Zvonimirova 27, 21460 Stari Grad; Andrija Matković, Domobranska 22, 21460 Stari Grad; Antun Vune Bratanić, Vrbanj 0, 21460 Vrbanj; Dinko Lušić, Vrbanj 0, 21460 Vrbanj; Nikica Nikola Matijević, Dol 0, 21460 Stari Grad; Ivan Sanseović, Dol, Kunčića dvor 4, 21460 Stari Grad; Marija Kovačević Lolotović, Vukovarska 23, 21460 Stari Grad; Petar Zlatan Vodanović, Vrbanj 126, 21460 Vrbanj; Ivan Stančić, Dol, Stančića dvor 0, 21460 Stari Grad; Stjepan Moškatelo, Dol Sv. Marije 1, 21460 Stari Grad; Toma Dužević, Dol Sv. Marije 0, 21460 Stari Grad; Ivica Račić, Vrbanj 0, 21460 Vrbanj; Kuzma Pavičić Aleluja, Vrbanj 0, 21460 Vrbanj; Vinka Salamunić, Jelsa 0, 21465 Jelsa; Teo Huljić, Jelsa 0, 21465 Jelsa; Dejan Šperka, Jelsa 0, 21465 Jelsa; Juraj Caratan, Zavala 0, 21465 Zavala; Matko Antičević, Pitve 0, 21465 Pitve; Dinko Rubinić ( Vjera ), Vrisnik 73, 21465 Vrisnik; Vjera Rubinić, Vrinsnik 73, 21465 Vrisnik; Abraham Bojanić, Jelsa 1, 21465 Jelsa; Vedran Nevešćanin, Smiljanićeva 2, 21000 Split zastupanog po punomoćniku Jadranko Vidović; Marija Pjevac, Omiška 18, 21000 Split; Carinska uprava, Zrinsko Frankopanska 60, 21000 Split; Općinski sud u Starom Gradu - ZK odjel, Ulica Novo Riva 3, 21460 Stari Grad; Nada Akrap, Put Sirobuje 37, 21000 Split; Jasminka Antunović, Ulica Luke Botića 24, 21210 Solin; Nediljka Armanda, Vranjički put 18, 21000 Split; Ana Babić, Krilava 8, 21000 Split; Gordana Babić, Šulavi bb, 21214 Kaštel Lukšić; Ivan Babić, Doverska 7, 21000 Split; Katica Babić, Zvonimirova 16, 21210 Solin; Jure Bacelj, Bacelji 9, 21206 Bračević; Ana Bačić, Umljanovići bb, 22320 Drniš; Nediljka Bajić, Jurja Križanića 7, 21000 Split; Žarka Bakotić, Mosorska Ulica 11 A, 21214 Kaštel Gomilica; Marko Baković, Kroz Selo 2, 22300 Kistanje; Ivica Ban, Braće Radića 7, 21212 Kaštel Sućurac; Srđanka Banovac, Sikavice - Banovci 5, Parčić; Božidar Barać, Maslinska 22, 21000 Split; Vedran Barbarić, Šimićeva 8, 21000 Split; Marija Barbir, Vukovarska 175, 21000 Split; Petar Barbir, Vukovarska 175, 21000 Split; Anica Baričević, Put blata bb, 21217 Kaštel Novi; Damira Barišić, Barišići 10, 22320 Žitnić; Ivan Barišić, Kornatska 31, 31000 Osijek; Manda Bašić, Put Majdana 29, 21210 Solin; Aleksandar Bauk, Alojzija Stepinca 16, 21000 Split; Marina Zečić, Alojzija Stepinca 16, 21000 Split; Ivo Bavčević, Šibenska 3, 21000 Split; Nataša Bazina, PUT STRMA 67 (ranije: NEORIĆ, NEORIĆ, 0), 21203 Neorić; Mirjana Begonja, Džale 2, 22323 Sedramić; Jelena Belić, Jelsa 627, 21465 Jelsa; Niko Belić, Jelsa 627, 21465 Jelsa; Jagoda Bešker, Gašpini 23, 21210 Solin; Nedo Bešker, Gašpini 23, 21210 Solin; Zorica Bilić, Ulica Predraga Bogdanića 13, 21460 Stari Grad; Sanja Bilić-pavlinović, Vukovarska 80, 21000 Split; Jela Bilobrk, Stepinčeva 32, 21000 Split; Antun Blažević, Meštrovića šetalište 96, 21000 Split; Hrvoje Blažević, Blaževići bb, 22320 Čavoglave; Damir Bojčić, Kralja Zvonimira 24, 22320 Drniš; Željko Bojčić, P. Preradovića 4, 22320 Drniš; Denis Boljat, Karlovo 46, 21214 Kaštel Kambelovac; Srećko Boras, ULICA BISKUPA PAVLA ŽANIĆA 20 (ranije: KAŠTEL NOVI, PUT GROBLJA, 0), 21217 Kaštel Novi; Robert Borić, Mosećka 56, 21000 Split; Goran Bosančić, Ulica Braski Dolac 40, 21212 Kaštel Sućurac; Pava Botić, Kosorova 7, 22300 Knin; Ljuba Božanić, Dobrilina 11, 21000 Split; Anka Božić, Šibenksa 9, 21000 Split; Anica Božić-Bakušić, Katalinića prilaz 5, 21000 Split; Ivica Bratić, Neorić bb, 21203 Neorić; Nikša Bratić, Put Svete Mande 18, 21000 Split; Vencislav Brizić, Ulica Kralja Zvonimira 56, 21460 Stari Grad; Zlata Brizić, Ulica Kralja Zvonimira 56, 21460 Stari Grad; Mate Brstilo, Krešimirova 25, 21311 Žrnovnica; Zora Budimir, Cesta Domovinskog rata 36, 22300 Knin; Miranda Budiša, Ulica Kralja Zvonimira 18, 22320 Drniš; Nediljko Bugarin, Doverska 7, 21000 Split; Željka Vučemilović-šimunović, Alkarska Ulica 26, 21000 Split; Gordana Buljević, Trondheimska 10, 21000 Split; Marina Burić, Mirlović Zagora, 22323 Unešić; Mario Buzov, Cerje 35, 22320 Mirlović Polje; Đuro Caratan, Stara zavala 58, 21465 Jelsa; Toni Caratan, ZAVALA 58 (ranije: ZAVALA, ZAVALA, 0), 21465 Zavala; Boris Carić, IVAN DOLAC 179 (ranije: IVAN DOLAC, IVAN DOLAC, 0), 21465 Ivan Dolac; Paulo Carić, SVIRČE 145 (ranije: SVIRČE, SVIRČE, 0), 21460 Svirče; Dinka Cezareo, Marina Šabića 4, 21460 Stari Grad; Nevenka Cukrov, Domovinskog rata 6, 21210 Solin; Dijana Czwik, Matoševa Ulica 96, 21210 Solin; Vinka Čavala, ULICA PETRA ZRINSKOG 23 (ranije: KAŠTEL GOMILICA, UZ VODOVOD, 0), 21214 Kaštel Gomilica; Silva Černak Lojić, Lojići 1, 22320 Drniš; Diana Čović, Duće-Glavica, 21310 Omiš; Ante Čulo, Hrvatskih knezova bb, 21214 Kaštel Gomilica; Blaž Ćapin, Odakova 9, 21000 Split; Filip Delać, Grge Novaka 6, 22300 Knin; Ankica Delić, Kaštelanska cesta 42, 21212 Kaštel Sućurac; Marko Delić, Gašpini 108, 21210 Solin; Nediljka Delić, Donji Muć bb, 21203 Donji Muć; Gordana Didak, Kroz Smrdečac 5, 21000 Split; Mili Divić, Radobiljska Cesta 12, 21250 Katuni; Ljiljana Dragan Jelušić, Antuna Branka Šimića 54, 21000 Split; Milka Drlje, Kitožer 9, 21311 Stobreč; Mato Drmić, Put Plokita 40, 21000 Split; Jozo Družianić, Pujanke 15, 21000 Split; Stanko Duvančić, Duvančići 9, 22320 Razvođe; Damir Duvnjak, Križine 15A, 21000 Split; Nives Džanko, Ulica Fra Pavla Melade 24 A, 21217 Kaštel Štafilić; Ante Đurđević, Jadranska 12, 21400 Supetar; Ljubica Elez, Donji Moseć 14, 22320 Moseć; Ankica Ezgeta, Kaštelanska cesta 12, 21217 Kaštel Stari; Lenka Franić, Sedam Kaštela 6, 21000 Split; Ivica Gabelić, Vrboska 387, 21465 Vrboska; Marija Galešić, Neorić 61, 21203 Neorić; Petar Galić, MERZOVA 12 (ranije: SPLIT, TEŽAČKI PUT, 40 E), 21000 Split; Silvana Galić, Trondheimska 5, 21000 Split; Kazimir Garić, Ulica Matija Ivanića 35, 21460 Stari Grad; Vencel Gašpar, Hercegovačka 24, 21000 Split; Vinko Gašpar, Sinjska 9, 21000 Split; Ana Goreta, Put željezničke stanice, 22320 Drniš; Zorka Goreta, Donje Gorete 21, 22320 Drniš; Josip Gotovac, Vukovarska 113, 21000 Split; Vjekoslav Grbčić, Gajeva 11A, 21000 Split; Divna Grbeša, FRANKOPANSKA ULICA 20 (ranije: SOLIN, FRANKOPANSKA ULICA, 60), 21210 Solin; Ana Grubišić, Put Sirobuje 10, 21311 Stobreč; Gordana Grubišić, Braće Radića 3, 21210 Solin; Nikola Grubišić, VUKOVARSKA ULICA 5 (ranije: DRNIŠ, KRALJA ZVONIMIRA, 41), 22320 Drniš; Sanja Grubišić, Ulica Kralja Zvonimira 41, 22320 Drniš; Antonio Gudelj, Put Dragovoda 17, 21000 Split; Kata Gugić, Sarajevska 42, 21000 Split; Mirjana Gugić, Luke Botića 6, 21210 Solin; Ivica Hajder, Cigići 1, 22320 Otavice; Željko Hajder, Cigići 1, 22320 Otavice; Silvana Hajduk, Varoš 1, 21231 Klis; Tomislav Herceg, Sinjska 46, 22300 Knin; Mira Ikica, Vlaka Vi 2, 22303 Oklaj; Franjo Ivčević, Sv. Petra od Klob. 1, 21217 Kaštel Novi; Jelena Ivčević, Ulica Sv. Petra Od Klobuka 16, 21217 Kaštel Novi; Damir Jakus, Stepinčeva 67, 21000 Split; Gospova Jakus, Poljička Cesta 84, Poljica; Marica Jakus, PUT MAJDANA 31 (ranije: SOLIN, PUT MAJDANA, 31), 21231 Klis; Petar Jakus, Put Majdana 31, 21210 Solin; Marko Janković, Bisko 39, 21232 Bisko; Matija Jeličić, Vinkovačka 5, 21000 Split; Ante Jeličić, Trondheimska 7, 21000 Split; Marija Jocić, Vojka Krstulovića 21, 21000 Split; Ante Jolić, Jolići 2, 22320 Gradac; Marica Jukić, Perivoj A. Roje 5, 21000 Split; Marko Jukić, Perivoj Ane Roje 5, 21000 Split; Renata Jukić, Put Župića 33, 21230 Sinj; Jadranka Jurić, Bufaline II 29, 21217 Kaštel Novi; Marija Jurić, Put Kruševika bb, 21214 Kaštel Kambelovac; Ankica Kainić, Prominski Put 11, 22300 Knin; Jelena Kalinić, Magistrala Solin 67, 21000 Split; Petar Kalinić, Mosećka 114, 21000 Split; Anamarija Kalinić Radović, Vukovarska 57, 21000 Split; Stipan Kamber, Sesartići 20, 21210 Solin; Đuro Kapoši, Južno predgrađe 51, 31000 Osijek; Željko Karin, Zgon 80, 21210 Solin; Marijana Karin Prnjak, Zgon 80, 21210 Solin; Neda Kasalo, CESTA DR. FRANJE TUĐMANA 409 (ranije: KAŠTEL KAMBELOVAC, CESTA DR. FRANJE TUĐMANA, 109), 21214 Kaštel Kambelovac; Zvonimir Kasalo, CESTA DR. FRANJE TUĐMANA 409 (ranije: KAŠTEL KAMBELOVAC, CESTA DR. FRANJE TUĐMANA, 109), 21214 Kaštel Kambelovac; Suzana Kašić, Ulica 142. Brigade 2, 22320 Drniš; Ivana Katalinić Jerčić, Put Vrila 6, 21310 Omiš; Josip Katušić, Luke Botića 11, 21210 Solin; Ljiljana Kegalj, Istarska 5, 21000 Split; Ante Kekez, Dubrovačka 35, 21000 Split; Ivanko Kekez, Sukoišanska 29, 21000 Split; Petrica Kekez, Dubrovačka 35, 21000 Split; Boško Kevo, Stipe Pensa 5, 21217 Kaštel Štafilić; Antiša Kliškinić, Ulica Petra Krešimira Iv 108, 21210 Solin; Veljko Knezović, Zagrebačka 6, 21311 Stobreč; Stjepan Kokeza, Čopova 8, 21000 Split; Petar Kolega, ZVONIMIROVA 121 (ranije: SOLIN, ANTIŠE VUČIČIĆA, 149), 21210 Solin; Daniela Kovač, Cesta dr. Franje Tuđmana 238a, 21212 Kaštel Sućurac; Željka Kovač, Mažuranićevo šetalište 26, 21000 Split; Ivan Kraljić, Put Balabana 7, 21203 Neorić; Inga Krnjaić, Požeška 6, 21000 Split; Anka Krstić, Odeska 19, 21000 Split; Ivan Kundid, Gradišćanskih Hrvata 1, 21000 Split; Ivana Kundid, Dinarska 11, 21000 Split; Ružica Kundid, Dinarska 11, 21000 Split; Deni Kuvačić, Mažuranićevo Šetalište 10 B, 21000 Split; Anka Landikušić, Gradac 19 A, 21311 Podstrana; Ivan Lasić, Konjsko bb, 21231 Konjsko; Dražen Lazić, Šime Ljubića 9, 21000 Split; Nenad Leskur, Ulica Stjepana Radića 14, 21210 Solin; Ivana Lilić, Put Brodarice 7, 21000 Split; Ivo Lipanović, M. Getaldića 31, 21000 Split; Marko Lojić, Lojići 1, 22320 Drniš; Mile Lovrić, Fra Grge Martića 41, 21000 Split; Ana Lovrinčević, Vrh Visoke 121, 21000 Split; Dejan Lukavac, Ćirići 3, 22320 Tepljuh; Nela Madžar, Poljička 2, 21311 Podstrana; Alenka Malinić, Pujanke 79, 21000 Split; Pavao Marasović, Put Jokića-kalčina 8, 21203 Neorić; Anto Marijan, Ulica Mate Lovraka 2, 10410 Velika Gorica; Cvita Marijanović, Marjanovići Iznad Crkve 11, 22320 Gradac; Dobrinka Marijanović, Put Smokovika 35, 21000 Split; Tomislav Marijanović, Put Smokovika 35, 21000 Split; Jasna Marin, Petra Svačića 99, 22320 Drniš; Marina Marin, Trbounje bb, 22320 Drniš; Željko Marinac, Varaždinska 3, 21000 Split; Božidar Marinković, Dosud 9, 21000 Split; Jakov Mateta, ULICA KORIOLANA ĆIPIKA 10 (ranije: KAŠTEL STARI, ULICA KARIOLANA ČIPIKA, 10), 21217 Kaštel Stari; Ivan Matić, Kopilica 33, 21000 Split; Ružica Matić, Gornji Matići Kod Bunara 1, 22320 Trbounje; Slavko Matić, I. Aljinovića 11, 21311 Žrnovnica; Željko Matić, Ulica Put Kaluna 18, 22320 Drniš; Marija Matković, Šižgorićeva 20, 21000 Split; Ivan Melvan, Luke Botića 7, 21217 Kaštel Novi; Nikola Midenjak, Ulica 142. Brigade 16, 22320 Siverić; Pere Mihanović, Radičinka 12, 21311 Žrnovnica; Ana Mikulić, Čavoglave bb, 22320 Drniš; Mate Mikulić, Pauk 11, 22320 Čavoglave; Ivan Milaković, Strmoševica 3, 21222 Marina; Ivan Milanović, Terzićeva 17, 21000 Split; Zorka Miletić, Jajići 30, 21210 Solin; Milan Miljuš, Kranjčevićeva 35, 21000 Split; Đorđe Mirčetić, Pokvasica 2, 22320 Miočić; Tonči Mišković, Jelsa 667, 21465 Jelsa; Ana Moro, Vukovarska 80, 21000 Split; Slavko Moro, Muklače 23, 21203 Crivac; Tomi Moscatello, Ploča 17, Dol, 21460 Stari Grad; Marija Munitić, Mažuranićevo šetalište 48, 21000 Split; Ljubomir Muslim, Imotska 60, 21000 Split; Mijo Nožina, PUT NOŽINA - MALJKOVIĆA 11 (ranije: PRGOMET, PRGOMET, 0), 21201 Prgomet; Jurica Oman, Ive Tijardovića 10, 21000 Split; Mirko Oman, Tijardovićeva 10, 21000 Split; Janja Orošnjak, Gorice 2, 21212 Kaštel Sućurac; Mila Palada, Odeska 4, 21000 Split; Ivan Pandža, ULICA KORIOLANA ĆIPIKA 7 (ranije: KAŠTEL STARI, ULICA KARIOLANA ČIPIKA, 9), 21217 Kaštel Stari; Asija Papić, Dr. Ante Starčevića 55, 21220 Trogir; Mijo Papić, Getaldićeva 5, 21000 Split; Tereza Papić, M. Getaldićeva 5, 21000 Split; Rajko Parać, Paraći 3, 22320 Ružić; Tatjana Parać, Vrlička 43, 21000 Split; Đurđica Parat, Boksitno naselje 19, 22320 Drniš; Ivan Pastuović, Pastuovića 3, 22320 Ružić; Jurica Pavela, Poljana Kneza Trpimira 6, 21000 Split; Roki Pavičić, Drugi Donji Dvori 6, 21460 Stari Grad; Ivan Pažanin, Biokovska 6, 21000 Split; Luka Peko, Terzićeva 5, 21000 Split; Neda Penga, Sv.lovre 23, 21311 Stobreč; Ante Perko, Don Petra Peroša 5, 21210 Mravince; Ivana Perko, Don Petra Peroša 5, 21210 Mravince; Gordana Perković, Vukovarska 43, 21000 Split; Marica Perković, Perkovići 15, 22320 Kljake; Nediljko Perković, Vukovarska 43, 21000 Split; Nila Peroš, Terzićeva 3, 21000 Split; Dragica Peša, Jeretova 7, 21000 Split; Iris Peša, Rikarda Katalinića Jeretova 7, 21000 Split; Nikša Petrić, Kod Sv. Stjepana 23, 21460 Stari Grad; Matko Pezo, Hercegovačka 30, 21000 Split; Zlatko Piperković, Dinka Šimunovića 17, 21000 Split; Joško Pivac, Varaždinska 43, 21000 Split; Luka Pjevac, Omiška 18, 21000 Split; Anka Plazonja, Uskočka 7, 21000 Split; Robert Plazonja, Uskočka 7, 21000 Split; Gordan Poparić, ULICA GRGURA NINSKOG 29 A (ranije: KAŠTEL NOVI, ŽRTAVA RATA, 29 A), 21217 Kaštel Novi; Ante Popović, J. Palmotića 2, 21000 Split; Milanka Pranić, Mosećka Ulica 4, 22320 Drniš; Miroslav Primorac, I. Paštrića Poljičanina 19, 21311 Podstrana; Iva Punda, Bistrička 29, 21204 Kotlenice; Drago Radić, Na rudini 3, 20207 Čibača; Mladen Radmilović, Gorička 4, 21000 Split; Petar Radonić, Jelsa 98, 21465 Jelsa; Jagoda Radošević, Vrh Lučca 35, 21000 Split; Ante Rajčić, Velebitska 97, 21000 Split; Marko Ralica, Benkovačka 3, 21000 Split; Ivan Raos, MANDIĆEVA 66 (ranije: STOBREČ, MANDIĆEVA, 66), 21000 Split; Zdenka Razlog, Kod Pošte 33, 22320 Siverić; Mila Rebić, Marka M. 20A, 21210 Mravince; Marija Reljanović, Otavice 30, 22320 Otavice; Mara Režić, Kliški Put 48, 21210 Solin; Marija Rizvan, Bilice 12, 21000 Split; Anđelko Rogulj, Gomile 38, 21217 Kaštel Stari; Berislava Roša, Zvonimirova 29 B, 22300 Knin; Sofija Ruić, Getaldićeva 19, 21000 Split; Ana Runjić, Hrvatskih vitezova 46, 21000 Split; Gordan Ruščić, Putaljski put bb, 21212 Kaštel Sućurac; Sanja Ružić, Šižgorićeva 7, 21000 Split; Svjetlana Samac, Samci 14, 22320 Brištane; Miljenko Samardžić, Šižegorićeva 20, 21000 Split; Dinka Sanseović, KUNIČIĆA DVOR 4 (ranije: DOL, DOL, 0), Dol; Ante Sarić, Neorić bb, 21203 Neorić; Ivan Sarić, DONJA MALA-CENTAR 47 (ranije: NEORIĆ, NEORIĆ, 0), 21203 Neorić; Marija Sedlar, Ostravska 1, 21000 Split; Ljubica Sekelez, Mitnička 1, 21000 Split; Kristina Serdarević, Put Jokića-kalčina 8, 21203 Neorić; Aleksandra Sever-Muhar, Karamanova 7, 21000 Split; Boško Sikavica, Kričke bb, 22320 Ružić; Snježana Sikavica, Domovinskog rata 12, 21210 Solin; Dragan Simić, Sarajevska 76, 21000 Split; Tanja Sinovčić, Trondheimska 10, 21000 Split; Ljiljana Sirić, Put Vele Meje 10, 21212 Kaštel Sućurac; Dijana Skelin, Vručine II 12, 21217 Kaštel Novi; Kata Sočo, CENTAR - DUBRAVA 21 (ranije: NEORIĆ, NEORIĆ, 0), 21203 Neorić; Marija Stančić, Petra Krešimira IV 10, 21460 Stari Grad; Đani Stanić, Matoševa Ulica 131, 21210 Solin; Danica Stipović, Put Dragočeva 54, 21212 Kaštel Sućurac; Milorad Stojsavljević, Šimićeva 58, 21000 Split; Petar Strinić, Pazdigradska 16, 21000 Split; Luca Strunje, Kralja Tomislava 18, 22300 Knin; Slavka Svalina, Crivac bb, 21203 Crivac; Marijan Šamija, Trstenik 2, 21000 Split; Marinka Šamija, Vrgoračka 8, 22300 Knin; Katica Šeparović, Kupreška 92, 21000 Split; Nenad Ševo, Triljska 1, 21000 Split; Krasna Šiklić, Hercegovačka 88, 21000 Split; Mili Šimig, Šibenska 27, 21000 Split; Vesna Škare, Ruđera Boškovića 12, 21000 Split; Ljubica Škopljanac, TIKVARIN 14 (ranije: KAŠTEL KAMBELOVAC, TIKVARIN, 8), 21214 Kaštel Kambelovac; Milica Špar, Mašogradska Ulica 16, 21212 Kaštel Sućurac; Eleana Šubat, Mosorska 26, 21311 Podstrana; Ivan Šuljug, Ivaniševićeva 45, 21000 Split; Vesna Šunjić, Šimićeva 14, 21000 Split; Ljubica Tarle, Tarle 12, 22320 Velušić; Nada Teklić, Zgon 80, 21210 Solin; Lada Terzić, Puntarska 5, 21000 Split; Ivan Tomić, Tomići 1, 22320 Siverić; Ivan Topić, Vrlička 21, 21000 Split; Jelica Topić, Mosećka 50A, 21000 Split; Tvrtko Topić, Ulica 142. Brigade 37 A, 22320 Siverić; Anđelka Torlak, Radunica 29, 21000 Split; Ivan Torlak, Radunica 29, 21000 Split; Marko Torlak, Radmilovića 20, 21000 Split; Damir Tot, Šimićeva 12, 21000 Split; Anka Treskavica, Dubrovačka 35, 21000 Split; Anka Tukić, Šime Ljubića 13, 21000 Split; Nediljko Ugrin, Sv. Ivana 33, 21311 Donje Sitno; Marinko Uvodić, Zgon 32, 21210 Solin; Nedjeljka Uvodić, Vinkovačka 51, 21000 Split; Marko Validžić, Validžići 4, 22320 Ružić; Ivanka Varnica, Imotska 69, 21000 Split; Milica Varvodić, Kozjačka 24, 21210 Solin; Kristina Velić, Papandopulova 11, 21000 Split; Ljiljana Vesković, Fausta Vrančića 8, 21000 Split; Milka Veštić, Čavale 11, 22323 Sedramić; Ante Vidan, Gundulićeva 44, 21000 Split; Marko Vidović, Ružić bb, 22320 Gradac; Matko Vidović, Gradac bb, 22320 Gradac; Nevenka Vidović, Pastuovići 4, 22320 Gradac; Ankica Vilibić, Marina Getaldića 33, 21000 Split; Anđelko Vilić, RADOBILJSKA CESTA 41 (ranije: KREŠEVO, KREŠEVO, 24), 21250 Kreševo; Normela Visković, Jelsa 1005, 21465 Jelsa; Tonči Visković, Jelsa 1005, 21465 Jelsa; Marica Vlaić, Ulica Nikole Tesle 16, 22320 Drniš; Dubravka Vlainić, Jelsa 357, 21465 Jelsa; Ivo Vodanović, Pavičića dvori 11, 21460 Stari Grad; Josip Vogleš, CESTA DR. FRANJE TUĐMANA 550 (ranije: KAŠTEL KAMBELOVAC, CESTA DR. FRANJE TUĐMANA, 80), 21214 Kaštel Kambelovac; Vinko Vranković, JELSA 129 (ranije: JELSA, JELSA, 0), 21465 Jelsa; Ivan Vrdoljak, DONJA MALA-CENTAR 31 (ranije: NEORIĆ, NEORIĆ, 0), 21203 Neorić; Mirjana Vrdoljak, Put Kule 12, 21210 Solin; Marija Vrgoč, Velebitska 34, 21000 Split; Bože Vuco, Starčevićeva 10, 21212 Kaštel Sućurac; Mirjana Vučković, Ruđera Boškovića 23, 21000 Split; Višnja Vučković, Put Smokovika 26, 21000 Split; Ivan Vugdelija, Don Frane Bulića 38, 21217 Kaštel Novi; Dubravka Vukas, Markov Put 8, 21000 Split; Anđelka Vukičević, Badanj bb, 22320 Drniš; Zora Vuković, Plitvička 1A, 21000 Split; Ivan Vukušić, Dobrilina 6, 21000 Split; Jadran Vukušić, Put Sv. Klementa 19, 21311 Gornje Sitno; Nevenka Vukušić, Cerje 2, 22320 Mirlović Polje; Vjera Vukušić, Kralja Petra Krešimira IV 8, 22320 Drniš; Zvonimir Vukušić, Vinodolska 10, 21000 Split; Nevenka Vuleta, Markov put 33, 21311 Stobreč; Vinka Zekić, Mostarska 7, 21000 Split; Dinko Zenčić, Račić bb, 21465 Jelsa; Borislav Zokić, Fra Bone Razmilovića 1, 21000 Split; Dolina Zokić, Pojišanska 18, 21000 Split; Margita Zokić, Fra Bone Razmilovića 1, 21000 Split; Luca Zolota, Gospin Put 38, 21212 Kaštel Sućurac; Milan Žarković, Parčić bb, 22320 Siverić; Nevenka Živko, M. Čačića 3, 22300 Knin; Davorka Živković, Živkovići 12, 22320 Badanj; Ivica Živković, Badanj bb, 22320 Badanj; Ivo Živković, Put Kule 27, 21210 Solin; Siniša Ivančić, Lovački Put 13, 21000 Split; Iva Jelić, Benkovačka 3, 21000 Split; Marko Kavelj, Alojzija Stepinca 11, 21000 Split; Ivan Koljanin, Kupreška 82, 21000 Split; Željko Kovač, Dravska 4, 31000 Osijek; Zvonko Kruneš, Ulica Slobode 36, 21000 Split; Nikola Lacmanović, Sukoišanska 19, 21000 Split; Vesna Lepetić, Tršćanska 12, 21000 Split; Jelica Ljubica, Velebitska 105, 21000 Split; Darko Lulić, Vežarovice 18, 21214 Kaštel Lukšić; Vesna Lulić, Vežarovice 18, 21214 Kaštel Lukšić; Marija Mamić, Kroz Meterize 26, 22000 Šibenik; Radojka Marijanović, Marijanovići Iznad Crkve 10, 22320 Gradac; Meri Cabadaj, Trg Bana Josipa Jelačića 10, 31000 Osijek; Mate Markotić, Put Starog Sela 23, 21311 Podstrana; Ante Marović, Lička 3, 21000 Split; Ivan Marušić, Poljičkih Knezova 87, 21311 Podstrana; Iva Melvan, Doverska 31, 21000 Split; Goran Merkel, Mutvoranska Ulica 3, 52100 Pula; Ivan Mornar, Miroslava Krleže 24, 21000 Split; Miodrag Munjiza, Put Miluša 7, 21311 Stobreč; Ante Nožina, Put Nožina-maljkovića 5, 21201 Prgomet; Anica Pandža, Hercegovačka 46, 21000 Split; Nikica Pavlović, Gornji Kono 37, 20000 Dubrovnik; Silvana Perić, Table 31, 21000 Split; Nediljka Perišić, Ruđera Boškovića 8a, 21204 Dugopolje; Elvira Dračevac, Lumbarda 678, 20260 Lumbarda; Mara Dobrota, Trondheimska 9, 21000 Split; Neda-lidia Buljević, Put Crkve 8, 22320 Gradac; Ivan Bugarin, Grab 114, 21238 Grab; Maja Bučić, Ruđera Boškovića 11, 21000 Split; Mira Božić, Bilice Ii 38, 21000 Split; Sandra Borić, Mosećka 56, 21000 Split; Marija Davidović, Gašpini 88, 21210 Solin; Petar Adjanski, Osječka Ulica 1, 21214 Kaštel Gomilica; Ana Čatlak, Put Sv. Ante Padovanskog 14, 21214 Kaštel Kambelovac; Marinko Buškulić, Ivana Gundulića 13, 21000 Split; Marinko Galić, Kamenita 99, 21000 Split; Luca Gabela, Kneza Lj. Posavskog 7, 21000 Split; Tomislav Frankić, Grljevačka 41, 21311 Podstrana; Elias Erceg, Vrbanj 132, 21460 Vrbanj; Jakov Elez, Donje Ogorje 0, 21206 Donje Ogorje; Sretan Bajalo, Poljana Kneza Trpimira 4, 21000 Split; Mario Tomić, Ulica Svetega Križica 26, 21450 Hvar; Ranko Vuleta, Sv. Ivana 20, 21311 Donje Sitno; Zlatko Balić, K. Višeslava 1, 21204 Dugopolje; Boško Barać, Bajagić 13a, 21238 Bajagić; Milan Vukić, Doverska 5, 21000 Split; Mara Vukorepa, Zgon 30, 21210 Solin; Bare Vujina, Vujinova 4, 21217 Kaštel Štafilić; Milenko Bašić, Sv.nikole 46, 21207 Podgrađe; Diana Blažević, Mejaši I 3b, 21000 Split; Jozo Bogić, Put Blata 132, 21217 Kaštel Stari; Stjepko Bojanić, Duvanjska 7, 21000 Split; Miroslav Trečić, Ulica Domovinskog Rata 1c, 21210 Solin; Neda Tukić, Trondheimska 10, 21000 Split; Vinka Ukić, Dinka Šimunovića 5, 22300 Knin; Mira Velić, Bernarda Vukasa 32, 21000 Split; Ivan Vrdoljak, Donja Mala-centar 31, 21203 Neorić; Iva Vrdoljak, Kukuljevićeva 19, 21000 Split; Dražen Todorović, Hercegovačka 70, 21000 Split; Dubravka Stojanovska, Put Plokita 75, 21000 Split; Josip Strniša, Ivana Gundulića 9, 22300 Knin; Ivica Sviličić, Kneza Mutimira 3, 21000 Split; Ana Rogošić, Komjate 0, 21214 Kaštel Lukšić; Ivica Stipinović, Sukoišanska 25, 21000 Split; Darko Topić, Put Sv. Ižidora 92, 21000 Split; Marija Trečić, Ulica Domovinskog Rata 1c, 21210 Solin; Milica Zorić, Pujanke 53, 21000 Split; Ivo Rajčić, Radunićeva 19, 21217 Kaštel Novi; Ivan Radoš, Drniški Put 9, 21000 Kamen; Željka Vučemilović-šimunović, Alkarska 26, 21000 Split; Slaven Tukić, Šime Ljubića 13, 21000 Split; Bartul Barišić, Stjepana Radića 11, 20207 Cavtat; Tajana Domazet, Mosećka 50a, 21000 Split; Velinka Runjić, Marina Getaldića 17, 21000 Split; Niko Dujić, Don Petra Peroša 107, 21210 Mravince; Teo Mandić, Krešimirova 26, 21210 Vranjic; Mevlida Armanda, Vranjički Put 18, 21000 Split; Renata Kalčić, Brajšina 26, 51000 Rijeka; Juraj Lešković, Matenci 142, 49240 Matenci; VRGORKA-VINARIJA dioničko društvo za proizvodnju pića, poljoprivredu i trgovinu, Fra Ivana Rožića 35, 21276 Vrgorac; Milivoj Vidas, Starčevićeva 26, 21000 Split; BURA l d.o.o. za trgovinu i usluge - u stečaju, Koturaška 51, Zagreb; AUTO CENTAR LOZIĆ d.o.o. trgovina vozilima u stečaju, Županijska 21, 31000 Osijek; NET MEDIA SISTEMI d.o.o. za informatički inženjering, Kvaternikova 12, 21000 Split; BASLER OSIGURANJE ZAGREB dioničko društvo za osiguranje, Radnička cesta 37/b, Zagreb; NASTAVNI ZAVOD ZA JAVNO ZDRAVSTVO SPLITSKO-DALMATINSKE ŽUPANIJE, Vukovarska Ulica 46, 21000 Split; Joško Pavlov, Primorska Ulica 54, 21214 Kaštel Gomilica; Tina Trajković, Doverska 11, 21000 Split; Nada Dujmić, Aljinovića 95, 21311 Žrnovnica; Nada Baković, Kroz Selo 6, 22321 Parčić; Marija Duvančić, Duvančići 40, 22320 Razvođe; Mira Čipčić, Sv.jeronima 29, 21204 Dugopolje</izvorni_sadrzaj>
    <derivirana_varijabla naziv="DomainObject.Predmet.StrankaFormatedWithAdress_1"> REPUBLIKA HRVATSKA zastupanog po punomoćniku ŽUPANIJSKO DRŽAVNO ODVJETNIŠTVO U SPLITU; LUKA dioničko društvo, Kopilica 47 B, Split; RAD, d.o.o. za vodoopskrbu i ostale komunalne djelatnosti, Ul.Stjepana Radića 69, Drniš; HEP-Operator distribucijskog sustava d.o.o. za distribuciju i opskrbu električne energije ELEKTRA ŠIBENI, Ulica grada Vukovara 37, 10000 Zagreb; Mara Jukić, Čavoglave bb, 22322 Ružić zastupanog po punomoćniku Mijo Jeličić; Ivica Bašić, Vukovarska 170, 21000 Split zastupanog po punomoćniku Mijo Jeličić; GASTRO GRUPA d.o.o. za trgovinu i usluge, Grada Vukovara 271, 10000 Zagreb; AUTO HRVATSKA dioničko društvo, Dubrovačka Ulica 1, Split; JADRANSKO OSIGURANJE d.d., Listopadska 2, 10000 Zagreb zastupanog po punomoćniku Grgić &amp; Partneri odvjetničko društvo j.t.d.; CITY EX d.o.o. za prijenos poslovne dokumentacije, Donje Svetice 40, 10 000 Zagreb zastupanog po punomoćniku Antonio Zujić; Hrvatski Telekom d.d., Savska cesta 32, 10000 Zagreb; CODEX SORTIUM društvo s ograničenom odgovornošću za pružanje kompleksnih konzalting usluga, Ivana Šibla 9, 10000 Zagreb; SUNCE osiguranje d.d., Trnjanska cesta 108, 10000 Zagreb; HRVATSKA IZVJEŠTAJNA NOVINSKA AGENCIJA, Marulićev trg 16, 10000 Zagreb; ČISTOĆA d.o.o. za komunalnu djelatnost, održavanje čistoće i odlaganje komunalnog otpada, Put od Republike 14, Dubrovnik; TEXT-PAPIR d.o.o. za trgovinu i usluge, Stinice 12, Split; SLOBODNA DALMACIJA izdavačka i tiskarska djelatnost, dioničko društvo, Ulica Hrvatske Mornarice 4, Split; ČISTOĆA društvo s ograničenom odgovornošću za obavljanje komunalnih djelatnosti održavanja čistoće i odlaganja komunaln, Put Plokita 81, Split; OPĆINA JELSA Jedinstveni upravni odjel, Riba bb, 21465 Jelsa; AUTOKUĆA BOSNIĆ d.o.o. za trgovinu, servis i remont, Rakite 27, Žrnovnica; TISKARA MALENICA d.o.o., 113. Šibenske brigade HV-a 193, Šibenik zastupanog po punomoćniku Jasmin Avdagić; Ivan Marijan, Strossmayerovo šetalište bb, 21465 JELSA, Otok Hvar zastupanog po punomoćniku Zdravko Bojanić; HEP-Operator distribucijskog sustava d.o.o. za distribuciju i opskrbu električne energije, Ulica grada Vukovara 37, 10000 Zagreb; Rikard Pavlović, Gundulićeva 26, 21000 Split; LUČKA UPRAVA SPLIT, Gat Sv. Duje 1, Split; TINA ALATI društvo s ograničenom odgovorošću za trgovinu i usluge, Trg Francuske Repub. 14, 10000 Zagreb; PLOVPUT trgovačko društvo s ograničenom odgovornošću za održavanje pomorskih plovnih putova i radijske službe, Obala Lazareta 1, Split; Regionalna veletržnica Benkovac dioničko društvo za trgovinu i usluge "u stečaju", Benkovačke bojne 17, Benkovac; MESSER CROATIA PLIN Poduzeće za proizvodnju i prodaju tehničkih plinova d.o.o., Industrijska 1, Zaprešić; ZAVOD ZA JAVNO ZDRAVSTVO DR. ANDRIJA ŠTAMPAR, Mirogojska Cesta 16, 10000 Zagreb; Zagrebačka burza d.d., Ivana Lučića 2a/22, 10000 Zagreb zastupanog po punomoćniku MAĐARIĆ &amp; LUI - odvjetničko društvo d.o.o.; METRONET TELEKOMUNIKACIJE d.d. za telekomunikacijske usluge, Ulica Grada Vukovara 269/d, 10000 Zagreb; RELAX, d.o.o. za proizvodnju i trgovinu, Tijardovićeva 4/II, Split; MINISTARSTVO GOSPODARSTVA, RAVNETELJSTVO ZA ROBNE ZALIHE, Ul.Grada Vukovara 78/VI, 10000 Zagreb zastupanog po punomoćniku ŽUPANIJSKO DRŽAVNO ODVJETNIŠTVO U SPLITU; PUĆO d.o.o. za trgovinu, ugostiteljstvo i cestovni prijevoz, Puće 2, Ružić; ITEM, d.o.o. informatičke usluge, Put Supavla 39, Split; ŠKARE TRADE, d.o.o. za trgovinu i ugostiteljstvo, Sarajevska Ulica 64, Split; CROATIA osiguranje d.d. FILIJALA SPLIT, Miramarska 22, 10000 Zagreb; MIRJANA BARIĆ, D.Farlatija 92, 23000 Zadar; SREDIŠNJE KLIRINŠKO DEPOZITARNO DRUŠTVO, dioničko društvo, Heinzelova 62/a, 10000 Zagreb; MILENKO BUŠLJETA, P. Bonifacije 30, 23000 Zadar; MILICA UGARKOVIĆ, 23000 Zadar; FABIJAN PERONJA, Banski dolac bb, 21465 Jelsa zastupanog po punomoćniku KRUNO PERONJA; Agencija za upravljanje državnom imovinom, Ivana Lučića 6, 10000 Zagreb; COMENG, društvo s ograničenom odgovornošću za informatički inženjering, A. Starčevića 11, Solin; AMEROPA AG, Rebgasse 108, BINNINGEN zastupanog po punomoćniku Odvjetničko društvo Hanžeković &amp; Partneri društvo s ograničenom odgovornošću; GRAFOPLEX, društvo s ograničenom odgovornošću, za trgovinu i usluge, Hektorovićeva 47, Split; HP - Hrvatska pošta d.d., Jurišićeva 13, 10000 Zagreb; Financijska agencija, Vrtni put 3, 10000 Zagreb; NIKOLA LACMANOVIĆ, Sukoišanska 19, 21000 Split zastupanog po punomoćniku DORIS KOŠTA; HEP-Operator distribucijskog sustava d.o.o. za distribuciju i opskrbu električne energije, Ulica grada Vukovara 37, 10000 Zagreb; VODOVOD I KANALIZACIJA, društvo s ograničenom odgovornošću za vodoopskrbu, odvodnju i pročišćavanje otpadnih voda, Biokovska 3, Split; JELKOM, društvo s ograničenom odgovornošću za komunalnu djelatnost, Vrboska; DALMACIJAVINO d.d. za proizvodnju i promet alkoholnih i bezalkoholnih pića "u stečaju", Obala kneza Domagoja 15, Split; EUROLEASING d.o.o., Remetinečka cesta 98, 10000 Zagreb zastupanog po punomoćniku Grgić &amp; Partneri odvjetničko društvo j.t.d.; Rino Barbić, odvjetnik, Vrsina 0, 21465 Jelsa; HVARSKI VODOVOD d.o.o., Radičina 0, 21465 Jelsa zastupanog po punomoćniku Rino Barbić; IVAN MILAT, Ulica br. 7, 20271 BLATO NA KORČULI; DIONOVA - DIONA d.o.o., Donje Svetice 127, 10000 Zagreb; TEHNOPLAST d.o.o. za građevinarstvo, trgovinu, ugostiteljstvo, turizam i uslužne djelatnosti, Ulica Slobode 5, 21000 Split; VIPnet, društvo s ograničenom odgovornošću za usluge javnih telekomunikacija, Vrtni put 1, 10000 Zagreb; BILIĆ-ERIĆ d.o.o. za privatnu zaštitu, Ljudevita Posavskog 3, Trgovački centar Millennijum, Sesvete; DALMACIJAVINO - ZAGREB društvo sograničenom odgovornošću za trgovinu, ugostiteljstvo i prijevoz, Gajeva 26, 10000 Zagreb; GRAD DRNIŠ, Trg kralja Tomislava 1, 22320 Drniš; Vetropack Straža tvornica stakla d.d. Hum na Sutli, Hum na Sutli, Hum na Sutli 203, Hum Na Sutli; CAPRICORNO, društvo s ograničenom odgovornošću za trgovinu, Hercegovačka 57/A, Split; PELJEŠKI VRHOVI, POLJOPRIVREDNA ZADRUGA, Janjina 68, Janjina; Toma Šurjak, Sansovića dvori 29, 21465 JELSA, DOL zastupanog po punomoćniku Rino Barbić; Jakov Peronja, Jelsa 0, 21465 Jelsa zastupanog po punomoćniku Rino Barbić; TIGAR d.o.o. za usluge, Put Supavla 1, Split zastupanog po punomoćniku Zoran Iviš; POREZNA UPRAVA Područni ured Split, Trg dr. Franje Tuđmana 4, 21000 Split zastupanog po punomoćniku ŽUPANIJSKO DRŽAVNO ODVJETNIŠTVO; BURA I TRAMUNTANA d.o.o. za trgovinu i usluge, Don Frane Bulića 205, Solin; TRAST međunarodno otpremništvo, dioničko društvo,  Gat Sv.Duje 4, Split zastupanog po punomoćniku Marina Tončić-Bota; CHROMOS AGRO dioničko društvo proizvodnja sredstava za zaštitu bilja, Radnička cesta 173/n, 10000 Zagreb; VODOVOD I KANALIZACIJA, društvo s ograničenom odgovornošću za vodoopskrbu, odvodnju i pročišćavanje otpadnih voda, Biokovska 3, Split; AUTOTRANS d. o. o. za javni prijevoz putnika u cestovonom prometu, trgovinu, usluge i turistička agencija, Trg Žabica 1, Rijeka; BRTVILA BREZIĆ d.o.o. za proizvodnju brtvila, trgovinu i zastupanje, Starotrnjanska 46/A, 10000 Zagreb; IREKS AROMA društvo s ograničenom odgovornošću, Radnička Cesta 37, 10000 Zagreb zastupanog po punomoćniku Odvjetničko društvo GLAMUZINA &amp; GROŠETA; Marin Mileteta, odvjetnik, Gorjanska 26, 10000 Zagreb zastupanog po punomoćniku Antonia Selak; HEP - Opskrba d.o.o. za opskrbu potrošača električnom, toplinskom energijom i plinom, Ulica grada Vukovara 37, 10000 Zagreb; ING-ATEST d.o.o. za trgovinu i usluge, Hrvatske mornarice 1/a, Split; Hrvatske vode, pravna osoba za upravljanje vodama, Grada Vukovara 220, 10000 Zagreb; BASLER OSIGURANJE ZAGREB dioničko društvo za osiguranje, Radnička cesta 37/b, 10000 Zagreb; NARODNI TRGOVAČKI LANAC d.o.o. za trgovinu i usluge, Soblinec, Soblinečka 55, Sesvete; MANTIS, d.o.o. za trgovinu i usluge, Varaždinska 51, Split; Vinko Paina, Malo selo, 21460 Stari Grad; TRANSADRIA, međunarodna špedicija d. d. u stečaju, Riva Boduli 1, Rijeka; Hrvatska radiotelevizija, Prisavlje 3, 10000 Zagreb; BRODOMERKUR trgovina i usluge, dioničko društvo, Poljička Cesta 35, Split; ZAGREBAČKI HOLDING, društvo s ograničenom odgovornošću za javni prijevoz, opskrbu vodom, održavanje čistoće, putnička a, Ulica grada Vukovara 41, 10000 Zagreb; NASTAVNI ZAVOD ZA JAVNO ZDRAVSTVO SPLITSKO-DALMATINSKE ŽUPANIJE, Vukovarska Ulica 46, Split; BRODOSPLIT-BRODOGRADILIŠTE društvo s ograničenom odgovornošću, Put Supavla 21, Split; COPAN ZAGREB društvo s ograničenom odgovornošću za trgovinu i zastupanje, Selnica Šćitarjevska 25, 10410 Velika Gorica; DUHAN društvo s ograničenom odgovornošću, Vukovarska 30, Dubrovnik; Ivica Maleš vl. autoservis "UNO", Put Blata bb, 21216 Kaštel Stari; Teo Palaversić, Mala Banda 166, 21465 Jelsa; HRVATSKA POŠTANSKA BANKA, dioničko društvo, Jurišićeva 4, 10000 Zagreb; OTIS DIZALA, društvo s ograničenom odgovornošću za proizvodnju, montažu, remont i održavanje dizala, Prilaz Vladislava Brajkovića 15, 10000 Zagreb; Fabijan Roić, Domobranska 26, 21460 Stari Grad; Ivo Družević, Družević Dvor 20, 21460 Stari Grad, Dol; Ivo Roić, Zbora Narodne garde 2, 21460 Stari Grad; Josip Kovačević, M.Ivanića 26, 21460 Stari Grad; Tedi-Tadija Maroević, Out Rudine 4, 21460 Stari Grad; Jakica Lupi, Vrbanj 0, 21462 Vrbanj; Joza Bratanić, Vrbanj 0, 21462 Vrbanj; Antun Pavičić, Pavičića dvor 13, 21460 Stari Grad, Dol; Juraj Pavičić, Ceratorij 0, 21462 Vrbanj; Cvjetko Matković, Matije Ivanića 0, 21460 Stari Grad; Katica Kovačević, Dol 0, 21460 Dol; Nikša Dužević, Dol 0, 21460 Dol; Milovan Kombura, F. Vrančića 13, 21000 Split; Jelisava Pavičić, Vrbanj 0, 21462 Vrbanj; Matko Carić, Dol 0, 21460 Dol; Marinko Dužević, Dol  0, 21460 Stari Grad, Dol; Margarita Radonić, Dol 0, 21460 Dol; Dinko Pavičić Tribunol, Žrtava Rata  2, 21460 Stari Grad; Tonči Šurjak, Stari Grad 0, 21460 Stari Grad; Duško Pavičić Ivelja, Bassina 0, 21462 Vrbanj; Pero Dulčić Sušak, Malo Selo 63, 21460 Stari Grad; Ivan Tadić, Vagonj 32, 21460 Stari Grad; Ivica Pavičić, Vrbanj 0, 21462 Vrbanj; Mihovil-Mile Pavičić, Vrbanj 0, 21462 Vrbanj; Tomi Moscatello, Dol, 21460 Dol; Nikola Vodanović, Vrbanj 0, 21462 Vrbanj; Margarita Marica Stančić, Kod Sv. Petra 0, 21460 Stari Grad; Vjekoslav Radonić, Dol 0, 21460 Dol; Marinko Sanseović, Dol 0, 21460 Dol; Tadija Moškatelo, B.Kašića 9, 21460 Stari Grad; Damir Petrić, Stari Grad 0, 21460 Stari Grad; Louis Petrić, Srinjo kola 2, 21460 Stari Grad; Ivica Ljubić, Stari Grad 0, 21460 Stari Grad; Vinko Lupi, Sv. Magdalene 7, 21460 Stari Grad; Ivan Tadić Šilo, Stari Grad 0, 21460 Stari Grad; Ivan Tadić, Stari Grad 0, 21460 Stari Grad; Vinko Maroević, Stari Grad, 21460 Stari Grad; Ivan Buratović, Vrbanj 13, 21462 Vrbanj; Mijo Mili Pavičić, Vrbanj 0, 21460 Vrbanj; Marija Vodanović, Stari Grad 0, 21460 Stari Grad; Jakov Fredotović, Vrbanj 297, 21462 Vrbanj; Miljenko Srhoj, Krešimirova 5, 21460 Stari Grad; Nikola Haladić, Stari Grad 0, 21460 Stari Grad; Janez Jelušić, Sv. Petra 0, 21460 Stari Grad; Nikola Sansević, Dol 0, 21460 Stari Grad; Nikola Buratović, Vrbanj 0, 21462 Vrbanj; Cvjetko Buratović, Put Križa 4, 21460 Stari Grad; Nikola Buratović, Vrbanj 0, 21462 Vrbanj; Nikola Stipišić, Vrbanj 0, 21462 Vrbanj; Prošper Moškatelo, Dol 0, 21460 Dol; Tonko Maroević, Šiberija 6, 21460 Stari Grad; Ivo Pavičić, Dol 0, 21460 Dol; Pavao Čubre, Vrbanj 0, 21462 Vrbanj; Luka Šurjak, Dol 0, 21460 Dol; Luka Franetović, C. Škarpe 17, 21460 Stari Grad; Ivan Miloš Mile, Dol 0, 21460 Dol; Jure Moškatelo, Ploča 2, 21460 Dol; Vjekoslav Bogdanić, J.B.Jelačića 9, 21460 Stari Grad; Petro Šoljan, Donja kola 0, 21460 Stari Grad; Juraj Dužević, Radošića dvor 4, 21460 Dol; Damir Šurjak, Šurokovića dvor 5, 21460 Dol; Jakov Tresić, Vrbanj 0, 21462 Vrbanj; Juraj Moškatelo Stariji, Ploča 27, 21460 Stari Grad; Ruža Roić, Pod jugo 10, 21460 Dol; Rade Čavić, Malo Selo 0, 21460 Stari Grad; Matilda Buratović, Vrbanj 0, 21462 Vrbanj; Ivo Šurjak, Ostravska 8, 21000 Split; Dražica Matković Ljubo, Vrbanj 0, 21462 Vrbanj; Dinko Račić, Vrbanj 173, 21462 Vrbanj; Mila Franetović Dužević, Vrankovića dvor 5, 21460 Stari Grad; Luka Stančić, Stančića dvor 0, 21460 Dol; Meri Petrić, Stari Grad 0, 21460 Stari Grad; Ivan Moškatelo, Ploča 29, 21460 Dol; Vinko Moškatelo, Ploča 23, 21460 Dol; Nikola Šimunović, K. Zvonimira 35, 21460 Stari Grad; Mirko Radonić, Pod jugo 19, 21460 Dol; Antun Sansević, Sansevića dvor 43, 21460 Dol; Nikša Moškatelo, Ploča 4, 21460 Dol; Antun Vodanović Stariji, Vrbanj  0, 21460 Vrbanj; Ivo Bojanić, Šiberija 19, 21460 Stari Grad; Cvjetko Miličić, T. Buzolića 8, 21450 Hvar; Marija Trbuhović, Vrbanj 0, 21462 Vrbanj; Neno Šoljan, Molo Selo 0, 21460 Stari Grad; Juraj Tomi Moškatelo, Ploča 2, 21460 Dol; Ivo Račić Kapetanić, Vrbanj 0, 21462 Vrbanj; Đuro Caratan, Zavala 0, 21465 Zavala; Ante Tonči Drinković, Bonski Dolac, 21465 Jelsa; Kata Duboković, Pitve bb, 21465 Pitve; Boris Carić, Ivan Dolac 0, 21465 Ivan Dolac, Jelsa; Tonko Ivčević Bakulić, Šiberija 29, 21460 Stari Grad; Marko Huljić, Račić 860, 21465 Jelsa; Lenka Roić, Dol, 21460 Dol; Stjepan Jerković, Zastražišće 0, 21466 Zastražišće; Boris Borović, Poljica, 21466 Poljica; Niko Salamunić, Jelsa bb, 21465 Jelsa; File Vranković, Dol 0, 21460 Dol; Juraj Šperka, Zastražišće 0, 21466 Zastražišće; Mili Razović, Vinkovačka 51, 21000 Split; Ante Mihojević, Vrboska, 21463 Vrboska; Ljubica Stipišić, Vrbanj 0, 21462 Vrbanj; Stjepan Hujo Huljić, Vrsina bb, 21465 Jelsa; Nikola Grgičević, Vrisnik 0, 21465 Vrisnik; Tonči Gurdulić, Jelsa 0, 21465 Jelsa; Prošperino Milevčić, Jelsa 0, 21465 Jelsa; Boris Rubinić, V rbanj  0, 21462 Vrbanj; Jakov Račić, Vrbanj 302 A, 21462 Vrbanj; Jakša Radonić, Jelsa 0, 21465 Jelsa; Vinko Palaversić, Jelsa, 21465 Jelsa; Fabijan Kunčić, Dol 0, 21460 Dol; Dušan Salamunić, Račić bb, 21465 Jelsa; Margarita Stančić, Dol 0, 21460 Dol; Josip Crnčić, Pitve 0, 21465 Pitve; Luka Moškatelo, Dol 0, 21460 Dol; Lucija Milatić-Bričolić, Svirče 0, 21462 Svirče; Fabijan Dužević, Domobranska 31, 21460 Stari Grad; Vjeko Jakas, Zvala bb, 21465 Zavala; Pavo Bunčuga, Banski Dolac bb, 21465 Jelsa; Marko Buratović, Svirče 0, 21462 Svirče; Antun Lučić, Poljica, 21466 Poljica; Marin Parun Barbić, Pitve 0, 21465 Pitve; Stjepan Tomislav Huljić, Lučica bb, 21465 Jelsa; Cvjetka Cvita Milevčić, Jelsa 0, 21465 Jelsa; Marinko Radonić, Pitve 72, 21465 Pitve; Antun Gurdulić, Vrsina bb, 21465 Jelsa; Blaženko Jakas, Zavala 0, 21465 Zavala; Braco Jakas, Zavala 136, 21465 Zavala; Ivan Makjanić, Svirče 0, 21462 Svirče; Ante Rubinić, Vrsina  307, 21465 Jelsa; Dražica Vicenca Matković, Vrbanj 117, 21462 Vrbanj; Jakov Radonić, Jelsa bb, 21465 Jelsa; Slobodan Radičić, Pitve bb, 21465 Pitve; Jurko Lučić, Vrboska 0, 21463 Vrboska; Mate Antičević, Zavala 0, 21465 Zavala; Josip Franičević, Burkovo bb, 21465 Jelsa; Asija Bojanić, Burkovo, 21465 Jelsa; Milivoj Vidas vl. Servisa instrumenata, mjerne i regulacione opreme, Starčevićeva 26, 21000 Split; BURA l d.o.o. za trgovinu i usluge - u stečaju, Koturaška 51, 10000 Zagreb; NET MEDIA SISTEMI d.o.o. za informatički inženjering, Kvaternikova 12, Split; Financijska agencija, Vrtni put 3, 10000 Zagreb; Hrvatski registar brodova, Marasovića 67, Split; Nenad Ševo, Teiljska 1, 21000 Split; Meri Stipinović, Sukoišanska 25, 21000 Split; Fond za zaštitu okoliša i energetsku učinkovitost, Ksaver 208, 10000 Zagreb; Zlatko Balić, Obala kneza Domagoja 15, 21204 Dugopolje; Galić Ante, Odeska 16, 21000 Split; Dean Prelević, odvjetnik, Gundulićeva 22, 21000 Split; Želimir Miletić, Put Kotlara 31, 23000 Zadar; Luči Roić, Pavičića dvor 7, 21460 Dol; Nade Pavičić-ivelja, Vrbanj 365, 21460 Vrbanj; Dujko Čubre, Vrbanj 0, 21460 Vrbanj; Antun Bratanić, Zvonimirova 27, 21460 Stari Grad; Andrija Matković, Domobranska 22, 21460 Stari Grad; Antun Vune Bratanić, Vrbanj 0, 21460 Vrbanj; Dinko Lušić, Vrbanj 0, 21460 Vrbanj; Nikica Nikola Matijević, Dol 0, 21460 Stari Grad; Ivan Sanseović, Dol, Kunčića dvor 4, 21460 Stari Grad; Marija Kovačević Lolotović, Vukovarska 23, 21460 Stari Grad; Petar Zlatan Vodanović, Vrbanj 126, 21460 Vrbanj; Ivan Stančić, Dol, Stančića dvor 0, 21460 Stari Grad; Stjepan Moškatelo, Dol Sv. Marije 1, 21460 Stari Grad; Toma Dužević, Dol Sv. Marije 0, 21460 Stari Grad; Ivica Račić, Vrbanj 0, 21460 Vrbanj; Kuzma Pavičić Aleluja, Vrbanj 0, 21460 Vrbanj; Vinka Salamunić, Jelsa 0, 21465 Jelsa; Teo Huljić, Jelsa 0, 21465 Jelsa; Dejan Šperka, Jelsa 0, 21465 Jelsa; Juraj Caratan, Zavala 0, 21465 Zavala; Matko Antičević, Pitve 0, 21465 Pitve; Dinko Rubinić ( Vjera ), Vrisnik 73, 21465 Vrisnik; Vjera Rubinić, Vrinsnik 73, 21465 Vrisnik; Abraham Bojanić, Jelsa 1, 21465 Jelsa; Vedran Nevešćanin, Smiljanićeva 2, 21000 Split zastupanog po punomoćniku Jadranko Vidović; Marija Pjevac, Omiška 18, 21000 Split; Carinska uprava, Zrinsko Frankopanska 60, 21000 Split; Općinski sud u Starom Gradu - ZK odjel, Ulica Novo Riva 3, 21460 Stari Grad; Nada Akrap, Put Sirobuje 37, 21000 Split; Jasminka Antunović, Ulica Luke Botića 24, 21210 Solin; Nediljka Armanda, Vranjički put 18, 21000 Split; Ana Babić, Krilava 8, 21000 Split; Gordana Babić, Šulavi bb, 21214 Kaštel Lukšić; Ivan Babić, Doverska 7, 21000 Split; Katica Babić, Zvonimirova 16, 21210 Solin; Jure Bacelj, Bacelji 9, 21206 Bračević; Ana Bačić, Umljanovići bb, 22320 Drniš; Nediljka Bajić, Jurja Križanića 7, 21000 Split; Žarka Bakotić, Mosorska Ulica 11 A, 21214 Kaštel Gomilica; Marko Baković, Kroz Selo 2, 22300 Kistanje; Ivica Ban, Braće Radića 7, 21212 Kaštel Sućurac; Srđanka Banovac, Sikavice - Banovci 5, Parčić; Božidar Barać, Maslinska 22, 21000 Split; Vedran Barbarić, Šimićeva 8, 21000 Split; Marija Barbir, Vukovarska 175, 21000 Split; Petar Barbir, Vukovarska 175, 21000 Split; Anica Baričević, Put blata bb, 21217 Kaštel Novi; Damira Barišić, Barišići 10, 22320 Žitnić; Ivan Barišić, Kornatska 31, 31000 Osijek; Manda Bašić, Put Majdana 29, 21210 Solin; Aleksandar Bauk, Alojzija Stepinca 16, 21000 Split; Marina Zečić, Alojzija Stepinca 16, 21000 Split; Ivo Bavčević, Šibenska 3, 21000 Split; Nataša Bazina, PUT STRMA 67 (ranije: NEORIĆ, NEORIĆ, 0), 21203 Neorić; Mirjana Begonja, Džale 2, 22323 Sedramić; Jelena Belić, Jelsa 627, 21465 Jelsa; Niko Belić, Jelsa 627, 21465 Jelsa; Jagoda Bešker, Gašpini 23, 21210 Solin; Nedo Bešker, Gašpini 23, 21210 Solin; Zorica Bilić, Ulica Predraga Bogdanića 13, 21460 Stari Grad; Sanja Bilić-pavlinović, Vukovarska 80, 21000 Split; Jela Bilobrk, Stepinčeva 32, 21000 Split; Antun Blažević, Meštrovića šetalište 96, 21000 Split; Hrvoje Blažević, Blaževići bb, 22320 Čavoglave; Damir Bojčić, Kralja Zvonimira 24, 22320 Drniš; Željko Bojčić, P. Preradovića 4, 22320 Drniš; Denis Boljat, Karlovo 46, 21214 Kaštel Kambelovac; Srećko Boras, ULICA BISKUPA PAVLA ŽANIĆA 20 (ranije: KAŠTEL NOVI, PUT GROBLJA, 0), 21217 Kaštel Novi; Robert Borić, Mosećka 56, 21000 Split; Goran Bosančić, Ulica Braski Dolac 40, 21212 Kaštel Sućurac; Pava Botić, Kosorova 7, 22300 Knin; Ljuba Božanić, Dobrilina 11, 21000 Split; Anka Božić, Šibenksa 9, 21000 Split; Anica Božić-Bakušić, Katalinića prilaz 5, 21000 Split; Ivica Bratić, Neorić bb, 21203 Neorić; Nikša Bratić, Put Svete Mande 18, 21000 Split; Vencislav Brizić, Ulica Kralja Zvonimira 56, 21460 Stari Grad; Zlata Brizić, Ulica Kralja Zvonimira 56, 21460 Stari Grad; Mate Brstilo, Krešimirova 25, 21311 Žrnovnica; Zora Budimir, Cesta Domovinskog rata 36, 22300 Knin; Miranda Budiša, Ulica Kralja Zvonimira 18, 22320 Drniš; Nediljko Bugarin, Doverska 7, 21000 Split; Željka Vučemilović-šimunović, Alkarska Ulica 26, 21000 Split; Gordana Buljević, Trondheimska 10, 21000 Split; Marina Burić, Mirlović Zagora, 22323 Unešić; Mario Buzov, Cerje 35, 22320 Mirlović Polje; Đuro Caratan, Stara zavala 58, 21465 Jelsa; Toni Caratan, ZAVALA 58 (ranije: ZAVALA, ZAVALA, 0), 21465 Zavala; Boris Carić, IVAN DOLAC 179 (ranije: IVAN DOLAC, IVAN DOLAC, 0), 21465 Ivan Dolac; Paulo Carić, SVIRČE 145 (ranije: SVIRČE, SVIRČE, 0), 21460 Svirče; Dinka Cezareo, Marina Šabića 4, 21460 Stari Grad; Nevenka Cukrov, Domovinskog rata 6, 21210 Solin; Dijana Czwik, Matoševa Ulica 96, 21210 Solin; Vinka Čavala, ULICA PETRA ZRINSKOG 23 (ranije: KAŠTEL GOMILICA, UZ VODOVOD, 0), 21214 Kaštel Gomilica; Silva Černak Lojić, Lojići 1, 22320 Drniš; Diana Čović, Duće-Glavica, 21310 Omiš; Ante Čulo, Hrvatskih knezova bb, 21214 Kaštel Gomilica; Blaž Ćapin, Odakova 9, 21000 Split; Filip Delać, Grge Novaka 6, 22300 Knin; Ankica Delić, Kaštelanska cesta 42, 21212 Kaštel Sućurac; Marko Delić, Gašpini 108, 21210 Solin; Nediljka Delić, Donji Muć bb, 21203 Donji Muć; Gordana Didak, Kroz Smrdečac 5, 21000 Split; Mili Divić, Radobiljska Cesta 12, 21250 Katuni; Ljiljana Dragan Jelušić, Antuna Branka Šimića 54, 21000 Split; Milka Drlje, Kitožer 9, 21311 Stobreč; Mato Drmić, Put Plokita 40, 21000 Split; Jozo Družianić, Pujanke 15, 21000 Split; Stanko Duvančić, Duvančići 9, 22320 Razvođe; Damir Duvnjak, Križine 15A, 21000 Split; Nives Džanko, Ulica Fra Pavla Melade 24 A, 21217 Kaštel Štafilić; Ante Đurđević, Jadranska 12, 21400 Supetar; Ljubica Elez, Donji Moseć 14, 22320 Moseć; Ankica Ezgeta, Kaštelanska cesta 12, 21217 Kaštel Stari; Lenka Franić, Sedam Kaštela 6, 21000 Split; Ivica Gabelić, Vrboska 387, 21465 Vrboska; Marija Galešić, Neorić 61, 21203 Neorić; Petar Galić, MERZOVA 12 (ranije: SPLIT, TEŽAČKI PUT, 40 E), 21000 Split; Silvana Galić, Trondheimska 5, 21000 Split; Kazimir Garić, Ulica Matija Ivanića 35, 21460 Stari Grad; Vencel Gašpar, Hercegovačka 24, 21000 Split; Vinko Gašpar, Sinjska 9, 21000 Split; Ana Goreta, Put željezničke stanice, 22320 Drniš; Zorka Goreta, Donje Gorete 21, 22320 Drniš; Josip Gotovac, Vukovarska 113, 21000 Split; Vjekoslav Grbčić, Gajeva 11A, 21000 Split; Divna Grbeša, FRANKOPANSKA ULICA 20 (ranije: SOLIN, FRANKOPANSKA ULICA, 60), 21210 Solin; Ana Grubišić, Put Sirobuje 10, 21311 Stobreč; Gordana Grubišić, Braće Radića 3, 21210 Solin; Nikola Grubišić, VUKOVARSKA ULICA 5 (ranije: DRNIŠ, KRALJA ZVONIMIRA, 41), 22320 Drniš; Sanja Grubišić, Ulica Kralja Zvonimira 41, 22320 Drniš; Antonio Gudelj, Put Dragovoda 17, 21000 Split; Kata Gugić, Sarajevska 42, 21000 Split; Mirjana Gugić, Luke Botića 6, 21210 Solin; Ivica Hajder, Cigići 1, 22320 Otavice; Željko Hajder, Cigići 1, 22320 Otavice; Silvana Hajduk, Varoš 1, 21231 Klis; Tomislav Herceg, Sinjska 46, 22300 Knin; Mira Ikica, Vlaka Vi 2, 22303 Oklaj; Franjo Ivčević, Sv. Petra od Klob. 1, 21217 Kaštel Novi; Jelena Ivčević, Ulica Sv. Petra Od Klobuka 16, 21217 Kaštel Novi; Damir Jakus, Stepinčeva 67, 21000 Split; Gospova Jakus, Poljička Cesta 84, Poljica; Marica Jakus, PUT MAJDANA 31 (ranije: SOLIN, PUT MAJDANA, 31), 21231 Klis; Petar Jakus, Put Majdana 31, 21210 Solin; Marko Janković, Bisko 39, 21232 Bisko; Matija Jeličić, Vinkovačka 5, 21000 Split; Ante Jeličić, Trondheimska 7, 21000 Split; Marija Jocić, Vojka Krstulovića 21, 21000 Split; Ante Jolić, Jolići 2, 22320 Gradac; Marica Jukić, Perivoj A. Roje 5, 21000 Split; Marko Jukić, Perivoj Ane Roje 5, 21000 Split; Renata Jukić, Put Župića 33, 21230 Sinj; Jadranka Jurić, Bufaline II 29, 21217 Kaštel Novi; Marija Jurić, Put Kruševika bb, 21214 Kaštel Kambelovac; Ankica Kainić, Prominski Put 11, 22300 Knin; Jelena Kalinić, Magistrala Solin 67, 21000 Split; Petar Kalinić, Mosećka 114, 21000 Split; Anamarija Kalinić Radović, Vukovarska 57, 21000 Split; Stipan Kamber, Sesartići 20, 21210 Solin; Đuro Kapoši, Južno predgrađe 51, 31000 Osijek; Željko Karin, Zgon 80, 21210 Solin; Marijana Karin Prnjak, Zgon 80, 21210 Solin; Neda Kasalo, CESTA DR. FRANJE TUĐMANA 409 (ranije: KAŠTEL KAMBELOVAC, CESTA DR. FRANJE TUĐMANA, 109), 21214 Kaštel Kambelovac; Zvonimir Kasalo, CESTA DR. FRANJE TUĐMANA 409 (ranije: KAŠTEL KAMBELOVAC, CESTA DR. FRANJE TUĐMANA, 109), 21214 Kaštel Kambelovac; Suzana Kašić, Ulica 142. Brigade 2, 22320 Drniš; Ivana Katalinić Jerčić, Put Vrila 6, 21310 Omiš; Josip Katušić, Luke Botića 11, 21210 Solin; Ljiljana Kegalj, Istarska 5, 21000 Split; Ante Kekez, Dubrovačka 35, 21000 Split; Ivanko Kekez, Sukoišanska 29, 21000 Split; Petrica Kekez, Dubrovačka 35, 21000 Split; Boško Kevo, Stipe Pensa 5, 21217 Kaštel Štafilić; Antiša Kliškinić, Ulica Petra Krešimira Iv 108, 21210 Solin; Veljko Knezović, Zagrebačka 6, 21311 Stobreč; Stjepan Kokeza, Čopova 8, 21000 Split; Petar Kolega, ZVONIMIROVA 121 (ranije: SOLIN, ANTIŠE VUČIČIĆA, 149), 21210 Solin; Daniela Kovač, Cesta dr. Franje Tuđmana 238a, 21212 Kaštel Sućurac; Željka Kovač, Mažuranićevo šetalište 26, 21000 Split; Ivan Kraljić, Put Balabana 7, 21203 Neorić; Inga Krnjaić, Požeška 6, 21000 Split; Anka Krstić, Odeska 19, 21000 Split; Ivan Kundid, Gradišćanskih Hrvata 1, 21000 Split; Ivana Kundid, Dinarska 11, 21000 Split; Ružica Kundid, Dinarska 11, 21000 Split; Deni Kuvačić, Mažuranićevo Šetalište 10 B, 21000 Split; Anka Landikušić, Gradac 19 A, 21311 Podstrana; Ivan Lasić, Konjsko bb, 21231 Konjsko; Dražen Lazić, Šime Ljubića 9, 21000 Split; Nenad Leskur, Ulica Stjepana Radića 14, 21210 Solin; Ivana Lilić, Put Brodarice 7, 21000 Split; Ivo Lipanović, M. Getaldića 31, 21000 Split; Marko Lojić, Lojići 1, 22320 Drniš; Mile Lovrić, Fra Grge Martića 41, 21000 Split; Ana Lovrinčević, Vrh Visoke 121, 21000 Split; Dejan Lukavac, Ćirići 3, 22320 Tepljuh; Nela Madžar, Poljička 2, 21311 Podstrana; Alenka Malinić, Pujanke 79, 21000 Split; Pavao Marasović, Put Jokića-kalčina 8, 21203 Neorić; Anto Marijan, Ulica Mate Lovraka 2, 10410 Velika Gorica; Cvita Marijanović, Marjanovići Iznad Crkve 11, 22320 Gradac; Dobrinka Marijanović, Put Smokovika 35, 21000 Split; Tomislav Marijanović, Put Smokovika 35, 21000 Split; Jasna Marin, Petra Svačića 99, 22320 Drniš; Marina Marin, Trbounje bb, 22320 Drniš; Željko Marinac, Varaždinska 3, 21000 Split; Božidar Marinković, Dosud 9, 21000 Split; Jakov Mateta, ULICA KORIOLANA ĆIPIKA 10 (ranije: KAŠTEL STARI, ULICA KARIOLANA ČIPIKA, 10), 21217 Kaštel Stari; Ivan Matić, Kopilica 33, 21000 Split; Ružica Matić, Gornji Matići Kod Bunara 1, 22320 Trbounje; Slavko Matić, I. Aljinovića 11, 21311 Žrnovnica; Željko Matić, Ulica Put Kaluna 18, 22320 Drniš; Marija Matković, Šižgorićeva 20, 21000 Split; Ivan Melvan, Luke Botića 7, 21217 Kaštel Novi; Nikola Midenjak, Ulica 142. Brigade 16, 22320 Siverić; Pere Mihanović, Radičinka 12, 21311 Žrnovnica; Ana Mikulić, Čavoglave bb, 22320 Drniš; Mate Mikulić, Pauk 11, 22320 Čavoglave; Ivan Milaković, Strmoševica 3, 21222 Marina; Ivan Milanović, Terzićeva 17, 21000 Split; Zorka Miletić, Jajići 30, 21210 Solin; Milan Miljuš, Kranjčevićeva 35, 21000 Split; Đorđe Mirčetić, Pokvasica 2, 22320 Miočić; Tonči Mišković, Jelsa 667, 21465 Jelsa; Ana Moro, Vukovarska 80, 21000 Split; Slavko Moro, Muklače 23, 21203 Crivac; Tomi Moscatello, Ploča 17, Dol, 21460 Stari Grad; Marija Munitić, Mažuranićevo šetalište 48, 21000 Split; Ljubomir Muslim, Imotska 60, 21000 Split; Mijo Nožina, PUT NOŽINA - MALJKOVIĆA 11 (ranije: PRGOMET, PRGOMET, 0), 21201 Prgomet; Jurica Oman, Ive Tijardovića 10, 21000 Split; Mirko Oman, Tijardovićeva 10, 21000 Split; Janja Orošnjak, Gorice 2, 21212 Kaštel Sućurac; Mila Palada, Odeska 4, 21000 Split; Ivan Pandža, ULICA KORIOLANA ĆIPIKA 7 (ranije: KAŠTEL STARI, ULICA KARIOLANA ČIPIKA, 9), 21217 Kaštel Stari; Asija Papić, Dr. Ante Starčevića 55, 21220 Trogir; Mijo Papić, Getaldićeva 5, 21000 Split; Tereza Papić, M. Getaldićeva 5, 21000 Split; Rajko Parać, Paraći 3, 22320 Ružić; Tatjana Parać, Vrlička 43, 21000 Split; Đurđica Parat, Boksitno naselje 19, 22320 Drniš; Ivan Pastuović, Pastuovića 3, 22320 Ružić; Jurica Pavela, Poljana Kneza Trpimira 6, 21000 Split; Roki Pavičić, Drugi Donji Dvori 6, 21460 Stari Grad; Ivan Pažanin, Biokovska 6, 21000 Split; Luka Peko, Terzićeva 5, 21000 Split; Neda Penga, Sv.lovre 23, 21311 Stobreč; Ante Perko, Don Petra Peroša 5, 21210 Mravince; Ivana Perko, Don Petra Peroša 5, 21210 Mravince; Gordana Perković, Vukovarska 43, 21000 Split; Marica Perković, Perkovići 15, 22320 Kljake; Nediljko Perković, Vukovarska 43, 21000 Split; Nila Peroš, Terzićeva 3, 21000 Split; Dragica Peša, Jeretova 7, 21000 Split; Iris Peša, Rikarda Katalinića Jeretova 7, 21000 Split; Nikša Petrić, Kod Sv. Stjepana 23, 21460 Stari Grad; Matko Pezo, Hercegovačka 30, 21000 Split; Zlatko Piperković, Dinka Šimunovića 17, 21000 Split; Joško Pivac, Varaždinska 43, 21000 Split; Luka Pjevac, Omiška 18, 21000 Split; Anka Plazonja, Uskočka 7, 21000 Split; Robert Plazonja, Uskočka 7, 21000 Split; Gordan Poparić, ULICA GRGURA NINSKOG 29 A (ranije: KAŠTEL NOVI, ŽRTAVA RATA, 29 A), 21217 Kaštel Novi; Ante Popović, J. Palmotića 2, 21000 Split; Milanka Pranić, Mosećka Ulica 4, 22320 Drniš; Miroslav Primorac, I. Paštrića Poljičanina 19, 21311 Podstrana; Iva Punda, Bistrička 29, 21204 Kotlenice; Drago Radić, Na rudini 3, 20207 Čibača; Mladen Radmilović, Gorička 4, 21000 Split; Petar Radonić, Jelsa 98, 21465 Jelsa; Jagoda Radošević, Vrh Lučca 35, 21000 Split; Ante Rajčić, Velebitska 97, 21000 Split; Marko Ralica, Benkovačka 3, 21000 Split; Ivan Raos, MANDIĆEVA 66 (ranije: STOBREČ, MANDIĆEVA, 66), 21000 Split; Zdenka Razlog, Kod Pošte 33, 22320 Siverić; Mila Rebić, Marka M. 20A, 21210 Mravince; Marija Reljanović, Otavice 30, 22320 Otavice; Mara Režić, Kliški Put 48, 21210 Solin; Marija Rizvan, Bilice 12, 21000 Split; Anđelko Rogulj, Gomile 38, 21217 Kaštel Stari; Berislava Roša, Zvonimirova 29 B, 22300 Knin; Sofija Ruić, Getaldićeva 19, 21000 Split; Ana Runjić, Hrvatskih vitezova 46, 21000 Split; Gordan Ruščić, Putaljski put bb, 21212 Kaštel Sućurac; Sanja Ružić, Šižgorićeva 7, 21000 Split; Svjetlana Samac, Samci 14, 22320 Brištane; Miljenko Samardžić, Šižegorićeva 20, 21000 Split; Dinka Sanseović, KUNIČIĆA DVOR 4 (ranije: DOL, DOL, 0), Dol; Ante Sarić, Neorić bb, 21203 Neorić; Ivan Sarić, DONJA MALA-CENTAR 47 (ranije: NEORIĆ, NEORIĆ, 0), 21203 Neorić; Marija Sedlar, Ostravska 1, 21000 Split; Ljubica Sekelez, Mitnička 1, 21000 Split; Kristina Serdarević, Put Jokića-kalčina 8, 21203 Neorić; Aleksandra Sever-Muhar, Karamanova 7, 21000 Split; Boško Sikavica, Kričke bb, 22320 Ružić; Snježana Sikavica, Domovinskog rata 12, 21210 Solin; Dragan Simić, Sarajevska 76, 21000 Split; Tanja Sinovčić, Trondheimska 10, 21000 Split; Ljiljana Sirić, Put Vele Meje 10, 21212 Kaštel Sućurac; Dijana Skelin, Vručine II 12, 21217 Kaštel Novi; Kata Sočo, CENTAR - DUBRAVA 21 (ranije: NEORIĆ, NEORIĆ, 0), 21203 Neorić; Marija Stančić, Petra Krešimira IV 10, 21460 Stari Grad; Đani Stanić, Matoševa Ulica 131, 21210 Solin; Danica Stipović, Put Dragočeva 54, 21212 Kaštel Sućurac; Milorad Stojsavljević, Šimićeva 58, 21000 Split; Petar Strinić, Pazdigradska 16, 21000 Split; Luca Strunje, Kralja Tomislava 18, 22300 Knin; Slavka Svalina, Crivac bb, 21203 Crivac; Marijan Šamija, Trstenik 2, 21000 Split; Marinka Šamija, Vrgoračka 8, 22300 Knin; Katica Šeparović, Kupreška 92, 21000 Split; Nenad Ševo, Triljska 1, 21000 Split; Krasna Šiklić, Hercegovačka 88, 21000 Split; Mili Šimig, Šibenska 27, 21000 Split; Vesna Škare, Ruđera Boškovića 12, 21000 Split; Ljubica Škopljanac, TIKVARIN 14 (ranije: KAŠTEL KAMBELOVAC, TIKVARIN, 8), 21214 Kaštel Kambelovac; Milica Špar, Mašogradska Ulica 16, 21212 Kaštel Sućurac; Eleana Šubat, Mosorska 26, 21311 Podstrana; Ivan Šuljug, Ivaniševićeva 45, 21000 Split; Vesna Šunjić, Šimićeva 14, 21000 Split; Ljubica Tarle, Tarle 12, 22320 Velušić; Nada Teklić, Zgon 80, 21210 Solin; Lada Terzić, Puntarska 5, 21000 Split; Ivan Tomić, Tomići 1, 22320 Siverić; Ivan Topić, Vrlička 21, 21000 Split; Jelica Topić, Mosećka 50A, 21000 Split; Tvrtko Topić, Ulica 142. Brigade 37 A, 22320 Siverić; Anđelka Torlak, Radunica 29, 21000 Split; Ivan Torlak, Radunica 29, 21000 Split; Marko Torlak, Radmilovića 20, 21000 Split; Damir Tot, Šimićeva 12, 21000 Split; Anka Treskavica, Dubrovačka 35, 21000 Split; Anka Tukić, Šime Ljubića 13, 21000 Split; Nediljko Ugrin, Sv. Ivana 33, 21311 Donje Sitno; Marinko Uvodić, Zgon 32, 21210 Solin; Nedjeljka Uvodić, Vinkovačka 51, 21000 Split; Marko Validžić, Validžići 4, 22320 Ružić; Ivanka Varnica, Imotska 69, 21000 Split; Milica Varvodić, Kozjačka 24, 21210 Solin; Kristina Velić, Papandopulova 11, 21000 Split; Ljiljana Vesković, Fausta Vrančića 8, 21000 Split; Milka Veštić, Čavale 11, 22323 Sedramić; Ante Vidan, Gundulićeva 44, 21000 Split; Marko Vidović, Ružić bb, 22320 Gradac; Matko Vidović, Gradac bb, 22320 Gradac; Nevenka Vidović, Pastuovići 4, 22320 Gradac; Ankica Vilibić, Marina Getaldića 33, 21000 Split; Anđelko Vilić, RADOBILJSKA CESTA 41 (ranije: KREŠEVO, KREŠEVO, 24), 21250 Kreševo; Normela Visković, Jelsa 1005, 21465 Jelsa; Tonči Visković, Jelsa 1005, 21465 Jelsa; Marica Vlaić, Ulica Nikole Tesle 16, 22320 Drniš; Dubravka Vlainić, Jelsa 357, 21465 Jelsa; Ivo Vodanović, Pavičića dvori 11, 21460 Stari Grad; Josip Vogleš, CESTA DR. FRANJE TUĐMANA 550 (ranije: KAŠTEL KAMBELOVAC, CESTA DR. FRANJE TUĐMANA, 80), 21214 Kaštel Kambelovac; Vinko Vranković, JELSA 129 (ranije: JELSA, JELSA, 0), 21465 Jelsa; Ivan Vrdoljak, DONJA MALA-CENTAR 31 (ranije: NEORIĆ, NEORIĆ, 0), 21203 Neorić; Mirjana Vrdoljak, Put Kule 12, 21210 Solin; Marija Vrgoč, Velebitska 34, 21000 Split; Bože Vuco, Starčevićeva 10, 21212 Kaštel Sućurac; Mirjana Vučković, Ruđera Boškovića 23, 21000 Split; Višnja Vučković, Put Smokovika 26, 21000 Split; Ivan Vugdelija, Don Frane Bulića 38, 21217 Kaštel Novi; Dubravka Vukas, Markov Put 8, 21000 Split; Anđelka Vukičević, Badanj bb, 22320 Drniš; Zora Vuković, Plitvička 1A, 21000 Split; Ivan Vukušić, Dobrilina 6, 21000 Split; Jadran Vukušić, Put Sv. Klementa 19, 21311 Gornje Sitno; Nevenka Vukušić, Cerje 2, 22320 Mirlović Polje; Vjera Vukušić, Kralja Petra Krešimira IV 8, 22320 Drniš; Zvonimir Vukušić, Vinodolska 10, 21000 Split; Nevenka Vuleta, Markov put 33, 21311 Stobreč; Vinka Zekić, Mostarska 7, 21000 Split; Dinko Zenčić, Račić bb, 21465 Jelsa; Borislav Zokić, Fra Bone Razmilovića 1, 21000 Split; Dolina Zokić, Pojišanska 18, 21000 Split; Margita Zokić, Fra Bone Razmilovića 1, 21000 Split; Luca Zolota, Gospin Put 38, 21212 Kaštel Sućurac; Milan Žarković, Parčić bb, 22320 Siverić; Nevenka Živko, M. Čačića 3, 22300 Knin; Davorka Živković, Živkovići 12, 22320 Badanj; Ivica Živković, Badanj bb, 22320 Badanj; Ivo Živković, Put Kule 27, 21210 Solin; Siniša Ivančić, Lovački Put 13, 21000 Split; Iva Jelić, Benkovačka 3, 21000 Split; Marko Kavelj, Alojzija Stepinca 11, 21000 Split; Ivan Koljanin, Kupreška 82, 21000 Split; Željko Kovač, Dravska 4, 31000 Osijek; Zvonko Kruneš, Ulica Slobode 36, 21000 Split; Nikola Lacmanović, Sukoišanska 19, 21000 Split; Vesna Lepetić, Tršćanska 12, 21000 Split; Jelica Ljubica, Velebitska 105, 21000 Split; Darko Lulić, Vežarovice 18, 21214 Kaštel Lukšić; Vesna Lulić, Vežarovice 18, 21214 Kaštel Lukšić; Marija Mamić, Kroz Meterize 26, 22000 Šibenik; Radojka Marijanović, Marijanovići Iznad Crkve 10, 22320 Gradac; Meri Cabadaj, Trg Bana Josipa Jelačića 10, 31000 Osijek; Mate Markotić, Put Starog Sela 23, 21311 Podstrana; Ante Marović, Lička 3, 21000 Split; Ivan Marušić, Poljičkih Knezova 87, 21311 Podstrana; Iva Melvan, Doverska 31, 21000 Split; Goran Merkel, Mutvoranska Ulica 3, 52100 Pula; Ivan Mornar, Miroslava Krleže 24, 21000 Split; Miodrag Munjiza, Put Miluša 7, 21311 Stobreč; Ante Nožina, Put Nožina-maljkovića 5, 21201 Prgomet; Anica Pandža, Hercegovačka 46, 21000 Split; Nikica Pavlović, Gornji Kono 37, 20000 Dubrovnik; Silvana Perić, Table 31, 21000 Split; Nediljka Perišić, Ruđera Boškovića 8a, 21204 Dugopolje; Elvira Dračevac, Lumbarda 678, 20260 Lumbarda; Mara Dobrota, Trondheimska 9, 21000 Split; Neda-lidia Buljević, Put Crkve 8, 22320 Gradac; Ivan Bugarin, Grab 114, 21238 Grab; Maja Bučić, Ruđera Boškovića 11, 21000 Split; Mira Božić, Bilice Ii 38, 21000 Split; Sandra Borić, Mosećka 56, 21000 Split; Marija Davidović, Gašpini 88, 21210 Solin; Petar Adjanski, Osječka Ulica 1, 21214 Kaštel Gomilica; Ana Čatlak, Put Sv. Ante Padovanskog 14, 21214 Kaštel Kambelovac; Marinko Buškulić, Ivana Gundulića 13, 21000 Split; Marinko Galić, Kamenita 99, 21000 Split; Luca Gabela, Kneza Lj. Posavskog 7, 21000 Split; Tomislav Frankić, Grljevačka 41, 21311 Podstrana; Elias Erceg, Vrbanj 132, 21460 Vrbanj; Jakov Elez, Donje Ogorje 0, 21206 Donje Ogorje; Sretan Bajalo, Poljana Kneza Trpimira 4, 21000 Split; Mario Tomić, Ulica Svetega Križica 26, 21450 Hvar; Ranko Vuleta, Sv. Ivana 20, 21311 Donje Sitno; Zlatko Balić, K. Višeslava 1, 21204 Dugopolje; Boško Barać, Bajagić 13a, 21238 Bajagić; Milan Vukić, Doverska 5, 21000 Split; Mara Vukorepa, Zgon 30, 21210 Solin; Bare Vujina, Vujinova 4, 21217 Kaštel Štafilić; Milenko Bašić, Sv.nikole 46, 21207 Podgrađe; Diana Blažević, Mejaši I 3b, 21000 Split; Jozo Bogić, Put Blata 132, 21217 Kaštel Stari; Stjepko Bojanić, Duvanjska 7, 21000 Split; Miroslav Trečić, Ulica Domovinskog Rata 1c, 21210 Solin; Neda Tukić, Trondheimska 10, 21000 Split; Vinka Ukić, Dinka Šimunovića 5, 22300 Knin; Mira Velić, Bernarda Vukasa 32, 21000 Split; Ivan Vrdoljak, Donja Mala-centar 31, 21203 Neorić; Iva Vrdoljak, Kukuljevićeva 19, 21000 Split; Dražen Todorović, Hercegovačka 70, 21000 Split; Dubravka Stojanovska, Put Plokita 75, 21000 Split; Josip Strniša, Ivana Gundulića 9, 22300 Knin; Ivica Sviličić, Kneza Mutimira 3, 21000 Split; Ana Rogošić, Komjate 0, 21214 Kaštel Lukšić; Ivica Stipinović, Sukoišanska 25, 21000 Split; Darko Topić, Put Sv. Ižidora 92, 21000 Split; Marija Trečić, Ulica Domovinskog Rata 1c, 21210 Solin; Milica Zorić, Pujanke 53, 21000 Split; Ivo Rajčić, Radunićeva 19, 21217 Kaštel Novi; Ivan Radoš, Drniški Put 9, 21000 Kamen; Željka Vučemilović-šimunović, Alkarska 26, 21000 Split; Slaven Tukić, Šime Ljubića 13, 21000 Split; Bartul Barišić, Stjepana Radića 11, 20207 Cavtat; Tajana Domazet, Mosećka 50a, 21000 Split; Velinka Runjić, Marina Getaldića 17, 21000 Split; Niko Dujić, Don Petra Peroša 107, 21210 Mravince; Teo Mandić, Krešimirova 26, 21210 Vranjic; Mevlida Armanda, Vranjički Put 18, 21000 Split; Renata Kalčić, Brajšina 26, 51000 Rijeka; Juraj Lešković, Matenci 142, 49240 Matenci; VRGORKA-VINARIJA dioničko društvo za proizvodnju pića, poljoprivredu i trgovinu, Fra Ivana Rožića 35, 21276 Vrgorac; Milivoj Vidas, Starčevićeva 26, 21000 Split; BURA l d.o.o. za trgovinu i usluge - u stečaju, Koturaška 51, Zagreb; AUTO CENTAR LOZIĆ d.o.o. trgovina vozilima u stečaju, Županijska 21, 31000 Osijek; NET MEDIA SISTEMI d.o.o. za informatički inženjering, Kvaternikova 12, 21000 Split; BASLER OSIGURANJE ZAGREB dioničko društvo za osiguranje, Radnička cesta 37/b, Zagreb; NASTAVNI ZAVOD ZA JAVNO ZDRAVSTVO SPLITSKO-DALMATINSKE ŽUPANIJE, Vukovarska Ulica 46, 21000 Split; Joško Pavlov, Primorska Ulica 54, 21214 Kaštel Gomilica; Tina Trajković, Doverska 11, 21000 Split; Nada Dujmić, Aljinovića 95, 21311 Žrnovnica; Nada Baković, Kroz Selo 6, 22321 Parčić; Marija Duvančić, Duvančići 40, 22320 Razvođe; Mira Čipčić, Sv.jeronima 29, 21204 Dugopolje</derivirana_varijabla>
  </DomainObject.Predmet.StrankaFormatedWithAdress>
  <DomainObject.Predmet.StrankaFormatedWithAdressOIB>
    <izvorni_sadrzaj> REPUBLIKA HRVATSKA, OIB 18683136487 zastupanog po punomoćniku ŽUPANIJSKO DRŽAVNO ODVJETNIŠTVO U SPLITU; LUKA dioničko društvo, OIB 34440814040, Kopilica 47 B, Split; RAD, d.o.o. za vodoopskrbu i ostale komunalne djelatnosti, OIB 71304592430, Ul.Stjepana Radića 69, Drniš; HEP-Operator distribucijskog sustava d.o.o. za distribuciju i opskrbu električne energije ELEKTRA ŠIBENI, OIB 46830600751, Ulica grada Vukovara 37, 10000 Zagreb; Mara Jukić, OIB 37710339746, Čavoglave bb, 22322 Ružić zastupanog po punomoćniku Mijo Jeličić; Ivica Bašić, OIB 14595893401, Vukovarska 170, 21000 Split zastupanog po punomoćniku Mijo Jeličić; GASTRO GRUPA d.o.o. za trgovinu i usluge, OIB 39228456312, Grada Vukovara 271, 10000 Zagreb; AUTO HRVATSKA dioničko društvo, OIB 32709834358, Dubrovačka Ulica 1, Split; JADRANSKO OSIGURANJE d.d., OIB 94472454976, Listopadska 2, 10000 Zagreb zastupanog po punomoćniku Grgić &amp; Partneri odvjetničko društvo j.t.d.; CITY EX d.o.o. za prijenos poslovne dokumentacije, OIB 99406899243, Donje Svetice 40, 10 000 Zagreb zastupanog po punomoćniku Antonio Zujić; Hrvatski Telekom d.d., OIB 81793146560, Savska cesta 32, 10000 Zagreb; CODEX SORTIUM društvo s ograničenom odgovornošću za pružanje kompleksnih konzalting usluga, OIB 83918065246, Ivana Šibla 9, 10000 Zagreb; SUNCE osiguranje d.d., OIB 12012147571, Trnjanska cesta 108, 10000 Zagreb; HRVATSKA IZVJEŠTAJNA NOVINSKA AGENCIJA, OIB 41387373932, Marulićev trg 16, 10000 Zagreb; ČISTOĆA d.o.o. za komunalnu djelatnost, održavanje čistoće i odlaganje komunalnog otpada, OIB 16912997621, Put od Republike 14, Dubrovnik; TEXT-PAPIR d.o.o. za trgovinu i usluge, OIB 45878059290, Stinice 12, Split; SLOBODNA DALMACIJA izdavačka i tiskarska djelatnost, dioničko društvo, OIB 35075764438, Ulica Hrvatske Mornarice 4, Split; ČISTOĆA društvo s ograničenom odgovornošću za obavljanje komunalnih djelatnosti održavanja čistoće i odlaganja komunaln, OIB 38812451417, Put Plokita 81, Split; OPĆINA JELSA Jedinstveni upravni odjel, OIB 94187441810, Riba bb, 21465 Jelsa; AUTOKUĆA BOSNIĆ d.o.o. za trgovinu, servis i remont, OIB 62890333516, Rakite 27, Žrnovnica; TISKARA MALENICA d.o.o., OIB 21268596817, 113. Šibenske brigade HV-a 193, Šibenik zastupanog po punomoćniku Jasmin Avdagić; Ivan Marijan, OIB 35721802898, Strossmayerovo šetalište bb, 21465 JELSA, Otok Hvar zastupanog po punomoćniku Zdravko Bojanić; HEP-Operator distribucijskog sustava d.o.o. za distribuciju i opskrbu električne energije, OIB 46830600751, Ulica grada Vukovara 37, 10000 Zagreb; Rikard Pavlović, OIB 16829467929, Gundulićeva 26, 21000 Split; LUČKA UPRAVA SPLIT, OIB 06992092556, Gat Sv. Duje 1, Split; TINA ALATI društvo s ograničenom odgovorošću za trgovinu i usluge, OIB 72232886006, Trg Francuske Repub. 14, 10000 Zagreb; PLOVPUT trgovačko društvo s ograničenom odgovornošću za održavanje pomorskih plovnih putova i radijske službe, OIB 14480721492, Obala Lazareta 1, Split; Regionalna veletržnica Benkovac dioničko društvo za trgovinu i usluge "u stečaju", OIB 16205687638, Benkovačke bojne 17, Benkovac; MESSER CROATIA PLIN Poduzeće za proizvodnju i prodaju tehničkih plinova d.o.o., OIB 32179081874, Industrijska 1, Zaprešić; ZAVOD ZA JAVNO ZDRAVSTVO DR. ANDRIJA ŠTAMPAR, OIB 33392005961, Mirogojska Cesta 16, 10000 Zagreb; Zagrebačka burza d.d., OIB 84368186611, Ivana Lučića 2a/22, 10000 Zagreb zastupanog po punomoćniku MAĐARIĆ &amp; LUI - odvjetničko društvo d.o.o.; METRONET TELEKOMUNIKACIJE d.d. za telekomunikacijske usluge, OIB 23269006802, Ulica Grada Vukovara 269/d, 10000 Zagreb; RELAX, d.o.o. za proizvodnju i trgovinu, OIB 24543050439, Tijardovićeva 4/II, Split; MINISTARSTVO GOSPODARSTVA, RAVNETELJSTVO ZA ROBNE ZALIHE, OIB 22413472900, Ul.Grada Vukovara 78/VI, 10000 Zagreb zastupanog po punomoćniku ŽUPANIJSKO DRŽAVNO ODVJETNIŠTVO U SPLITU; PUĆO d.o.o. za trgovinu, ugostiteljstvo i cestovni prijevoz, OIB 33417474295, Puće 2, Ružić; ITEM, d.o.o. informatičke usluge, OIB 71527463594, Put Supavla 39, Split; ŠKARE TRADE, d.o.o. za trgovinu i ugostiteljstvo, OIB 88448992592, Sarajevska Ulica 64, Split; CROATIA osiguranje d.d. FILIJALA SPLIT, OIB 26187994862, Miramarska 22, 10000 Zagreb; MIRJANA BARIĆ, OIB 91861480870, D.Farlatija 92, 23000 Zadar; SREDIŠNJE KLIRINŠKO DEPOZITARNO DRUŠTVO, dioničko društvo, OIB 64406809162, Heinzelova 62/a, 10000 Zagreb; MILENKO BUŠLJETA, OIB 63433937940, P. Bonifacije 30, 23000 Zadar; MILICA UGARKOVIĆ, OIB 03462724779, 23000 Zadar; FABIJAN PERONJA, OIB 19033633778, Banski dolac bb, 21465 Jelsa zastupanog po punomoćniku KRUNO PERONJA; Agencija za upravljanje državnom imovinom, OIB 75666130770, Ivana Lučića 6, 10000 Zagreb; COMENG, društvo s ograničenom odgovornošću za informatički inženjering, OIB 42122172362, A. Starčevića 11, Solin; AMEROPA AG, OIB 38272342702, Rebgasse 108, BINNINGEN zastupanog po punomoćniku Odvjetničko društvo Hanžeković &amp; Partneri društvo s ograničenom odgovornošću; GRAFOPLEX, društvo s ograničenom odgovornošću, za trgovinu i usluge, OIB 71142152777, Hektorovićeva 47, Split; HP - Hrvatska pošta d.d., OIB 87311810356, Jurišićeva 13, 10000 Zagreb; Financijska agencija, OIB 85821130368, Vrtni put 3, 10000 Zagreb; NIKOLA LACMANOVIĆ, OIB 50670282682, Sukoišanska 19, 21000 Split zastupanog po punomoćniku DORIS KOŠTA; HEP-Operator distribucijskog sustava d.o.o. za distribuciju i opskrbu električne energije, OIB 46830600751, Ulica grada Vukovara 37, 10000 Zagreb; VODOVOD I KANALIZACIJA, društvo s ograničenom odgovornošću za vodoopskrbu, odvodnju i pročišćavanje otpadnih voda, OIB 56826138353, Biokovska 3, Split; JELKOM, društvo s ograničenom odgovornošću za komunalnu djelatnost, OIB 92345732468, Vrboska; DALMACIJAVINO d.d. za proizvodnju i promet alkoholnih i bezalkoholnih pića "u stečaju", OIB 07837847925, Obala kneza Domagoja 15, Split; EUROLEASING d.o.o., OIB 48922277230, Remetinečka cesta 98, 10000 Zagreb zastupanog po punomoćniku Grgić &amp; Partneri odvjetničko društvo j.t.d.; Rino Barbić, odvjetnik, OIB 04402974520, Vrsina 0, 21465 Jelsa; HVARSKI VODOVOD d.o.o., OIB 96577868636, Radičina 0, 21465 Jelsa zastupanog po punomoćniku Rino Barbić; IVAN MILAT, OIB 89865160390, Ulica br. 7, 20271 BLATO NA KORČULI; DIONOVA - DIONA d.o.o., OIB 41112127430, Donje Svetice 127, 10000 Zagreb; TEHNOPLAST d.o.o. za građevinarstvo, trgovinu, ugostiteljstvo, turizam i uslužne djelatnosti, OIB 70676517267, Ulica Slobode 5, 21000 Split; VIPnet, društvo s ograničenom odgovornošću za usluge javnih telekomunikacija, OIB 29524210204, Vrtni put 1, 10000 Zagreb; BILIĆ-ERIĆ d.o.o. za privatnu zaštitu, OIB 68580128211, Ljudevita Posavskog 3, Trgovački centar Millennijum, Sesvete; DALMACIJAVINO - ZAGREB društvo sograničenom odgovornošću za trgovinu, ugostiteljstvo i prijevoz, OIB 93269876765, Gajeva 26, 10000 Zagreb; GRAD DRNIŠ, OIB 38309740312, Trg kralja Tomislava 1, 22320 Drniš; Vetropack Straža tvornica stakla d.d. Hum na Sutli, OIB 74210066591, Hum na Sutli, Hum na Sutli 203, Hum Na Sutli; CAPRICORNO, društvo s ograničenom odgovornošću za trgovinu, OIB 09517317411, Hercegovačka 57/A, Split; PELJEŠKI VRHOVI, POLJOPRIVREDNA ZADRUGA, OIB 49398931487, Janjina 68, Janjina; Toma Šurjak, OIB 66049692921, Sansovića dvori 29, 21465 JELSA, DOL zastupanog po punomoćniku Rino Barbić; Jakov Peronja, OIB 07373599239, Jelsa 0, 21465 Jelsa zastupanog po punomoćniku Rino Barbić; TIGAR d.o.o. za usluge, OIB 65051360088, Put Supavla 1, Split zastupanog po punomoćniku Zoran Iviš; POREZNA UPRAVA Područni ured Split, OIB 18683136487, Trg dr. Franje Tuđmana 4, 21000 Split zastupanog po punomoćniku ŽUPANIJSKO DRŽAVNO ODVJETNIŠTVO; BURA I TRAMUNTANA d.o.o. za trgovinu i usluge, OIB 78359961331, Don Frane Bulića 205, Solin; TRAST međunarodno otpremništvo, dioničko društvo, OIB 93225891495,  Gat Sv.Duje 4, Split zastupanog po punomoćniku Marina Tončić-Bota; CHROMOS AGRO dioničko društvo proizvodnja sredstava za zaštitu bilja, OIB 82790074844, Radnička cesta 173/n, 10000 Zagreb; VODOVOD I KANALIZACIJA, društvo s ograničenom odgovornošću za vodoopskrbu, odvodnju i pročišćavanje otpadnih voda, OIB 56826138353, Biokovska 3, Split; AUTOTRANS d. o. o. za javni prijevoz putnika u cestovonom prometu, trgovinu, usluge i turistička agencija, OIB 19819724166, Trg Žabica 1, Rijeka; BRTVILA BREZIĆ d.o.o. za proizvodnju brtvila, trgovinu i zastupanje, OIB 47897946377, Starotrnjanska 46/A, 10000 Zagreb; IREKS AROMA društvo s ograničenom odgovornošću, OIB 36709757659, Radnička Cesta 37, 10000 Zagreb zastupanog po punomoćniku Odvjetničko društvo GLAMUZINA &amp; GROŠETA; Marin Mileteta, odvjetnik, OIB 37476644793, Gorjanska 26, 10000 Zagreb zastupanog po punomoćniku Antonia Selak; HEP - Opskrba d.o.o. za opskrbu potrošača električnom, toplinskom energijom i plinom, OIB 63073332379, Ulica grada Vukovara 37, 10000 Zagreb; ING-ATEST d.o.o. za trgovinu i usluge, OIB 21777333810, Hrvatske mornarice 1/a, Split; Hrvatske vode, pravna osoba za upravljanje vodama, OIB 28921383001, Grada Vukovara 220, 10000 Zagreb; BASLER OSIGURANJE ZAGREB dioničko društvo za osiguranje, OIB 59706054982, Radnička cesta 37/b, 10000 Zagreb; NARODNI TRGOVAČKI LANAC d.o.o. za trgovinu i usluge, OIB 78344221376, Soblinec, Soblinečka 55, Sesvete; MANTIS, d.o.o. za trgovinu i usluge, OIB 41274793973, Varaždinska 51, Split; Vinko Paina, OIB 51203688235, Malo selo, 21460 Stari Grad; TRANSADRIA, međunarodna špedicija d. d. u stečaju, OIB 47965841018, Riva Boduli 1, Rijeka; Hrvatska radiotelevizija, OIB 68419124305, Prisavlje 3, 10000 Zagreb; BRODOMERKUR trgovina i usluge, dioničko društvo, OIB 33956120458, Poljička Cesta 35, Split; ZAGREBAČKI HOLDING, društvo s ograničenom odgovornošću za javni prijevoz, opskrbu vodom, održavanje čistoće, putnička a, OIB 85584865987, Ulica grada Vukovara 41, 10000 Zagreb; NASTAVNI ZAVOD ZA JAVNO ZDRAVSTVO SPLITSKO-DALMATINSKE ŽUPANIJE, OIB 54948902275, Vukovarska Ulica 46, Split; BRODOSPLIT-BRODOGRADILIŠTE društvo s ograničenom odgovornošću, OIB 05532178397, Put Supavla 21, Split; COPAN ZAGREB društvo s ograničenom odgovornošću za trgovinu i zastupanje, OIB 43698579132, Selnica Šćitarjevska 25, 10410 Velika Gorica; DUHAN društvo s ograničenom odgovornošću, OIB 84143469050, Vukovarska 30, Dubrovnik; Ivica Maleš vl. autoservis "UNO", OIB 89917595934, Put Blata bb, 21216 Kaštel Stari; Teo Palaversić, OIB 21074825891, Mala Banda 166, 21465 Jelsa; HRVATSKA POŠTANSKA BANKA, dioničko društvo, OIB 87939104217, Jurišićeva 4, 10000 Zagreb; OTIS DIZALA, društvo s ograničenom odgovornošću za proizvodnju, montažu, remont i održavanje dizala, OIB 76080865307, Prilaz Vladislava Brajkovića 15, 10000 Zagreb; Fabijan Roić, OIB 55646544786, Domobranska 26, 21460 Stari Grad; Ivo Družević, OIB 59608054089, Družević Dvor 20, 21460 Stari Grad, Dol; Ivo Roić, OIB 73872839985, Zbora Narodne garde 2, 21460 Stari Grad; Josip Kovačević, OIB 24407104693, M.Ivanića 26, 21460 Stari Grad; Tedi-Tadija Maroević, OIB 75901351091, Out Rudine 4, 21460 Stari Grad; Jakica Lupi, OIB 73236308888, Vrbanj 0, 21462 Vrbanj; Joza Bratanić, OIB 08011374888, Vrbanj 0, 21462 Vrbanj; Antun Pavičić, OIB 65866256737, Pavičića dvor 13, 21460 Stari Grad, Dol; Juraj Pavičić, OIB 09529542053, Ceratorij 0, 21462 Vrbanj; Cvjetko Matković, OIB 10443683019, Matije Ivanića 0, 21460 Stari Grad; Katica Kovačević, OIB 33120980772, Dol 0, 21460 Dol; Nikša Dužević, OIB 66241675982, Dol 0, 21460 Dol; Milovan Kombura, OIB 30770175855, F. Vrančića 13, 21000 Split; Jelisava Pavičić, OIB 83980708087, Vrbanj 0, 21462 Vrbanj; Matko Carić, OIB 35189247498, Dol 0, 21460 Dol; Marinko Dužević, OIB 12242231071, Dol  0, 21460 Stari Grad, Dol; Margarita Radonić, OIB 28025722533, Dol 0, 21460 Dol; Dinko Pavičić Tribunol, OIB 99243667034, Žrtava Rata  2, 21460 Stari Grad; Tonči Šurjak, OIB 60785268681, Stari Grad 0, 21460 Stari Grad; Duško Pavičić Ivelja, OIB 25982798589, Bassina 0, 21462 Vrbanj; Pero Dulčić Sušak, OIB 55533277123, Malo Selo 63, 21460 Stari Grad; Ivan Tadić, OIB 00384008152, Vagonj 32, 21460 Stari Grad; Ivica Pavičić, OIB 72332556277, Vrbanj 0, 21462 Vrbanj; Mihovil-Mile Pavičić, OIB 24835949834, Vrbanj 0, 21462 Vrbanj; Tomi Moscatello, OIB 28508820612, Dol, 21460 Dol; Nikola Vodanović, OIB 74845370223, Vrbanj 0, 21462 Vrbanj; Margarita Marica Stančić, OIB 08101100980, Kod Sv. Petra 0, 21460 Stari Grad; Vjekoslav Radonić, OIB 33204721839, Dol 0, 21460 Dol; Marinko Sanseović, OIB 45513941394, Dol 0, 21460 Dol; Tadija Moškatelo, OIB 31188799731, B.Kašića 9, 21460 Stari Grad; Damir Petrić, OIB 86091667582, Stari Grad 0, 21460 Stari Grad; Louis Petrić, OIB 16074465250, Srinjo kola 2, 21460 Stari Grad; Ivica Ljubić, OIB 56655610557, Stari Grad 0, 21460 Stari Grad; Vinko Lupi, OIB 35451219902, Sv. Magdalene 7, 21460 Stari Grad; Ivan Tadić Šilo, OIB 70114227603, Stari Grad 0, 21460 Stari Grad; Ivan Tadić, OIB 70114227603, Stari Grad 0, 21460 Stari Grad; Vinko Maroević, OIB 76848533915, Stari Grad, 21460 Stari Grad; Ivan Buratović, OIB 47859397279, Vrbanj 13, 21462 Vrbanj; Mijo Mili Pavičić, OIB 88915921313, Vrbanj 0, 21460 Vrbanj; Marija Vodanović, OIB 55757464937, Stari Grad 0, 21460 Stari Grad; Jakov Fredotović, OIB 46839149373, Vrbanj 297, 21462 Vrbanj; Miljenko Srhoj, OIB 83488729434, Krešimirova 5, 21460 Stari Grad; Nikola Haladić, OIB 44890767273, Stari Grad 0, 21460 Stari Grad; Janez Jelušić, OIB 53424861114, Sv. Petra 0, 21460 Stari Grad; Nikola Sansević, OIB 77925554696, Dol 0, 21460 Stari Grad; Nikola Buratović, OIB 63461897206, Vrbanj 0, 21462 Vrbanj; Cvjetko Buratović, OIB 68271062216, Put Križa 4, 21460 Stari Grad; Nikola Buratović, OIB 83296807791, Vrbanj 0, 21462 Vrbanj; Nikola Stipišić, OIB 40730811746, Vrbanj 0, 21462 Vrbanj; Prošper Moškatelo, OIB 30735770287, Dol 0, 21460 Dol; Tonko Maroević, OIB 09539101243, Šiberija 6, 21460 Stari Grad; Ivo Pavičić, OIB 10571584537, Dol 0, 21460 Dol; Pavao Čubre, OIB 53903728630, Vrbanj 0, 21462 Vrbanj; Luka Šurjak, OIB 94878152360, Dol 0, 21460 Dol; Luka Franetović, OIB 70961784599, C. Škarpe 17, 21460 Stari Grad; Ivan Miloš Mile, OIB 62291039145, Dol 0, 21460 Dol; Jure Moškatelo, OIB 82967525191, Ploča 2, 21460 Dol; Vjekoslav Bogdanić, OIB 94391191426, J.B.Jelačića 9, 21460 Stari Grad; Petro Šoljan, OIB 76350894229, Donja kola 0, 21460 Stari Grad; Juraj Dužević, OIB 99909425440, Radošića dvor 4, 21460 Dol; Damir Šurjak, OIB 27457530614, Šurokovića dvor 5, 21460 Dol; Jakov Tresić, OIB 60663993622, Vrbanj 0, 21462 Vrbanj; Juraj Moškatelo Stariji, OIB 12577877147, Ploča 27, 21460 Stari Grad; Ruža Roić, OIB 27524265061, Pod jugo 10, 21460 Dol; Rade Čavić, OIB 74420229729, Malo Selo 0, 21460 Stari Grad; Matilda Buratović, OIB 24198956638, Vrbanj 0, 21462 Vrbanj; Ivo Šurjak, OIB 90776404563, Ostravska 8, 21000 Split; Dražica Matković Ljubo, OIB 38484140872, Vrbanj 0, 21462 Vrbanj; Dinko Račić, OIB 02437704848, Vrbanj 173, 21462 Vrbanj; Mila Franetović Dužević, OIB 02539671010, Vrankovića dvor 5, 21460 Stari Grad; Luka Stančić, OIB 91475365556, Stančića dvor 0, 21460 Dol; Meri Petrić, OIB 49953370209, Stari Grad 0, 21460 Stari Grad; Ivan Moškatelo, OIB 16048013538, Ploča 29, 21460 Dol; Vinko Moškatelo, OIB 57771107058, Ploča 23, 21460 Dol; Nikola Šimunović, OIB 24630749503, K. Zvonimira 35, 21460 Stari Grad; Mirko Radonić, OIB 28025722533, Pod jugo 19, 21460 Dol; Antun Sansević, OIB 80183811492, Sansevića dvor 43, 21460 Dol; Nikša Moškatelo, OIB 98307576243, Ploča 4, 21460 Dol; Antun Vodanović Stariji, OIB 43563335947, Vrbanj  0, 21460 Vrbanj; Ivo Bojanić, OIB 00897882683, Šiberija 19, 21460 Stari Grad; Cvjetko Miličić, OIB 44230808110, T. Buzolića 8, 21450 Hvar; Marija Trbuhović, OIB 38712300010, Vrbanj 0, 21462 Vrbanj; Neno Šoljan, OIB 04419572654, Molo Selo 0, 21460 Stari Grad; Juraj Tomi Moškatelo, OIB 80968217347, Ploča 2, 21460 Dol; Ivo Račić Kapetanić, OIB 70008404713, Vrbanj 0, 21462 Vrbanj; Đuro Caratan, OIB 81898965125, Zavala 0, 21465 Zavala; Ante Tonči Drinković, OIB 92836065068, Bonski Dolac, 21465 Jelsa; Kata Duboković, OIB 93006547119, Pitve bb, 21465 Pitve; Boris Carić, OIB 46466426123, Ivan Dolac 0, 21465 Ivan Dolac, Jelsa; Tonko Ivčević Bakulić, OIB 62293366608, Šiberija 29, 21460 Stari Grad; Marko Huljić, OIB 99873701212, Račić 860, 21465 Jelsa; Lenka Roić, OIB 57371012596, Dol, 21460 Dol; Stjepan Jerković, OIB 25876380285, Zastražišće 0, 21466 Zastražišće; Boris Borović, OIB 51193036454, Poljica, 21466 Poljica; Niko Salamunić, OIB 76231208532, Jelsa bb, 21465 Jelsa; File Vranković, OIB 44132340384, Dol 0, 21460 Dol; Juraj Šperka, OIB 79176257167, Zastražišće 0, 21466 Zastražišće; Mili Razović, OIB 03291272208, Vinkovačka 51, 21000 Split; Ante Mihojević, OIB 08852465695, Vrboska, 21463 Vrboska; Ljubica Stipišić, OIB 53136752678, Vrbanj 0, 21462 Vrbanj; Stjepan Hujo Huljić, OIB 06947019866, Vrsina bb, 21465 Jelsa; Nikola Grgičević, OIB 72806517394, Vrisnik 0, 21465 Vrisnik; Tonči Gurdulić, OIB 88962507191, Jelsa 0, 21465 Jelsa; Prošperino Milevčić, OIB 45533211549, Jelsa 0, 21465 Jelsa; Boris Rubinić, OIB 69242251733, V rbanj  0, 21462 Vrbanj; Jakov Račić, OIB 31621777587, Vrbanj 302 A, 21462 Vrbanj; Jakša Radonić, OIB 11727504421, Jelsa 0, 21465 Jelsa; Vinko Palaversić, OIB 66878442541, Jelsa, 21465 Jelsa; Fabijan Kunčić, OIB 51005536058, Dol 0, 21460 Dol; Dušan Salamunić, OIB 67690387290, Račić bb, 21465 Jelsa; Margarita Stančić, OIB 77283348907, Dol 0, 21460 Dol; Josip Crnčić, OIB 78272535399, Pitve 0, 21465 Pitve; Luka Moškatelo, OIB 37611216898, Dol 0, 21460 Dol; Lucija Milatić-Bričolić, OIB 72454967005, Svirče 0, 21462 Svirče; Fabijan Dužević, OIB 65516171063, Domobranska 31, 21460 Stari Grad; Vjeko Jakas, OIB 99530955280, Zvala bb, 21465 Zavala; Pavo Bunčuga, OIB 76824484181, Banski Dolac bb, 21465 Jelsa; Marko Buratović, OIB 96637597848, Svirče 0, 21462 Svirče; Antun Lučić, OIB 23239072373, Poljica, 21466 Poljica; Marin Parun Barbić, OIB 39599282196, Pitve 0, 21465 Pitve; Stjepan Tomislav Huljić, OIB 97499130016, Lučica bb, 21465 Jelsa; Cvjetka Cvita Milevčić, OIB 75708915913, Jelsa 0, 21465 Jelsa; Marinko Radonić, OIB 89514038279, Pitve 72, 21465 Pitve; Antun Gurdulić, OIB 55215862622, Vrsina bb, 21465 Jelsa; Blaženko Jakas, OIB 38730295070, Zavala 0, 21465 Zavala; Braco Jakas, OIB 76920975322, Zavala 136, 21465 Zavala; Ivan Makjanić, OIB 86091321106, Svirče 0, 21462 Svirče; Ante Rubinić, OIB 15201258693, Vrsina  307, 21465 Jelsa; Dražica Vicenca Matković, OIB 67149132840, Vrbanj 117, 21462 Vrbanj; Jakov Radonić, OIB 93729454627, Jelsa bb, 21465 Jelsa; Slobodan Radičić, OIB 46777889915, Pitve bb, 21465 Pitve; Jurko Lučić, OIB 16439489089, Vrboska 0, 21463 Vrboska; Mate Antičević, OIB 55268785640, Zavala 0, 21465 Zavala; Josip Franičević, OIB 43547284113, Burkovo bb, 21465 Jelsa; Asija Bojanić, OIB 14798986072, Burkovo, 21465 Jelsa; Milivoj Vidas vl. Servisa instrumenata, mjerne i regulacione opreme, OIB 56342789123, Starčevićeva 26, 21000 Split; BURA l d.o.o. za trgovinu i usluge - u stečaju, OIB 79000721319, Koturaška 51, 10000 Zagreb; NET MEDIA SISTEMI d.o.o. za informatički inženjering, OIB 03380490457, Kvaternikova 12, Split; Financijska agencija, OIB 85821130368, Vrtni put 3, 10000 Zagreb; Hrvatski registar brodova, OIB 04601923208, Marasovića 67, Split; Nenad Ševo, OIB 88234857624, Teiljska 1, 21000 Split; Meri Stipinović, OIB 64965084141, Sukoišanska 25, 21000 Split; Fond za zaštitu okoliša i energetsku učinkovitost, OIB 85828625994, Ksaver 208, 10000 Zagreb; Zlatko Balić, OIB 07837847925, Obala kneza Domagoja 15, 21204 Dugopolje; Galić Ante, OIB 90017639391, Odeska 16, 21000 Split; Dean Prelević, odvjetnik, OIB 10098946497, Gundulićeva 22, 21000 Split; Želimir Miletić, OIB 86888847404, Put Kotlara 31, 23000 Zadar; Luči Roić, OIB 24743587539, Pavičića dvor 7, 21460 Dol; Nade Pavičić-ivelja, OIB 33508911717, Vrbanj 365, 21460 Vrbanj; Dujko Čubre, OIB 91478009603, Vrbanj 0, 21460 Vrbanj; Antun Bratanić, OIB 52392458213, Zvonimirova 27, 21460 Stari Grad; Andrija Matković, OIB 72332556277, Domobranska 22, 21460 Stari Grad; Antun Vune Bratanić, OIB 44890767273, Vrbanj 0, 21460 Vrbanj; Dinko Lušić, OIB 23131390669, Vrbanj 0, 21460 Vrbanj; Nikica Nikola Matijević, OIB 21094494613, Dol 0, 21460 Stari Grad; Ivan Sanseović, OIB 08563467932, Dol, Kunčića dvor 4, 21460 Stari Grad; Marija Kovačević Lolotović, OIB 69060952354, Vukovarska 23, 21460 Stari Grad; Petar Zlatan Vodanović, OIB 11403397863, Vrbanj 126, 21460 Vrbanj; Ivan Stančić, OIB 31497688270, Dol, Stančića dvor 0, 21460 Stari Grad; Stjepan Moškatelo, OIB 92020885489, Dol Sv. Marije 1, 21460 Stari Grad; Toma Dužević, OIB 08830644469, Dol Sv. Marije 0, 21460 Stari Grad; Ivica Račić, OIB 28123794048, Vrbanj 0, 21460 Vrbanj; Kuzma Pavičić Aleluja, OIB 33120197409, Vrbanj 0, 21460 Vrbanj; Vinka Salamunić, OIB 91445751353, Jelsa 0, 21465 Jelsa; Teo Huljić, OIB 56034797647, Jelsa 0, 21465 Jelsa; Dejan Šperka, OIB 10054205030, Jelsa 0, 21465 Jelsa; Juraj Caratan, OIB 29357565225, Zavala 0, 21465 Zavala; Matko Antičević, OIB 42034643125, Pitve 0, 21465 Pitve; Dinko Rubinić ( Vjera ), OIB 69863599942, Vrisnik 73, 21465 Vrisnik; Vjera Rubinić, OIB 98825603309, Vrinsnik 73, 21465 Vrisnik; Abraham Bojanić, OIB 79576557482, Jelsa 1, 21465 Jelsa; Vedran Nevešćanin, OIB 34969575575, Smiljanićeva 2, 21000 Split zastupanog po punomoćniku Jadranko Vidović; Marija Pjevac, OIB 82096480140, Omiška 18, 21000 Split; Carinska uprava, OIB 18683136487, Zrinsko Frankopanska 60, 21000 Split; Općinski sud u Starom Gradu - ZK odjel, Ulica Novo Riva 3, 21460 Stari Grad; Nada Akrap, OIB 50608806627, Put Sirobuje 37, 21000 Split; Jasminka Antunović, OIB 74697035343, Ulica Luke Botića 24, 21210 Solin; Nediljka Armanda, OIB 09033661295, Vranjički put 18, 21000 Split; Ana Babić, OIB 99777361372, Krilava 8, 21000 Split; Gordana Babić, Šulavi bb, 21214 Kaštel Lukšić; Ivan Babić, OIB 39364629552, Doverska 7, 21000 Split; Katica Babić, OIB 49371248632, Zvonimirova 16, 21210 Solin; Jure Bacelj, OIB 68175280792, Bacelji 9, 21206 Bračević; Ana Bačić, OIB 18080781553, Umljanovići bb, 22320 Drniš; Nediljka Bajić, OIB 00893712988, Jurja Križanića 7, 21000 Split; Žarka Bakotić, OIB 36917498674, Mosorska Ulica 11 A, 21214 Kaštel Gomilica; Marko Baković, OIB 05569494546, Kroz Selo 2, 22300 Kistanje; Ivica Ban, OIB 07285230342, Braće Radića 7, 21212 Kaštel Sućurac; Srđanka Banovac, OIB 50974371502, Sikavice - Banovci 5, Parčić; Božidar Barać, OIB 80639746410, Maslinska 22, 21000 Split; Vedran Barbarić, OIB 18526555730, Šimićeva 8, 21000 Split; Marija Barbir, OIB 43799885260, Vukovarska 175, 21000 Split; Petar Barbir, OIB 94965914070, Vukovarska 175, 21000 Split; Anica Baričević, OIB 06811970314, Put blata bb, 21217 Kaštel Novi; Damira Barišić, OIB 88385690941, Barišići 10, 22320 Žitnić; Ivan Barišić, OIB 38311171100, Kornatska 31, 31000 Osijek; Manda Bašić, OIB 23944179531, Put Majdana 29, 21210 Solin; Aleksandar Bauk, OIB 97860316263, Alojzija Stepinca 16, 21000 Split; Marina Zečić, OIB 62683960216, Alojzija Stepinca 16, 21000 Split; Ivo Bavčević, OIB 18609350440, Šibenska 3, 21000 Split; Nataša Bazina, OIB 67925940620, PUT STRMA 67 (ranije: NEORIĆ, NEORIĆ, 0), 21203 Neorić; Mirjana Begonja, OIB 73001510209, Džale 2, 22323 Sedramić; Jelena Belić, OIB 77723253899, Jelsa 627, 21465 Jelsa; Niko Belić, OIB 18977071620, Jelsa 627, 21465 Jelsa; Jagoda Bešker, OIB 29966440390, Gašpini 23, 21210 Solin; Nedo Bešker, OIB 56588665795, Gašpini 23, 21210 Solin; Zorica Bilić, OIB 99810426480, Ulica Predraga Bogdanića 13, 21460 Stari Grad; Sanja Bilić-pavlinović, OIB 45845212026, Vukovarska 80, 21000 Split; Jela Bilobrk, OIB 63402483386, Stepinčeva 32, 21000 Split; Antun Blažević, OIB 90714609552, Meštrovića šetalište 96, 21000 Split; Hrvoje Blažević, OIB 12287964630, Blaževići bb, 22320 Čavoglave; Damir Bojčić, OIB 41258960204, Kralja Zvonimira 24, 22320 Drniš; Željko Bojčić, OIB 09291034408, P. Preradovića 4, 22320 Drniš; Denis Boljat, OIB 33725767264, Karlovo 46, 21214 Kaštel Kambelovac; Srećko Boras, OIB 94339540336, ULICA BISKUPA PAVLA ŽANIĆA 20 (ranije: KAŠTEL NOVI, PUT GROBLJA, 0), 21217 Kaštel Novi; Robert Borić, OIB 38057391892, Mosećka 56, 21000 Split; Goran Bosančić, OIB 33007404175, Ulica Braski Dolac 40, 21212 Kaštel Sućurac; Pava Botić, OIB 34296544282, Kosorova 7, 22300 Knin; Ljuba Božanić, OIB 04083001132, Dobrilina 11, 21000 Split; Anka Božić, OIB 84941173128, Šibenksa 9, 21000 Split; Anica Božić-Bakušić, OIB 89654935153, Katalinića prilaz 5, 21000 Split; Ivica Bratić, OIB 86080104106, Neorić bb, 21203 Neorić; Nikša Bratić, OIB 49290967945, Put Svete Mande 18, 21000 Split; Vencislav Brizić, OIB 29265973045, Ulica Kralja Zvonimira 56, 21460 Stari Grad; Zlata Brizić, OIB 73389614517, Ulica Kralja Zvonimira 56, 21460 Stari Grad; Mate Brstilo, OIB 97701748344, Krešimirova 25, 21311 Žrnovnica; Zora Budimir, OIB 65069642793, Cesta Domovinskog rata 36, 22300 Knin; Miranda Budiša, OIB 35557811513, Ulica Kralja Zvonimira 18, 22320 Drniš; Nediljko Bugarin, OIB 69239215555, Doverska 7, 21000 Split; Željka Vučemilović-šimunović, OIB 19390672750, Alkarska Ulica 26, 21000 Split; Gordana Buljević, OIB 32937631192, Trondheimska 10, 21000 Split; Marina Burić, OIB 93570683955, Mirlović Zagora, 22323 Unešić; Mario Buzov, OIB 93519007247, Cerje 35, 22320 Mirlović Polje; Đuro Caratan, OIB 81898965125, Stara zavala 58, 21465 Jelsa; Toni Caratan, OIB 68762006562, ZAVALA 58 (ranije: ZAVALA, ZAVALA, 0), 21465 Zavala; Boris Carić, OIB 46466426123, IVAN DOLAC 179 (ranije: IVAN DOLAC, IVAN DOLAC, 0), 21465 Ivan Dolac; Paulo Carić, OIB 15402538356, SVIRČE 145 (ranije: SVIRČE, SVIRČE, 0), 21460 Svirče; Dinka Cezareo, OIB 08033901183, Marina Šabića 4, 21460 Stari Grad; Nevenka Cukrov, OIB 17311242164, Domovinskog rata 6, 21210 Solin; Dijana Czwik, OIB 09675579569, Matoševa Ulica 96, 21210 Solin; Vinka Čavala, OIB 72189149878, ULICA PETRA ZRINSKOG 23 (ranije: KAŠTEL GOMILICA, UZ VODOVOD, 0), 21214 Kaštel Gomilica; Silva Černak Lojić, OIB 21589065823, Lojići 1, 22320 Drniš; Diana Čović, OIB 59401221926, Duće-Glavica, 21310 Omiš; Ante Čulo, OIB 58219699024, Hrvatskih knezova bb, 21214 Kaštel Gomilica; Blaž Ćapin, OIB 67223092915, Odakova 9, 21000 Split; Filip Delać, OIB 82167098700, Grge Novaka 6, 22300 Knin; Ankica Delić, OIB 80719299509, Kaštelanska cesta 42, 21212 Kaštel Sućurac; Marko Delić, OIB 05763270433, Gašpini 108, 21210 Solin; Nediljka Delić, OIB 99568210497, Donji Muć bb, 21203 Donji Muć; Gordana Didak, OIB 78878339902, Kroz Smrdečac 5, 21000 Split; Mili Divić, OIB 35555990248, Radobiljska Cesta 12, 21250 Katuni; Ljiljana Dragan Jelušić, OIB 50973171038, Antuna Branka Šimića 54, 21000 Split; Milka Drlje, OIB 15738553325, Kitožer 9, 21311 Stobreč; Mato Drmić, OIB 39636384582, Put Plokita 40, 21000 Split; Jozo Družianić, OIB 63604163211, Pujanke 15, 21000 Split; Stanko Duvančić, OIB 41476060687, Duvančići 9, 22320 Razvođe; Damir Duvnjak, OIB 63781484968, Križine 15A, 21000 Split; Nives Džanko, OIB 90598357164, Ulica Fra Pavla Melade 24 A, 21217 Kaštel Štafilić; Ante Đurđević, OIB 72594587030, Jadranska 12, 21400 Supetar; Ljubica Elez, OIB 71000445833, Donji Moseć 14, 22320 Moseć; Ankica Ezgeta, OIB 18659409558, Kaštelanska cesta 12, 21217 Kaštel Stari; Lenka Franić, OIB 62951288048, Sedam Kaštela 6, 21000 Split; Ivica Gabelić, OIB 70468304794, Vrboska 387, 21465 Vrboska; Marija Galešić, OIB 47387004597, Neorić 61, 21203 Neorić; Petar Galić, OIB 09903259382, MERZOVA 12 (ranije: SPLIT, TEŽAČKI PUT, 40 E), 21000 Split; Silvana Galić, OIB 02726524452, Trondheimska 5, 21000 Split; Kazimir Garić, OIB 83662319172, Ulica Matija Ivanića 35, 21460 Stari Grad; Vencel Gašpar, OIB 46863766369, Hercegovačka 24, 21000 Split; Vinko Gašpar, OIB 21657975586, Sinjska 9, 21000 Split; Ana Goreta, OIB 91749079767, Put željezničke stanice, 22320 Drniš; Zorka Goreta, OIB 78206251147, Donje Gorete 21, 22320 Drniš; Josip Gotovac, OIB 16838023061, Vukovarska 113, 21000 Split; Vjekoslav Grbčić, OIB 00132520638, Gajeva 11A, 21000 Split; Divna Grbeša, OIB 74813693236, FRANKOPANSKA ULICA 20 (ranije: SOLIN, FRANKOPANSKA ULICA, 60), 21210 Solin; Ana Grubišić, OIB 49854875039, Put Sirobuje 10, 21311 Stobreč; Gordana Grubišić, OIB 49873220891, Braće Radića 3, 21210 Solin; Nikola Grubišić, OIB 97693442104, VUKOVARSKA ULICA 5 (ranije: DRNIŠ, KRALJA ZVONIMIRA, 41), 22320 Drniš; Sanja Grubišić, OIB 26638303946, Ulica Kralja Zvonimira 41, 22320 Drniš; Antonio Gudelj, OIB 83686976296, Put Dragovoda 17, 21000 Split; Kata Gugić, OIB 97696546556, Sarajevska 42, 21000 Split; Mirjana Gugić, OIB 69438273166, Luke Botića 6, 21210 Solin; Ivica Hajder, OIB 67907347725, Cigići 1, 22320 Otavice; Željko Hajder, OIB 70330715284, Cigići 1, 22320 Otavice; Silvana Hajduk, OIB 33507058945, Varoš 1, 21231 Klis; Tomislav Herceg, OIB 78714538239, Sinjska 46, 22300 Knin; Mira Ikica, OIB 11849010850, Vlaka Vi 2, 22303 Oklaj; Franjo Ivčević, OIB 49917991796, Sv. Petra od Klob. 1, 21217 Kaštel Novi; Jelena Ivčević, OIB 74901888496, Ulica Sv. Petra Od Klobuka 16, 21217 Kaštel Novi; Damir Jakus, OIB 87272819238, Stepinčeva 67, 21000 Split; Gospova Jakus, OIB 04209324873, Poljička Cesta 84, Poljica; Marica Jakus, OIB 74750176046, PUT MAJDANA 31 (ranije: SOLIN, PUT MAJDANA, 31), 21231 Klis; Petar Jakus, OIB 67345729042, Put Majdana 31, 21210 Solin; Marko Janković, OIB 19997991153, Bisko 39, 21232 Bisko; Matija Jeličić, OIB 98976446888, Vinkovačka 5, 21000 Split; Ante Jeličić, OIB 91949654327, Trondheimska 7, 21000 Split; Marija Jocić, OIB 87687857774, Vojka Krstulovića 21, 21000 Split; Ante Jolić, OIB 30924166560, Jolići 2, 22320 Gradac; Marica Jukić, OIB 19856164686, Perivoj A. Roje 5, 21000 Split; Marko Jukić, OIB 72590351524, Perivoj Ane Roje 5, 21000 Split; Renata Jukić, OIB 09827250222, Put Župića 33, 21230 Sinj; Jadranka Jurić, OIB 52705592800, Bufaline II 29, 21217 Kaštel Novi; Marija Jurić, OIB 31016018881, Put Kruševika bb, 21214 Kaštel Kambelovac; Ankica Kainić, OIB 80409745726, Prominski Put 11, 22300 Knin; Jelena Kalinić, OIB 02401555720, Magistrala Solin 67, 21000 Split; Petar Kalinić, OIB 76156352997, Mosećka 114, 21000 Split; Anamarija Kalinić Radović, OIB 92738597282, Vukovarska 57, 21000 Split; Stipan Kamber, OIB 84681628783, Sesartići 20, 21210 Solin; Đuro Kapoši, OIB 55675650848, Južno predgrađe 51, 31000 Osijek; Željko Karin, OIB 70824276539, Zgon 80, 21210 Solin; Marijana Karin Prnjak, OIB 61576258120, Zgon 80, 21210 Solin; Neda Kasalo, OIB 11081458098, CESTA DR. FRANJE TUĐMANA 409 (ranije: KAŠTEL KAMBELOVAC, CESTA DR. FRANJE TUĐMANA, 109), 21214 Kaštel Kambelovac; Zvonimir Kasalo, OIB 07885551191, CESTA DR. FRANJE TUĐMANA 409 (ranije: KAŠTEL KAMBELOVAC, CESTA DR. FRANJE TUĐMANA, 109), 21214 Kaštel Kambelovac; Suzana Kašić, OIB 59974477956, Ulica 142. Brigade 2, 22320 Drniš; Ivana Katalinić Jerčić, OIB 27192920551, Put Vrila 6, 21310 Omiš; Josip Katušić, OIB 17394409236, Luke Botića 11, 21210 Solin; Ljiljana Kegalj, OIB 44567225674, Istarska 5, 21000 Split; Ante Kekez, OIB 82341180529, Dubrovačka 35, 21000 Split; Ivanko Kekez, OIB 69257203171, Sukoišanska 29, 21000 Split; Petrica Kekez, OIB 01138031201, Dubrovačka 35, 21000 Split; Boško Kevo, OIB 58881798829, Stipe Pensa 5, 21217 Kaštel Štafilić; Antiša Kliškinić, OIB 54591476829, Ulica Petra Krešimira Iv 108, 21210 Solin; Veljko Knezović, OIB 29953576092, Zagrebačka 6, 21311 Stobreč; Stjepan Kokeza, OIB 45375542461, Čopova 8, 21000 Split; Petar Kolega, OIB 41344179016, ZVONIMIROVA 121 (ranije: SOLIN, ANTIŠE VUČIČIĆA, 149), 21210 Solin; Daniela Kovač, OIB 73917202839, Cesta dr. Franje Tuđmana 238a, 21212 Kaštel Sućurac; Željka Kovač, OIB 49269171098, Mažuranićevo šetalište 26, 21000 Split; Ivan Kraljić, OIB 34937918610, Put Balabana 7, 21203 Neorić; Inga Krnjaić, OIB 00968558935, Požeška 6, 21000 Split; Anka Krstić, OIB 50194808421, Odeska 19, 21000 Split; Ivan Kundid, OIB 95397541786, Gradišćanskih Hrvata 1, 21000 Split; Ivana Kundid, OIB 65152954463, Dinarska 11, 21000 Split; Ružica Kundid, OIB 62510013110, Dinarska 11, 21000 Split; Deni Kuvačić, OIB 86909984538, Mažuranićevo Šetalište 10 B, 21000 Split; Anka Landikušić, OIB 18023655586, Gradac 19 A, 21311 Podstrana; Ivan Lasić, OIB 23248459290, Konjsko bb, 21231 Konjsko; Dražen Lazić, OIB 10307450473, Šime Ljubića 9, 21000 Split; Nenad Leskur, OIB 79369933858, Ulica Stjepana Radića 14, 21210 Solin; Ivana Lilić, OIB 24212828078, Put Brodarice 7, 21000 Split; Ivo Lipanović, OIB 56508525212, M. Getaldića 31, 21000 Split; Marko Lojić, OIB 38337274260, Lojići 1, 22320 Drniš; Mile Lovrić, OIB 87317474850, Fra Grge Martića 41, 21000 Split; Ana Lovrinčević, OIB 37389823251, Vrh Visoke 121, 21000 Split; Dejan Lukavac, OIB 85205650926, Ćirići 3, 22320 Tepljuh; Nela Madžar, OIB 92085359240, Poljička 2, 21311 Podstrana; Alenka Malinić, OIB 44061509536, Pujanke 79, 21000 Split; Pavao Marasović, OIB 32681502260, Put Jokića-kalčina 8, 21203 Neorić; Anto Marijan, OIB 32989170521, Ulica Mate Lovraka 2, 10410 Velika Gorica; Cvita Marijanović, OIB 33573858243, Marjanovići Iznad Crkve 11, 22320 Gradac; Dobrinka Marijanović, OIB 03673706981, Put Smokovika 35, 21000 Split; Tomislav Marijanović, OIB 87726686946, Put Smokovika 35, 21000 Split; Jasna Marin, OIB 24544706980, Petra Svačića 99, 22320 Drniš; Marina Marin, OIB 96155411085, Trbounje bb, 22320 Drniš; Željko Marinac, OIB 53959056974, Varaždinska 3, 21000 Split; Božidar Marinković, OIB 12351935621, Dosud 9, 21000 Split; Jakov Mateta, OIB 14390943845, ULICA KORIOLANA ĆIPIKA 10 (ranije: KAŠTEL STARI, ULICA KARIOLANA ČIPIKA, 10), 21217 Kaštel Stari; Ivan Matić, OIB 23355936969, Kopilica 33, 21000 Split; Ružica Matić, OIB 42779808936, Gornji Matići Kod Bunara 1, 22320 Trbounje; Slavko Matić, OIB 28602503915, I. Aljinovića 11, 21311 Žrnovnica; Željko Matić, OIB 66582117749, Ulica Put Kaluna 18, 22320 Drniš; Marija Matković, OIB 79153132638, Šižgorićeva 20, 21000 Split; Ivan Melvan, OIB 80843491669, Luke Botića 7, 21217 Kaštel Novi; Nikola Midenjak, OIB 88248589366, Ulica 142. Brigade 16, 22320 Siverić; Pere Mihanović, OIB 49545684243, Radičinka 12, 21311 Žrnovnica; Ana Mikulić, OIB 54712970747, Čavoglave bb, 22320 Drniš; Mate Mikulić, OIB 87811623322, Pauk 11, 22320 Čavoglave; Ivan Milaković, OIB 91056811857, Strmoševica 3, 21222 Marina; Ivan Milanović, OIB 75286000064, Terzićeva 17, 21000 Split; Zorka Miletić, OIB 48042737399, Jajići 30, 21210 Solin; Milan Miljuš, OIB 35675614034, Kranjčevićeva 35, 21000 Split; Đorđe Mirčetić, OIB 27370139872, Pokvasica 2, 22320 Miočić; Tonči Mišković, OIB 74628173475, Jelsa 667, 21465 Jelsa; Ana Moro, OIB 64571848035, Vukovarska 80, 21000 Split; Slavko Moro, OIB 30868427553, Muklače 23, 21203 Crivac; Tomi Moscatello, OIB 28508820612, Ploča 17, Dol, 21460 Stari Grad; Marija Munitić, OIB 68535764041, Mažuranićevo šetalište 48, 21000 Split; Ljubomir Muslim, OIB 17589644925, Imotska 60, 21000 Split; Mijo Nožina, OIB 79046275268, PUT NOŽINA - MALJKOVIĆA 11 (ranije: PRGOMET, PRGOMET, 0), 21201 Prgomet; Jurica Oman, OIB 78517901315, Ive Tijardovića 10, 21000 Split; Mirko Oman, OIB 68766264149, Tijardovićeva 10, 21000 Split; Janja Orošnjak, OIB 49619386391, Gorice 2, 21212 Kaštel Sućurac; Mila Palada, OIB 10163841708, Odeska 4, 21000 Split; Ivan Pandža, OIB 63327603131, ULICA KORIOLANA ĆIPIKA 7 (ranije: KAŠTEL STARI, ULICA KARIOLANA ČIPIKA, 9), 21217 Kaštel Stari; Asija Papić, OIB 36844611036, Dr. Ante Starčevića 55, 21220 Trogir; Mijo Papić, OIB 90436045680, Getaldićeva 5, 21000 Split; Tereza Papić, OIB 79546057657, M. Getaldićeva 5, 21000 Split; Rajko Parać, OIB 14695878450, Paraći 3, 22320 Ružić; Tatjana Parać, OIB 45662446398, Vrlička 43, 21000 Split; Đurđica Parat, OIB 21781090554, Boksitno naselje 19, 22320 Drniš; Ivan Pastuović, OIB 39126309445, Pastuovića 3, 22320 Ružić; Jurica Pavela, OIB 06763759506, Poljana Kneza Trpimira 6, 21000 Split; Roki Pavičić, OIB 01089958101, Drugi Donji Dvori 6, 21460 Stari Grad; Ivan Pažanin, OIB 47030103613, Biokovska 6, 21000 Split; Luka Peko, OIB 89771272445, Terzićeva 5, 21000 Split; Neda Penga, OIB 76197116887, Sv.lovre 23, 21311 Stobreč; Ante Perko, OIB 58528189918, Don Petra Peroša 5, 21210 Mravince; Ivana Perko, OIB 72532024891, Don Petra Peroša 5, 21210 Mravince; Gordana Perković, OIB 48186805492, Vukovarska 43, 21000 Split; Marica Perković, OIB 69926366099, Perkovići 15, 22320 Kljake; Nediljko Perković, OIB 66481146396, Vukovarska 43, 21000 Split; Nila Peroš, OIB 48544328267, Terzićeva 3, 21000 Split; Dragica Peša, OIB 47913512214, Jeretova 7, 21000 Split; Iris Peša, OIB 06010961010, Rikarda Katalinića Jeretova 7, 21000 Split; Nikša Petrić, OIB 98862228387, Kod Sv. Stjepana 23, 21460 Stari Grad; Matko Pezo, OIB 51619560640, Hercegovačka 30, 21000 Split; Zlatko Piperković, OIB 91173398058, Dinka Šimunovića 17, 21000 Split; Joško Pivac, OIB 34978148355, Varaždinska 43, 21000 Split; Luka Pjevac, OIB 52683808409, Omiška 18, 21000 Split; Anka Plazonja, OIB 92736733656, Uskočka 7, 21000 Split; Robert Plazonja, OIB 75774016292, Uskočka 7, 21000 Split; Gordan Poparić, OIB 98826275620, ULICA GRGURA NINSKOG 29 A (ranije: KAŠTEL NOVI, ŽRTAVA RATA, 29 A), 21217 Kaštel Novi; Ante Popović, OIB 03185976635, J. Palmotića 2, 21000 Split; Milanka Pranić, OIB 03263396290, Mosećka Ulica 4, 22320 Drniš; Miroslav Primorac, OIB 42998076332, I. Paštrića Poljičanina 19, 21311 Podstrana; Iva Punda, OIB 03796593117, Bistrička 29, 21204 Kotlenice; Drago Radić, OIB 29691845355, Na rudini 3, 20207 Čibača; Mladen Radmilović, OIB 32330076899, Gorička 4, 21000 Split; Petar Radonić, OIB 09324740808, Jelsa 98, 21465 Jelsa; Jagoda Radošević, OIB 26353444269, Vrh Lučca 35, 21000 Split; Ante Rajčić, OIB 16954022739, Velebitska 97, 21000 Split; Marko Ralica, OIB 43858024645, Benkovačka 3, 21000 Split; Ivan Raos, OIB 51516687457, MANDIĆEVA 66 (ranije: STOBREČ, MANDIĆEVA, 66), 21000 Split; Zdenka Razlog, OIB 03030085275, Kod Pošte 33, 22320 Siverić; Mila Rebić, OIB 40304138585, Marka M. 20A, 21210 Mravince; Marija Reljanović, OIB 34147480025, Otavice 30, 22320 Otavice; Mara Režić, OIB 03502691709, Kliški Put 48, 21210 Solin; Marija Rizvan, OIB 81852427870, Bilice 12, 21000 Split; Anđelko Rogulj, OIB 86920054956, Gomile 38, 21217 Kaštel Stari; Berislava Roša, OIB 03031267329, Zvonimirova 29 B, 22300 Knin; Sofija Ruić, OIB 32252086462, Getaldićeva 19, 21000 Split; Ana Runjić, OIB 01784422133, Hrvatskih vitezova 46, 21000 Split; Gordan Ruščić, OIB 53119078542, Putaljski put bb, 21212 Kaštel Sućurac; Sanja Ružić, OIB 04871127862, Šižgorićeva 7, 21000 Split; Svjetlana Samac, OIB 00231948560, Samci 14, 22320 Brištane; Miljenko Samardžić, OIB 48154982931, Šižegorićeva 20, 21000 Split; Dinka Sanseović, OIB 27313861620, KUNIČIĆA DVOR 4 (ranije: DOL, DOL, 0), Dol; Ante Sarić, OIB 37671686952, Neorić bb, 21203 Neorić; Ivan Sarić, OIB 25772566590, DONJA MALA-CENTAR 47 (ranije: NEORIĆ, NEORIĆ, 0), 21203 Neorić; Marija Sedlar, OIB 77476367069, Ostravska 1, 21000 Split; Ljubica Sekelez, OIB 37811046307, Mitnička 1, 21000 Split; Kristina Serdarević, OIB 96208368856, Put Jokića-kalčina 8, 21203 Neorić; Aleksandra Sever-Muhar, OIB 46981853030, Karamanova 7, 21000 Split; Boško Sikavica, OIB 62904573776, Kričke bb, 22320 Ružić; Snježana Sikavica, OIB 04571043319, Domovinskog rata 12, 21210 Solin; Dragan Simić, OIB 11440453978, Sarajevska 76, 21000 Split; Tanja Sinovčić, OIB 15724160128, Trondheimska 10, 21000 Split; Ljiljana Sirić, OIB 13682411690, Put Vele Meje 10, 21212 Kaštel Sućurac; Dijana Skelin, OIB 67771387421, Vručine II 12, 21217 Kaštel Novi; Kata Sočo, OIB 12244754061, CENTAR - DUBRAVA 21 (ranije: NEORIĆ, NEORIĆ, 0), 21203 Neorić; Marija Stančić, OIB 24488999707, Petra Krešimira IV 10, 21460 Stari Grad; Đani Stanić, OIB 01952579328, Matoševa Ulica 131, 21210 Solin; Danica Stipović, OIB 14428054555, Put Dragočeva 54, 21212 Kaštel Sućurac; Milorad Stojsavljević, OIB 70694448376, Šimićeva 58, 21000 Split; Petar Strinić, OIB 82064030568, Pazdigradska 16, 21000 Split; Luca Strunje, OIB 39917579317, Kralja Tomislava 18, 22300 Knin; Slavka Svalina, OIB 20916812996, Crivac bb, 21203 Crivac; Marijan Šamija, OIB 81559542363, Trstenik 2, 21000 Split; Marinka Šamija, OIB 26187211202, Vrgoračka 8, 22300 Knin; Katica Šeparović, OIB 89096228977, Kupreška 92, 21000 Split; Nenad Ševo, OIB 88234857624, Triljska 1, 21000 Split; Krasna Šiklić, OIB 53374014167, Hercegovačka 88, 21000 Split; Mili Šimig, OIB 94704411458, Šibenska 27, 21000 Split; Vesna Škare, OIB 71821692373, Ruđera Boškovića 12, 21000 Split; Ljubica Škopljanac, OIB 09408788504, TIKVARIN 14 (ranije: KAŠTEL KAMBELOVAC, TIKVARIN, 8), 21214 Kaštel Kambelovac; Milica Špar, OIB 07038339077, Mašogradska Ulica 16, 21212 Kaštel Sućurac; Eleana Šubat, OIB 38900880602, Mosorska 26, 21311 Podstrana; Ivan Šuljug, OIB 45192577645, Ivaniševićeva 45, 21000 Split; Vesna Šunjić, OIB 05247958818, Šimićeva 14, 21000 Split; Ljubica Tarle, OIB 28166909018, Tarle 12, 22320 Velušić; Nada Teklić, OIB 80645998554, Zgon 80, 21210 Solin; Lada Terzić, OIB 31496851195, Puntarska 5, 21000 Split; Ivan Tomić, OIB 55633242961, Tomići 1, 22320 Siverić; Ivan Topić, OIB 63353072185, Vrlička 21, 21000 Split; Jelica Topić, OIB 84009834780, Mosećka 50A, 21000 Split; Tvrtko Topić, OIB 15832739048, Ulica 142. Brigade 37 A, 22320 Siverić; Anđelka Torlak, OIB 94366468246, Radunica 29, 21000 Split; Ivan Torlak, OIB 36758209001, Radunica 29, 21000 Split; Marko Torlak, OIB 25141930670, Radmilovića 20, 21000 Split; Damir Tot, OIB 97869422869, Šimićeva 12, 21000 Split; Anka Treskavica, OIB 89998355619, Dubrovačka 35, 21000 Split; Anka Tukić, OIB 95095320611, Šime Ljubića 13, 21000 Split; Nediljko Ugrin, OIB 61713318858, Sv. Ivana 33, 21311 Donje Sitno; Marinko Uvodić, OIB 86857726322, Zgon 32, 21210 Solin; Nedjeljka Uvodić, OIB 30483848227, Vinkovačka 51, 21000 Split; Marko Validžić, OIB 09167064985, Validžići 4, 22320 Ružić; Ivanka Varnica, OIB 95864491355, Imotska 69, 21000 Split; Milica Varvodić, OIB 73723486062, Kozjačka 24, 21210 Solin; Kristina Velić, OIB 77384310693, Papandopulova 11, 21000 Split; Ljiljana Vesković, OIB 43910221929, Fausta Vrančića 8, 21000 Split; Milka Veštić, OIB 06357620254, Čavale 11, 22323 Sedramić; Ante Vidan, OIB 08079634276, Gundulićeva 44, 21000 Split; Marko Vidović, OIB 01091360979, Ružić bb, 22320 Gradac; Matko Vidović, OIB 91655777185, Gradac bb, 22320 Gradac; Nevenka Vidović, OIB 50708267696, Pastuovići 4, 22320 Gradac; Ankica Vilibić, OIB 41935131740, Marina Getaldića 33, 21000 Split; Anđelko Vilić, OIB 46303939151, RADOBILJSKA CESTA 41 (ranije: KREŠEVO, KREŠEVO, 24), 21250 Kreševo; Normela Visković, OIB 93848978885, Jelsa 1005, 21465 Jelsa; Tonči Visković, OIB 57207922181, Jelsa 1005, 21465 Jelsa; Marica Vlaić, OIB 45120406456, Ulica Nikole Tesle 16, 22320 Drniš; Dubravka Vlainić, OIB 89412859402, Jelsa 357, 21465 Jelsa; Ivo Vodanović, OIB 61288856543, Pavičića dvori 11, 21460 Stari Grad; Josip Vogleš, OIB 78979895187, CESTA DR. FRANJE TUĐMANA 550 (ranije: KAŠTEL KAMBELOVAC, CESTA DR. FRANJE TUĐMANA, 80), 21214 Kaštel Kambelovac; Vinko Vranković, OIB 28469423878, JELSA 129 (ranije: JELSA, JELSA, 0), 21465 Jelsa; Ivan Vrdoljak, OIB 58654492314, DONJA MALA-CENTAR 31 (ranije: NEORIĆ, NEORIĆ, 0), 21203 Neorić; Mirjana Vrdoljak, OIB 00849791179, Put Kule 12, 21210 Solin; Marija Vrgoč, Velebitska 34, 21000 Split; Bože Vuco, OIB 57170132138, Starčevićeva 10, 21212 Kaštel Sućurac; Mirjana Vučković, OIB 77198987590, Ruđera Boškovića 23, 21000 Split; Višnja Vučković, OIB 65331626489, Put Smokovika 26, 21000 Split; Ivan Vugdelija, OIB 84315022246, Don Frane Bulića 38, 21217 Kaštel Novi; Dubravka Vukas, OIB 08519715626, Markov Put 8, 21000 Split; Anđelka Vukičević, OIB 72508288201, Badanj bb, 22320 Drniš; Zora Vuković, OIB 33099880685, Plitvička 1A, 21000 Split; Ivan Vukušić, OIB 52615536531, Dobrilina 6, 21000 Split; Jadran Vukušić, OIB 16315354223, Put Sv. Klementa 19, 21311 Gornje Sitno; Nevenka Vukušić, OIB 24889115799, Cerje 2, 22320 Mirlović Polje; Vjera Vukušić, OIB 63442370123, Kralja Petra Krešimira IV 8, 22320 Drniš; Zvonimir Vukušić, OIB 28097018986, Vinodolska 10, 21000 Split; Nevenka Vuleta, OIB 13567782306, Markov put 33, 21311 Stobreč; Vinka Zekić, OIB 91815577545, Mostarska 7, 21000 Split; Dinko Zenčić, OIB 65189931544, Račić bb, 21465 Jelsa; Borislav Zokić, OIB 51253879731, Fra Bone Razmilovića 1, 21000 Split; Dolina Zokić, OIB 75688399939, Pojišanska 18, 21000 Split; Margita Zokić, OIB 85982645988, Fra Bone Razmilovića 1, 21000 Split; Luca Zolota, OIB 57479376750, Gospin Put 38, 21212 Kaštel Sućurac; Milan Žarković, Parčić bb, 22320 Siverić; Nevenka Živko, OIB 40723467363, M. Čačića 3, 22300 Knin; Davorka Živković, OIB 80590033491, Živkovići 12, 22320 Badanj; Ivica Živković, OIB 18562262384, Badanj bb, 22320 Badanj; Ivo Živković, OIB 81034283040, Put Kule 27, 21210 Solin; Siniša Ivančić, OIB 26067778479, Lovački Put 13, 21000 Split; Iva Jelić, OIB 44484653228, Benkovačka 3, 21000 Split; Marko Kavelj, OIB 02369489649, Alojzija Stepinca 11, 21000 Split; Ivan Koljanin, OIB 21918343692, Kupreška 82, 21000 Split; Željko Kovač, OIB 11925765994, Dravska 4, 31000 Osijek; Zvonko Kruneš, OIB 55906727777, Ulica Slobode 36, 21000 Split; Nikola Lacmanović, OIB 50670282682, Sukoišanska 19, 21000 Split; Vesna Lepetić, OIB 84143512273, Tršćanska 12, 21000 Split; Jelica Ljubica, OIB 08611982578, Velebitska 105, 21000 Split; Darko Lulić, OIB 19997474853, Vežarovice 18, 21214 Kaštel Lukšić; Vesna Lulić, OIB 31024530599, Vežarovice 18, 21214 Kaštel Lukšić; Marija Mamić, OIB 82920304679, Kroz Meterize 26, 22000 Šibenik; Radojka Marijanović, OIB 75956845709, Marijanovići Iznad Crkve 10, 22320 Gradac; Meri Cabadaj, OIB 90828303800, Trg Bana Josipa Jelačića 10, 31000 Osijek; Mate Markotić, OIB 40858158040, Put Starog Sela 23, 21311 Podstrana; Ante Marović, OIB 68871210232, Lička 3, 21000 Split; Ivan Marušić, OIB 38554028146, Poljičkih Knezova 87, 21311 Podstrana; Iva Melvan, OIB 03677154609, Doverska 31, 21000 Split; Goran Merkel, OIB 20105696184, Mutvoranska Ulica 3, 52100 Pula; Ivan Mornar, OIB 99253273877, Miroslava Krleže 24, 21000 Split; Miodrag Munjiza, OIB 45836749093, Put Miluša 7, 21311 Stobreč; Ante Nožina, OIB 63957170679, Put Nožina-maljkovića 5, 21201 Prgomet; Anica Pandža, OIB 13489275071, Hercegovačka 46, 21000 Split; Nikica Pavlović, OIB 49276013054, Gornji Kono 37, 20000 Dubrovnik; Silvana Perić, OIB 13586987904, Table 31, 21000 Split; Nediljka Perišić, OIB 60970664434, Ruđera Boškovića 8a, 21204 Dugopolje; Elvira Dračevac, OIB 02336991708, Lumbarda 678, 20260 Lumbarda; Mara Dobrota, OIB 21943772484, Trondheimska 9, 21000 Split; Neda-lidia Buljević, OIB 14338735105, Put Crkve 8, 22320 Gradac; Ivan Bugarin, OIB 77317760491, Grab 114, 21238 Grab; Maja Bučić, OIB 03739843191, Ruđera Boškovića 11, 21000 Split; Mira Božić, OIB 22986331166, Bilice Ii 38, 21000 Split; Sandra Borić, OIB 36571760060, Mosećka 56, 21000 Split; Marija Davidović, OIB 45482063767, Gašpini 88, 21210 Solin; Petar Adjanski, OIB 59639817186, Osječka Ulica 1, 21214 Kaštel Gomilica; Ana Čatlak, OIB 78110711892, Put Sv. Ante Padovanskog 14, 21214 Kaštel Kambelovac; Marinko Buškulić, OIB 08200114705, Ivana Gundulića 13, 21000 Split; Marinko Galić, OIB 96762020666, Kamenita 99, 21000 Split; Luca Gabela, OIB 68629820074, Kneza Lj. Posavskog 7, 21000 Split; Tomislav Frankić, OIB 69745327532, Grljevačka 41, 21311 Podstrana; Elias Erceg, OIB 27105475264, Vrbanj 132, 21460 Vrbanj; Jakov Elez, OIB 36735285579, Donje Ogorje 0, 21206 Donje Ogorje; Sretan Bajalo, OIB 77606115521, Poljana Kneza Trpimira 4, 21000 Split; Mario Tomić, OIB 12822553870, Ulica Svetega Križica 26, 21450 Hvar; Ranko Vuleta, OIB 75885216649, Sv. Ivana 20, 21311 Donje Sitno; Zlatko Balić, OIB 07556207031, K. Višeslava 1, 21204 Dugopolje; Boško Barać, OIB 00526661882, Bajagić 13a, 21238 Bajagić; Milan Vukić, OIB 34302227455, Doverska 5, 21000 Split; Mara Vukorepa, OIB 56814423724, Zgon 30, 21210 Solin; Bare Vujina, OIB 23922325811, Vujinova 4, 21217 Kaštel Štafilić; Milenko Bašić, OIB 71120573278, Sv.nikole 46, 21207 Podgrađe; Diana Blažević, OIB 12578026353, Mejaši I 3b, 21000 Split; Jozo Bogić, OIB 35027187093, Put Blata 132, 21217 Kaštel Stari; Stjepko Bojanić, OIB 25751926536, Duvanjska 7, 21000 Split; Miroslav Trečić, OIB 50880474980, Ulica Domovinskog Rata 1c, 21210 Solin; Neda Tukić, OIB 70924511514, Trondheimska 10, 21000 Split; Vinka Ukić, OIB 42081497162, Dinka Šimunovića 5, 22300 Knin; Mira Velić, OIB 31812224044, Bernarda Vukasa 32, 21000 Split; Ivan Vrdoljak, OIB 58654492314, Donja Mala-centar 31, 21203 Neorić; Iva Vrdoljak, OIB 63554079953, Kukuljevićeva 19, 21000 Split; Dražen Todorović, OIB 98584327843, Hercegovačka 70, 21000 Split; Dubravka Stojanovska, OIB 87171204134, Put Plokita 75, 21000 Split; Josip Strniša, OIB 95889329970, Ivana Gundulića 9, 22300 Knin; Ivica Sviličić, OIB 30978785630, Kneza Mutimira 3, 21000 Split; Ana Rogošić, OIB 63013573312, Komjate 0, 21214 Kaštel Lukšić; Ivica Stipinović, OIB 04756380103, Sukoišanska 25, 21000 Split; Darko Topić, OIB 09297890199, Put Sv. Ižidora 92, 21000 Split; Marija Trečić, OIB 54951995215, Ulica Domovinskog Rata 1c, 21210 Solin; Milica Zorić, OIB 00140332153, Pujanke 53, 21000 Split; Ivo Rajčić, OIB 52467354389, Radunićeva 19, 21217 Kaštel Novi; Ivan Radoš, OIB 36063141303, Drniški Put 9, 21000 Kamen; Željka Vučemilović-šimunović, OIB 19390672750, Alkarska 26, 21000 Split; Slaven Tukić, OIB 33403885817, Šime Ljubića 13, 21000 Split; Bartul Barišić, OIB 12686040110, Stjepana Radića 11, 20207 Cavtat; Tajana Domazet, OIB 31101575725, Mosećka 50a, 21000 Split; Velinka Runjić, OIB 16188516711, Marina Getaldića 17, 21000 Split; Niko Dujić, OIB 75216071342, Don Petra Peroša 107, 21210 Mravince; Teo Mandić, OIB 13212109596, Krešimirova 26, 21210 Vranjic; Mevlida Armanda, OIB 52353697771, Vranjički Put 18, 21000 Split; Renata Kalčić, OIB 57885132100, Brajšina 26, 51000 Rijeka; Juraj Lešković, OIB 69602776663, Matenci 142, 49240 Matenci; VRGORKA-VINARIJA dioničko društvo za proizvodnju pića, poljoprivredu i trgovinu, OIB 68329484134, Fra Ivana Rožića 35, 21276 Vrgorac; Milivoj Vidas, OIB 56342789123, Starčevićeva 26, 21000 Split; BURA l d.o.o. za trgovinu i usluge - u stečaju, OIB 79000721319, Koturaška 51, Zagreb; AUTO CENTAR LOZIĆ d.o.o. trgovina vozilima u stečaju, OIB 30382973961, Županijska 21, 31000 Osijek; NET MEDIA SISTEMI d.o.o. za informatički inženjering, OIB 03380490457, Kvaternikova 12, 21000 Split; BASLER OSIGURANJE ZAGREB dioničko društvo za osiguranje, OIB 59706054982, Radnička cesta 37/b, Zagreb; NASTAVNI ZAVOD ZA JAVNO ZDRAVSTVO SPLITSKO-DALMATINSKE ŽUPANIJE, OIB 54948902275, Vukovarska Ulica 46, 21000 Split; Joško Pavlov, OIB 35141086138, Primorska Ulica 54, 21214 Kaštel Gomilica; Tina Trajković, OIB 65331410683, Doverska 11, 21000 Split; Nada Dujmić, OIB 98309510309, Aljinovića 95, 21311 Žrnovnica; Nada Baković, OIB 16994220173, Kroz Selo 6, 22321 Parčić; Marija Duvančić, OIB 22739898593, Duvančići 40, 22320 Razvođe; Mira Čipčić, OIB 42566477345, Sv.jeronima 29, 21204 Dugopolje</izvorni_sadrzaj>
    <derivirana_varijabla naziv="DomainObject.Predmet.StrankaFormatedWithAdressOIB_1"> REPUBLIKA HRVATSKA, OIB 18683136487 zastupanog po punomoćniku ŽUPANIJSKO DRŽAVNO ODVJETNIŠTVO U SPLITU; LUKA dioničko društvo, OIB 34440814040, Kopilica 47 B, Split; RAD, d.o.o. za vodoopskrbu i ostale komunalne djelatnosti, OIB 71304592430, Ul.Stjepana Radića 69, Drniš; HEP-Operator distribucijskog sustava d.o.o. za distribuciju i opskrbu električne energije ELEKTRA ŠIBENI, OIB 46830600751, Ulica grada Vukovara 37, 10000 Zagreb; Mara Jukić, OIB 37710339746, Čavoglave bb, 22322 Ružić zastupanog po punomoćniku Mijo Jeličić; Ivica Bašić, OIB 14595893401, Vukovarska 170, 21000 Split zastupanog po punomoćniku Mijo Jeličić; GASTRO GRUPA d.o.o. za trgovinu i usluge, OIB 39228456312, Grada Vukovara 271, 10000 Zagreb; AUTO HRVATSKA dioničko društvo, OIB 32709834358, Dubrovačka Ulica 1, Split; JADRANSKO OSIGURANJE d.d., OIB 94472454976, Listopadska 2, 10000 Zagreb zastupanog po punomoćniku Grgić &amp; Partneri odvjetničko društvo j.t.d.; CITY EX d.o.o. za prijenos poslovne dokumentacije, OIB 99406899243, Donje Svetice 40, 10 000 Zagreb zastupanog po punomoćniku Antonio Zujić; Hrvatski Telekom d.d., OIB 81793146560, Savska cesta 32, 10000 Zagreb; CODEX SORTIUM društvo s ograničenom odgovornošću za pružanje kompleksnih konzalting usluga, OIB 83918065246, Ivana Šibla 9, 10000 Zagreb; SUNCE osiguranje d.d., OIB 12012147571, Trnjanska cesta 108, 10000 Zagreb; HRVATSKA IZVJEŠTAJNA NOVINSKA AGENCIJA, OIB 41387373932, Marulićev trg 16, 10000 Zagreb; ČISTOĆA d.o.o. za komunalnu djelatnost, održavanje čistoće i odlaganje komunalnog otpada, OIB 16912997621, Put od Republike 14, Dubrovnik; TEXT-PAPIR d.o.o. za trgovinu i usluge, OIB 45878059290, Stinice 12, Split; SLOBODNA DALMACIJA izdavačka i tiskarska djelatnost, dioničko društvo, OIB 35075764438, Ulica Hrvatske Mornarice 4, Split; ČISTOĆA društvo s ograničenom odgovornošću za obavljanje komunalnih djelatnosti održavanja čistoće i odlaganja komunaln, OIB 38812451417, Put Plokita 81, Split; OPĆINA JELSA Jedinstveni upravni odjel, OIB 94187441810, Riba bb, 21465 Jelsa; AUTOKUĆA BOSNIĆ d.o.o. za trgovinu, servis i remont, OIB 62890333516, Rakite 27, Žrnovnica; TISKARA MALENICA d.o.o., OIB 21268596817, 113. Šibenske brigade HV-a 193, Šibenik zastupanog po punomoćniku Jasmin Avdagić; Ivan Marijan, OIB 35721802898, Strossmayerovo šetalište bb, 21465 JELSA, Otok Hvar zastupanog po punomoćniku Zdravko Bojanić; HEP-Operator distribucijskog sustava d.o.o. za distribuciju i opskrbu električne energije, OIB 46830600751, Ulica grada Vukovara 37, 10000 Zagreb; Rikard Pavlović, OIB 16829467929, Gundulićeva 26, 21000 Split; LUČKA UPRAVA SPLIT, OIB 06992092556, Gat Sv. Duje 1, Split; TINA ALATI društvo s ograničenom odgovorošću za trgovinu i usluge, OIB 72232886006, Trg Francuske Repub. 14, 10000 Zagreb; PLOVPUT trgovačko društvo s ograničenom odgovornošću za održavanje pomorskih plovnih putova i radijske službe, OIB 14480721492, Obala Lazareta 1, Split; Regionalna veletržnica Benkovac dioničko društvo za trgovinu i usluge "u stečaju", OIB 16205687638, Benkovačke bojne 17, Benkovac; MESSER CROATIA PLIN Poduzeće za proizvodnju i prodaju tehničkih plinova d.o.o., OIB 32179081874, Industrijska 1, Zaprešić; ZAVOD ZA JAVNO ZDRAVSTVO DR. ANDRIJA ŠTAMPAR, OIB 33392005961, Mirogojska Cesta 16, 10000 Zagreb; Zagrebačka burza d.d., OIB 84368186611, Ivana Lučića 2a/22, 10000 Zagreb zastupanog po punomoćniku MAĐARIĆ &amp; LUI - odvjetničko društvo d.o.o.; METRONET TELEKOMUNIKACIJE d.d. za telekomunikacijske usluge, OIB 23269006802, Ulica Grada Vukovara 269/d, 10000 Zagreb; RELAX, d.o.o. za proizvodnju i trgovinu, OIB 24543050439, Tijardovićeva 4/II, Split; MINISTARSTVO GOSPODARSTVA, RAVNETELJSTVO ZA ROBNE ZALIHE, OIB 22413472900, Ul.Grada Vukovara 78/VI, 10000 Zagreb zastupanog po punomoćniku ŽUPANIJSKO DRŽAVNO ODVJETNIŠTVO U SPLITU; PUĆO d.o.o. za trgovinu, ugostiteljstvo i cestovni prijevoz, OIB 33417474295, Puće 2, Ružić; ITEM, d.o.o. informatičke usluge, OIB 71527463594, Put Supavla 39, Split; ŠKARE TRADE, d.o.o. za trgovinu i ugostiteljstvo, OIB 88448992592, Sarajevska Ulica 64, Split; CROATIA osiguranje d.d. FILIJALA SPLIT, OIB 26187994862, Miramarska 22, 10000 Zagreb; MIRJANA BARIĆ, OIB 91861480870, D.Farlatija 92, 23000 Zadar; SREDIŠNJE KLIRINŠKO DEPOZITARNO DRUŠTVO, dioničko društvo, OIB 64406809162, Heinzelova 62/a, 10000 Zagreb; MILENKO BUŠLJETA, OIB 63433937940, P. Bonifacije 30, 23000 Zadar; MILICA UGARKOVIĆ, OIB 03462724779, 23000 Zadar; FABIJAN PERONJA, OIB 19033633778, Banski dolac bb, 21465 Jelsa zastupanog po punomoćniku KRUNO PERONJA; Agencija za upravljanje državnom imovinom, OIB 75666130770, Ivana Lučića 6, 10000 Zagreb; COMENG, društvo s ograničenom odgovornošću za informatički inženjering, OIB 42122172362, A. Starčevića 11, Solin; AMEROPA AG, OIB 38272342702, Rebgasse 108, BINNINGEN zastupanog po punomoćniku Odvjetničko društvo Hanžeković &amp; Partneri društvo s ograničenom odgovornošću; GRAFOPLEX, društvo s ograničenom odgovornošću, za trgovinu i usluge, OIB 71142152777, Hektorovićeva 47, Split; HP - Hrvatska pošta d.d., OIB 87311810356, Jurišićeva 13, 10000 Zagreb; Financijska agencija, OIB 85821130368, Vrtni put 3, 10000 Zagreb; NIKOLA LACMANOVIĆ, OIB 50670282682, Sukoišanska 19, 21000 Split zastupanog po punomoćniku DORIS KOŠTA; HEP-Operator distribucijskog sustava d.o.o. za distribuciju i opskrbu električne energije, OIB 46830600751, Ulica grada Vukovara 37, 10000 Zagreb; VODOVOD I KANALIZACIJA, društvo s ograničenom odgovornošću za vodoopskrbu, odvodnju i pročišćavanje otpadnih voda, OIB 56826138353, Biokovska 3, Split; JELKOM, društvo s ograničenom odgovornošću za komunalnu djelatnost, OIB 92345732468, Vrboska; DALMACIJAVINO d.d. za proizvodnju i promet alkoholnih i bezalkoholnih pića "u stečaju", OIB 07837847925, Obala kneza Domagoja 15, Split; EUROLEASING d.o.o., OIB 48922277230, Remetinečka cesta 98, 10000 Zagreb zastupanog po punomoćniku Grgić &amp; Partneri odvjetničko društvo j.t.d.; Rino Barbić, odvjetnik, OIB 04402974520, Vrsina 0, 21465 Jelsa; HVARSKI VODOVOD d.o.o., OIB 96577868636, Radičina 0, 21465 Jelsa zastupanog po punomoćniku Rino Barbić; IVAN MILAT, OIB 89865160390, Ulica br. 7, 20271 BLATO NA KORČULI; DIONOVA - DIONA d.o.o., OIB 41112127430, Donje Svetice 127, 10000 Zagreb; TEHNOPLAST d.o.o. za građevinarstvo, trgovinu, ugostiteljstvo, turizam i uslužne djelatnosti, OIB 70676517267, Ulica Slobode 5, 21000 Split; VIPnet, društvo s ograničenom odgovornošću za usluge javnih telekomunikacija, OIB 29524210204, Vrtni put 1, 10000 Zagreb; BILIĆ-ERIĆ d.o.o. za privatnu zaštitu, OIB 68580128211, Ljudevita Posavskog 3, Trgovački centar Millennijum, Sesvete; DALMACIJAVINO - ZAGREB društvo sograničenom odgovornošću za trgovinu, ugostiteljstvo i prijevoz, OIB 93269876765, Gajeva 26, 10000 Zagreb; GRAD DRNIŠ, OIB 38309740312, Trg kralja Tomislava 1, 22320 Drniš; Vetropack Straža tvornica stakla d.d. Hum na Sutli, OIB 74210066591, Hum na Sutli, Hum na Sutli 203, Hum Na Sutli; CAPRICORNO, društvo s ograničenom odgovornošću za trgovinu, OIB 09517317411, Hercegovačka 57/A, Split; PELJEŠKI VRHOVI, POLJOPRIVREDNA ZADRUGA, OIB 49398931487, Janjina 68, Janjina; Toma Šurjak, OIB 66049692921, Sansovića dvori 29, 21465 JELSA, DOL zastupanog po punomoćniku Rino Barbić; Jakov Peronja, OIB 07373599239, Jelsa 0, 21465 Jelsa zastupanog po punomoćniku Rino Barbić; TIGAR d.o.o. za usluge, OIB 65051360088, Put Supavla 1, Split zastupanog po punomoćniku Zoran Iviš; POREZNA UPRAVA Područni ured Split, OIB 18683136487, Trg dr. Franje Tuđmana 4, 21000 Split zastupanog po punomoćniku ŽUPANIJSKO DRŽAVNO ODVJETNIŠTVO; BURA I TRAMUNTANA d.o.o. za trgovinu i usluge, OIB 78359961331, Don Frane Bulića 205, Solin; TRAST međunarodno otpremništvo, dioničko društvo, OIB 93225891495,  Gat Sv.Duje 4, Split zastupanog po punomoćniku Marina Tončić-Bota; CHROMOS AGRO dioničko društvo proizvodnja sredstava za zaštitu bilja, OIB 82790074844, Radnička cesta 173/n, 10000 Zagreb; VODOVOD I KANALIZACIJA, društvo s ograničenom odgovornošću za vodoopskrbu, odvodnju i pročišćavanje otpadnih voda, OIB 56826138353, Biokovska 3, Split; AUTOTRANS d. o. o. za javni prijevoz putnika u cestovonom prometu, trgovinu, usluge i turistička agencija, OIB 19819724166, Trg Žabica 1, Rijeka; BRTVILA BREZIĆ d.o.o. za proizvodnju brtvila, trgovinu i zastupanje, OIB 47897946377, Starotrnjanska 46/A, 10000 Zagreb; IREKS AROMA društvo s ograničenom odgovornošću, OIB 36709757659, Radnička Cesta 37, 10000 Zagreb zastupanog po punomoćniku Odvjetničko društvo GLAMUZINA &amp; GROŠETA; Marin Mileteta, odvjetnik, OIB 37476644793, Gorjanska 26, 10000 Zagreb zastupanog po punomoćniku Antonia Selak; HEP - Opskrba d.o.o. za opskrbu potrošača električnom, toplinskom energijom i plinom, OIB 63073332379, Ulica grada Vukovara 37, 10000 Zagreb; ING-ATEST d.o.o. za trgovinu i usluge, OIB 21777333810, Hrvatske mornarice 1/a, Split; Hrvatske vode, pravna osoba za upravljanje vodama, OIB 28921383001, Grada Vukovara 220, 10000 Zagreb; BASLER OSIGURANJE ZAGREB dioničko društvo za osiguranje, OIB 59706054982, Radnička cesta 37/b, 10000 Zagreb; NARODNI TRGOVAČKI LANAC d.o.o. za trgovinu i usluge, OIB 78344221376, Soblinec, Soblinečka 55, Sesvete; MANTIS, d.o.o. za trgovinu i usluge, OIB 41274793973, Varaždinska 51, Split; Vinko Paina, OIB 51203688235, Malo selo, 21460 Stari Grad; TRANSADRIA, međunarodna špedicija d. d. u stečaju, OIB 47965841018, Riva Boduli 1, Rijeka; Hrvatska radiotelevizija, OIB 68419124305, Prisavlje 3, 10000 Zagreb; BRODOMERKUR trgovina i usluge, dioničko društvo, OIB 33956120458, Poljička Cesta 35, Split; ZAGREBAČKI HOLDING, društvo s ograničenom odgovornošću za javni prijevoz, opskrbu vodom, održavanje čistoće, putnička a, OIB 85584865987, Ulica grada Vukovara 41, 10000 Zagreb; NASTAVNI ZAVOD ZA JAVNO ZDRAVSTVO SPLITSKO-DALMATINSKE ŽUPANIJE, OIB 54948902275, Vukovarska Ulica 46, Split; BRODOSPLIT-BRODOGRADILIŠTE društvo s ograničenom odgovornošću, OIB 05532178397, Put Supavla 21, Split; COPAN ZAGREB društvo s ograničenom odgovornošću za trgovinu i zastupanje, OIB 43698579132, Selnica Šćitarjevska 25, 10410 Velika Gorica; DUHAN društvo s ograničenom odgovornošću, OIB 84143469050, Vukovarska 30, Dubrovnik; Ivica Maleš vl. autoservis "UNO", OIB 89917595934, Put Blata bb, 21216 Kaštel Stari; Teo Palaversić, OIB 21074825891, Mala Banda 166, 21465 Jelsa; HRVATSKA POŠTANSKA BANKA, dioničko društvo, OIB 87939104217, Jurišićeva 4, 10000 Zagreb; OTIS DIZALA, društvo s ograničenom odgovornošću za proizvodnju, montažu, remont i održavanje dizala, OIB 76080865307, Prilaz Vladislava Brajkovića 15, 10000 Zagreb; Fabijan Roić, OIB 55646544786, Domobranska 26, 21460 Stari Grad; Ivo Družević, OIB 59608054089, Družević Dvor 20, 21460 Stari Grad, Dol; Ivo Roić, OIB 73872839985, Zbora Narodne garde 2, 21460 Stari Grad; Josip Kovačević, OIB 24407104693, M.Ivanića 26, 21460 Stari Grad; Tedi-Tadija Maroević, OIB 75901351091, Out Rudine 4, 21460 Stari Grad; Jakica Lupi, OIB 73236308888, Vrbanj 0, 21462 Vrbanj; Joza Bratanić, OIB 08011374888, Vrbanj 0, 21462 Vrbanj; Antun Pavičić, OIB 65866256737, Pavičića dvor 13, 21460 Stari Grad, Dol; Juraj Pavičić, OIB 09529542053, Ceratorij 0, 21462 Vrbanj; Cvjetko Matković, OIB 10443683019, Matije Ivanića 0, 21460 Stari Grad; Katica Kovačević, OIB 33120980772, Dol 0, 21460 Dol; Nikša Dužević, OIB 66241675982, Dol 0, 21460 Dol; Milovan Kombura, OIB 30770175855, F. Vrančića 13, 21000 Split; Jelisava Pavičić, OIB 83980708087, Vrbanj 0, 21462 Vrbanj; Matko Carić, OIB 35189247498, Dol 0, 21460 Dol; Marinko Dužević, OIB 12242231071, Dol  0, 21460 Stari Grad, Dol; Margarita Radonić, OIB 28025722533, Dol 0, 21460 Dol; Dinko Pavičić Tribunol, OIB 99243667034, Žrtava Rata  2, 21460 Stari Grad; Tonči Šurjak, OIB 60785268681, Stari Grad 0, 21460 Stari Grad; Duško Pavičić Ivelja, OIB 25982798589, Bassina 0, 21462 Vrbanj; Pero Dulčić Sušak, OIB 55533277123, Malo Selo 63, 21460 Stari Grad; Ivan Tadić, OIB 00384008152, Vagonj 32, 21460 Stari Grad; Ivica Pavičić, OIB 72332556277, Vrbanj 0, 21462 Vrbanj; Mihovil-Mile Pavičić, OIB 24835949834, Vrbanj 0, 21462 Vrbanj; Tomi Moscatello, OIB 28508820612, Dol, 21460 Dol; Nikola Vodanović, OIB 74845370223, Vrbanj 0, 21462 Vrbanj; Margarita Marica Stančić, OIB 08101100980, Kod Sv. Petra 0, 21460 Stari Grad; Vjekoslav Radonić, OIB 33204721839, Dol 0, 21460 Dol; Marinko Sanseović, OIB 45513941394, Dol 0, 21460 Dol; Tadija Moškatelo, OIB 31188799731, B.Kašića 9, 21460 Stari Grad; Damir Petrić, OIB 86091667582, Stari Grad 0, 21460 Stari Grad; Louis Petrić, OIB 16074465250, Srinjo kola 2, 21460 Stari Grad; Ivica Ljubić, OIB 56655610557, Stari Grad 0, 21460 Stari Grad; Vinko Lupi, OIB 35451219902, Sv. Magdalene 7, 21460 Stari Grad; Ivan Tadić Šilo, OIB 70114227603, Stari Grad 0, 21460 Stari Grad; Ivan Tadić, OIB 70114227603, Stari Grad 0, 21460 Stari Grad; Vinko Maroević, OIB 76848533915, Stari Grad, 21460 Stari Grad; Ivan Buratović, OIB 47859397279, Vrbanj 13, 21462 Vrbanj; Mijo Mili Pavičić, OIB 88915921313, Vrbanj 0, 21460 Vrbanj; Marija Vodanović, OIB 55757464937, Stari Grad 0, 21460 Stari Grad; Jakov Fredotović, OIB 46839149373, Vrbanj 297, 21462 Vrbanj; Miljenko Srhoj, OIB 83488729434, Krešimirova 5, 21460 Stari Grad; Nikola Haladić, OIB 44890767273, Stari Grad 0, 21460 Stari Grad; Janez Jelušić, OIB 53424861114, Sv. Petra 0, 21460 Stari Grad; Nikola Sansević, OIB 77925554696, Dol 0, 21460 Stari Grad; Nikola Buratović, OIB 63461897206, Vrbanj 0, 21462 Vrbanj; Cvjetko Buratović, OIB 68271062216, Put Križa 4, 21460 Stari Grad; Nikola Buratović, OIB 83296807791, Vrbanj 0, 21462 Vrbanj; Nikola Stipišić, OIB 40730811746, Vrbanj 0, 21462 Vrbanj; Prošper Moškatelo, OIB 30735770287, Dol 0, 21460 Dol; Tonko Maroević, OIB 09539101243, Šiberija 6, 21460 Stari Grad; Ivo Pavičić, OIB 10571584537, Dol 0, 21460 Dol; Pavao Čubre, OIB 53903728630, Vrbanj 0, 21462 Vrbanj; Luka Šurjak, OIB 94878152360, Dol 0, 21460 Dol; Luka Franetović, OIB 70961784599, C. Škarpe 17, 21460 Stari Grad; Ivan Miloš Mile, OIB 62291039145, Dol 0, 21460 Dol; Jure Moškatelo, OIB 82967525191, Ploča 2, 21460 Dol; Vjekoslav Bogdanić, OIB 94391191426, J.B.Jelačića 9, 21460 Stari Grad; Petro Šoljan, OIB 76350894229, Donja kola 0, 21460 Stari Grad; Juraj Dužević, OIB 99909425440, Radošića dvor 4, 21460 Dol; Damir Šurjak, OIB 27457530614, Šurokovića dvor 5, 21460 Dol; Jakov Tresić, OIB 60663993622, Vrbanj 0, 21462 Vrbanj; Juraj Moškatelo Stariji, OIB 12577877147, Ploča 27, 21460 Stari Grad; Ruža Roić, OIB 27524265061, Pod jugo 10, 21460 Dol; Rade Čavić, OIB 74420229729, Malo Selo 0, 21460 Stari Grad; Matilda Buratović, OIB 24198956638, Vrbanj 0, 21462 Vrbanj; Ivo Šurjak, OIB 90776404563, Ostravska 8, 21000 Split; Dražica Matković Ljubo, OIB 38484140872, Vrbanj 0, 21462 Vrbanj; Dinko Račić, OIB 02437704848, Vrbanj 173, 21462 Vrbanj; Mila Franetović Dužević, OIB 02539671010, Vrankovića dvor 5, 21460 Stari Grad; Luka Stančić, OIB 91475365556, Stančića dvor 0, 21460 Dol; Meri Petrić, OIB 49953370209, Stari Grad 0, 21460 Stari Grad; Ivan Moškatelo, OIB 16048013538, Ploča 29, 21460 Dol; Vinko Moškatelo, OIB 57771107058, Ploča 23, 21460 Dol; Nikola Šimunović, OIB 24630749503, K. Zvonimira 35, 21460 Stari Grad; Mirko Radonić, OIB 28025722533, Pod jugo 19, 21460 Dol; Antun Sansević, OIB 80183811492, Sansevića dvor 43, 21460 Dol; Nikša Moškatelo, OIB 98307576243, Ploča 4, 21460 Dol; Antun Vodanović Stariji, OIB 43563335947, Vrbanj  0, 21460 Vrbanj; Ivo Bojanić, OIB 00897882683, Šiberija 19, 21460 Stari Grad; Cvjetko Miličić, OIB 44230808110, T. Buzolića 8, 21450 Hvar; Marija Trbuhović, OIB 38712300010, Vrbanj 0, 21462 Vrbanj; Neno Šoljan, OIB 04419572654, Molo Selo 0, 21460 Stari Grad; Juraj Tomi Moškatelo, OIB 80968217347, Ploča 2, 21460 Dol; Ivo Račić Kapetanić, OIB 70008404713, Vrbanj 0, 21462 Vrbanj; Đuro Caratan, OIB 81898965125, Zavala 0, 21465 Zavala; Ante Tonči Drinković, OIB 92836065068, Bonski Dolac, 21465 Jelsa; Kata Duboković, OIB 93006547119, Pitve bb, 21465 Pitve; Boris Carić, OIB 46466426123, Ivan Dolac 0, 21465 Ivan Dolac, Jelsa; Tonko Ivčević Bakulić, OIB 62293366608, Šiberija 29, 21460 Stari Grad; Marko Huljić, OIB 99873701212, Račić 860, 21465 Jelsa; Lenka Roić, OIB 57371012596, Dol, 21460 Dol; Stjepan Jerković, OIB 25876380285, Zastražišće 0, 21466 Zastražišće; Boris Borović, OIB 51193036454, Poljica, 21466 Poljica; Niko Salamunić, OIB 76231208532, Jelsa bb, 21465 Jelsa; File Vranković, OIB 44132340384, Dol 0, 21460 Dol; Juraj Šperka, OIB 79176257167, Zastražišće 0, 21466 Zastražišće; Mili Razović, OIB 03291272208, Vinkovačka 51, 21000 Split; Ante Mihojević, OIB 08852465695, Vrboska, 21463 Vrboska; Ljubica Stipišić, OIB 53136752678, Vrbanj 0, 21462 Vrbanj; Stjepan Hujo Huljić, OIB 06947019866, Vrsina bb, 21465 Jelsa; Nikola Grgičević, OIB 72806517394, Vrisnik 0, 21465 Vrisnik; Tonči Gurdulić, OIB 88962507191, Jelsa 0, 21465 Jelsa; Prošperino Milevčić, OIB 45533211549, Jelsa 0, 21465 Jelsa; Boris Rubinić, OIB 69242251733, V rbanj  0, 21462 Vrbanj; Jakov Račić, OIB 31621777587, Vrbanj 302 A, 21462 Vrbanj; Jakša Radonić, OIB 11727504421, Jelsa 0, 21465 Jelsa; Vinko Palaversić, OIB 66878442541, Jelsa, 21465 Jelsa; Fabijan Kunčić, OIB 51005536058, Dol 0, 21460 Dol; Dušan Salamunić, OIB 67690387290, Račić bb, 21465 Jelsa; Margarita Stančić, OIB 77283348907, Dol 0, 21460 Dol; Josip Crnčić, OIB 78272535399, Pitve 0, 21465 Pitve; Luka Moškatelo, OIB 37611216898, Dol 0, 21460 Dol; Lucija Milatić-Bričolić, OIB 72454967005, Svirče 0, 21462 Svirče; Fabijan Dužević, OIB 65516171063, Domobranska 31, 21460 Stari Grad; Vjeko Jakas, OIB 99530955280, Zvala bb, 21465 Zavala; Pavo Bunčuga, OIB 76824484181, Banski Dolac bb, 21465 Jelsa; Marko Buratović, OIB 96637597848, Svirče 0, 21462 Svirče; Antun Lučić, OIB 23239072373, Poljica, 21466 Poljica; Marin Parun Barbić, OIB 39599282196, Pitve 0, 21465 Pitve; Stjepan Tomislav Huljić, OIB 97499130016, Lučica bb, 21465 Jelsa; Cvjetka Cvita Milevčić, OIB 75708915913, Jelsa 0, 21465 Jelsa; Marinko Radonić, OIB 89514038279, Pitve 72, 21465 Pitve; Antun Gurdulić, OIB 55215862622, Vrsina bb, 21465 Jelsa; Blaženko Jakas, OIB 38730295070, Zavala 0, 21465 Zavala; Braco Jakas, OIB 76920975322, Zavala 136, 21465 Zavala; Ivan Makjanić, OIB 86091321106, Svirče 0, 21462 Svirče; Ante Rubinić, OIB 15201258693, Vrsina  307, 21465 Jelsa; Dražica Vicenca Matković, OIB 67149132840, Vrbanj 117, 21462 Vrbanj; Jakov Radonić, OIB 93729454627, Jelsa bb, 21465 Jelsa; Slobodan Radičić, OIB 46777889915, Pitve bb, 21465 Pitve; Jurko Lučić, OIB 16439489089, Vrboska 0, 21463 Vrboska; Mate Antičević, OIB 55268785640, Zavala 0, 21465 Zavala; Josip Franičević, OIB 43547284113, Burkovo bb, 21465 Jelsa; Asija Bojanić, OIB 14798986072, Burkovo, 21465 Jelsa; Milivoj Vidas vl. Servisa instrumenata, mjerne i regulacione opreme, OIB 56342789123, Starčevićeva 26, 21000 Split; BURA l d.o.o. za trgovinu i usluge - u stečaju, OIB 79000721319, Koturaška 51, 10000 Zagreb; NET MEDIA SISTEMI d.o.o. za informatički inženjering, OIB 03380490457, Kvaternikova 12, Split; Financijska agencija, OIB 85821130368, Vrtni put 3, 10000 Zagreb; Hrvatski registar brodova, OIB 04601923208, Marasovića 67, Split; Nenad Ševo, OIB 88234857624, Teiljska 1, 21000 Split; Meri Stipinović, OIB 64965084141, Sukoišanska 25, 21000 Split; Fond za zaštitu okoliša i energetsku učinkovitost, OIB 85828625994, Ksaver 208, 10000 Zagreb; Zlatko Balić, OIB 07837847925, Obala kneza Domagoja 15, 21204 Dugopolje; Galić Ante, OIB 90017639391, Odeska 16, 21000 Split; Dean Prelević, odvjetnik, OIB 10098946497, Gundulićeva 22, 21000 Split; Želimir Miletić, OIB 86888847404, Put Kotlara 31, 23000 Zadar; Luči Roić, OIB 24743587539, Pavičića dvor 7, 21460 Dol; Nade Pavičić-ivelja, OIB 33508911717, Vrbanj 365, 21460 Vrbanj; Dujko Čubre, OIB 91478009603, Vrbanj 0, 21460 Vrbanj; Antun Bratanić, OIB 52392458213, Zvonimirova 27, 21460 Stari Grad; Andrija Matković, OIB 72332556277, Domobranska 22, 21460 Stari Grad; Antun Vune Bratanić, OIB 44890767273, Vrbanj 0, 21460 Vrbanj; Dinko Lušić, OIB 23131390669, Vrbanj 0, 21460 Vrbanj; Nikica Nikola Matijević, OIB 21094494613, Dol 0, 21460 Stari Grad; Ivan Sanseović, OIB 08563467932, Dol, Kunčića dvor 4, 21460 Stari Grad; Marija Kovačević Lolotović, OIB 69060952354, Vukovarska 23, 21460 Stari Grad; Petar Zlatan Vodanović, OIB 11403397863, Vrbanj 126, 21460 Vrbanj; Ivan Stančić, OIB 31497688270, Dol, Stančića dvor 0, 21460 Stari Grad; Stjepan Moškatelo, OIB 92020885489, Dol Sv. Marije 1, 21460 Stari Grad; Toma Dužević, OIB 08830644469, Dol Sv. Marije 0, 21460 Stari Grad; Ivica Račić, OIB 28123794048, Vrbanj 0, 21460 Vrbanj; Kuzma Pavičić Aleluja, OIB 33120197409, Vrbanj 0, 21460 Vrbanj; Vinka Salamunić, OIB 91445751353, Jelsa 0, 21465 Jelsa; Teo Huljić, OIB 56034797647, Jelsa 0, 21465 Jelsa; Dejan Šperka, OIB 10054205030, Jelsa 0, 21465 Jelsa; Juraj Caratan, OIB 29357565225, Zavala 0, 21465 Zavala; Matko Antičević, OIB 42034643125, Pitve 0, 21465 Pitve; Dinko Rubinić ( Vjera ), OIB 69863599942, Vrisnik 73, 21465 Vrisnik; Vjera Rubinić, OIB 98825603309, Vrinsnik 73, 21465 Vrisnik; Abraham Bojanić, OIB 79576557482, Jelsa 1, 21465 Jelsa; Vedran Nevešćanin, OIB 34969575575, Smiljanićeva 2, 21000 Split zastupanog po punomoćniku Jadranko Vidović; Marija Pjevac, OIB 82096480140, Omiška 18, 21000 Split; Carinska uprava, OIB 18683136487, Zrinsko Frankopanska 60, 21000 Split; Općinski sud u Starom Gradu - ZK odjel, Ulica Novo Riva 3, 21460 Stari Grad; Nada Akrap, OIB 50608806627, Put Sirobuje 37, 21000 Split; Jasminka Antunović, OIB 74697035343, Ulica Luke Botića 24, 21210 Solin; Nediljka Armanda, OIB 09033661295, Vranjički put 18, 21000 Split; Ana Babić, OIB 99777361372, Krilava 8, 21000 Split; Gordana Babić, Šulavi bb, 21214 Kaštel Lukšić; Ivan Babić, OIB 39364629552, Doverska 7, 21000 Split; Katica Babić, OIB 49371248632, Zvonimirova 16, 21210 Solin; Jure Bacelj, OIB 68175280792, Bacelji 9, 21206 Bračević; Ana Bačić, OIB 18080781553, Umljanovići bb, 22320 Drniš; Nediljka Bajić, OIB 00893712988, Jurja Križanića 7, 21000 Split; Žarka Bakotić, OIB 36917498674, Mosorska Ulica 11 A, 21214 Kaštel Gomilica; Marko Baković, OIB 05569494546, Kroz Selo 2, 22300 Kistanje; Ivica Ban, OIB 07285230342, Braće Radića 7, 21212 Kaštel Sućurac; Srđanka Banovac, OIB 50974371502, Sikavice - Banovci 5, Parčić; Božidar Barać, OIB 80639746410, Maslinska 22, 21000 Split; Vedran Barbarić, OIB 18526555730, Šimićeva 8, 21000 Split; Marija Barbir, OIB 43799885260, Vukovarska 175, 21000 Split; Petar Barbir, OIB 94965914070, Vukovarska 175, 21000 Split; Anica Baričević, OIB 06811970314, Put blata bb, 21217 Kaštel Novi; Damira Barišić, OIB 88385690941, Barišići 10, 22320 Žitnić; Ivan Barišić, OIB 38311171100, Kornatska 31, 31000 Osijek; Manda Bašić, OIB 23944179531, Put Majdana 29, 21210 Solin; Aleksandar Bauk, OIB 97860316263, Alojzija Stepinca 16, 21000 Split; Marina Zečić, OIB 62683960216, Alojzija Stepinca 16, 21000 Split; Ivo Bavčević, OIB 18609350440, Šibenska 3, 21000 Split; Nataša Bazina, OIB 67925940620, PUT STRMA 67 (ranije: NEORIĆ, NEORIĆ, 0), 21203 Neorić; Mirjana Begonja, OIB 73001510209, Džale 2, 22323 Sedramić; Jelena Belić, OIB 77723253899, Jelsa 627, 21465 Jelsa; Niko Belić, OIB 18977071620, Jelsa 627, 21465 Jelsa; Jagoda Bešker, OIB 29966440390, Gašpini 23, 21210 Solin; Nedo Bešker, OIB 56588665795, Gašpini 23, 21210 Solin; Zorica Bilić, OIB 99810426480, Ulica Predraga Bogdanića 13, 21460 Stari Grad; Sanja Bilić-pavlinović, OIB 45845212026, Vukovarska 80, 21000 Split; Jela Bilobrk, OIB 63402483386, Stepinčeva 32, 21000 Split; Antun Blažević, OIB 90714609552, Meštrovića šetalište 96, 21000 Split; Hrvoje Blažević, OIB 12287964630, Blaževići bb, 22320 Čavoglave; Damir Bojčić, OIB 41258960204, Kralja Zvonimira 24, 22320 Drniš; Željko Bojčić, OIB 09291034408, P. Preradovića 4, 22320 Drniš; Denis Boljat, OIB 33725767264, Karlovo 46, 21214 Kaštel Kambelovac; Srećko Boras, OIB 94339540336, ULICA BISKUPA PAVLA ŽANIĆA 20 (ranije: KAŠTEL NOVI, PUT GROBLJA, 0), 21217 Kaštel Novi; Robert Borić, OIB 38057391892, Mosećka 56, 21000 Split; Goran Bosančić, OIB 33007404175, Ulica Braski Dolac 40, 21212 Kaštel Sućurac; Pava Botić, OIB 34296544282, Kosorova 7, 22300 Knin; Ljuba Božanić, OIB 04083001132, Dobrilina 11, 21000 Split; Anka Božić, OIB 84941173128, Šibenksa 9, 21000 Split; Anica Božić-Bakušić, OIB 89654935153, Katalinića prilaz 5, 21000 Split; Ivica Bratić, OIB 86080104106, Neorić bb, 21203 Neorić; Nikša Bratić, OIB 49290967945, Put Svete Mande 18, 21000 Split; Vencislav Brizić, OIB 29265973045, Ulica Kralja Zvonimira 56, 21460 Stari Grad; Zlata Brizić, OIB 73389614517, Ulica Kralja Zvonimira 56, 21460 Stari Grad; Mate Brstilo, OIB 97701748344, Krešimirova 25, 21311 Žrnovnica; Zora Budimir, OIB 65069642793, Cesta Domovinskog rata 36, 22300 Knin; Miranda Budiša, OIB 35557811513, Ulica Kralja Zvonimira 18, 22320 Drniš; Nediljko Bugarin, OIB 69239215555, Doverska 7, 21000 Split; Željka Vučemilović-šimunović, OIB 19390672750, Alkarska Ulica 26, 21000 Split; Gordana Buljević, OIB 32937631192, Trondheimska 10, 21000 Split; Marina Burić, OIB 93570683955, Mirlović Zagora, 22323 Unešić; Mario Buzov, OIB 93519007247, Cerje 35, 22320 Mirlović Polje; Đuro Caratan, OIB 81898965125, Stara zavala 58, 21465 Jelsa; Toni Caratan, OIB 68762006562, ZAVALA 58 (ranije: ZAVALA, ZAVALA, 0), 21465 Zavala; Boris Carić, OIB 46466426123, IVAN DOLAC 179 (ranije: IVAN DOLAC, IVAN DOLAC, 0), 21465 Ivan Dolac; Paulo Carić, OIB 15402538356, SVIRČE 145 (ranije: SVIRČE, SVIRČE, 0), 21460 Svirče; Dinka Cezareo, OIB 08033901183, Marina Šabića 4, 21460 Stari Grad; Nevenka Cukrov, OIB 17311242164, Domovinskog rata 6, 21210 Solin; Dijana Czwik, OIB 09675579569, Matoševa Ulica 96, 21210 Solin; Vinka Čavala, OIB 72189149878, ULICA PETRA ZRINSKOG 23 (ranije: KAŠTEL GOMILICA, UZ VODOVOD, 0), 21214 Kaštel Gomilica; Silva Černak Lojić, OIB 21589065823, Lojići 1, 22320 Drniš; Diana Čović, OIB 59401221926, Duće-Glavica, 21310 Omiš; Ante Čulo, OIB 58219699024, Hrvatskih knezova bb, 21214 Kaštel Gomilica; Blaž Ćapin, OIB 67223092915, Odakova 9, 21000 Split; Filip Delać, OIB 82167098700, Grge Novaka 6, 22300 Knin; Ankica Delić, OIB 80719299509, Kaštelanska cesta 42, 21212 Kaštel Sućurac; Marko Delić, OIB 05763270433, Gašpini 108, 21210 Solin; Nediljka Delić, OIB 99568210497, Donji Muć bb, 21203 Donji Muć; Gordana Didak, OIB 78878339902, Kroz Smrdečac 5, 21000 Split; Mili Divić, OIB 35555990248, Radobiljska Cesta 12, 21250 Katuni; Ljiljana Dragan Jelušić, OIB 50973171038, Antuna Branka Šimića 54, 21000 Split; Milka Drlje, OIB 15738553325, Kitožer 9, 21311 Stobreč; Mato Drmić, OIB 39636384582, Put Plokita 40, 21000 Split; Jozo Družianić, OIB 63604163211, Pujanke 15, 21000 Split; Stanko Duvančić, OIB 41476060687, Duvančići 9, 22320 Razvođe; Damir Duvnjak, OIB 63781484968, Križine 15A, 21000 Split; Nives Džanko, OIB 90598357164, Ulica Fra Pavla Melade 24 A, 21217 Kaštel Štafilić; Ante Đurđević, OIB 72594587030, Jadranska 12, 21400 Supetar; Ljubica Elez, OIB 71000445833, Donji Moseć 14, 22320 Moseć; Ankica Ezgeta, OIB 18659409558, Kaštelanska cesta 12, 21217 Kaštel Stari; Lenka Franić, OIB 62951288048, Sedam Kaštela 6, 21000 Split; Ivica Gabelić, OIB 70468304794, Vrboska 387, 21465 Vrboska; Marija Galešić, OIB 47387004597, Neorić 61, 21203 Neorić; Petar Galić, OIB 09903259382, MERZOVA 12 (ranije: SPLIT, TEŽAČKI PUT, 40 E), 21000 Split; Silvana Galić, OIB 02726524452, Trondheimska 5, 21000 Split; Kazimir Garić, OIB 83662319172, Ulica Matija Ivanića 35, 21460 Stari Grad; Vencel Gašpar, OIB 46863766369, Hercegovačka 24, 21000 Split; Vinko Gašpar, OIB 21657975586, Sinjska 9, 21000 Split; Ana Goreta, OIB 91749079767, Put željezničke stanice, 22320 Drniš; Zorka Goreta, OIB 78206251147, Donje Gorete 21, 22320 Drniš; Josip Gotovac, OIB 16838023061, Vukovarska 113, 21000 Split; Vjekoslav Grbčić, OIB 00132520638, Gajeva 11A, 21000 Split; Divna Grbeša, OIB 74813693236, FRANKOPANSKA ULICA 20 (ranije: SOLIN, FRANKOPANSKA ULICA, 60), 21210 Solin; Ana Grubišić, OIB 49854875039, Put Sirobuje 10, 21311 Stobreč; Gordana Grubišić, OIB 49873220891, Braće Radića 3, 21210 Solin; Nikola Grubišić, OIB 97693442104, VUKOVARSKA ULICA 5 (ranije: DRNIŠ, KRALJA ZVONIMIRA, 41), 22320 Drniš; Sanja Grubišić, OIB 26638303946, Ulica Kralja Zvonimira 41, 22320 Drniš; Antonio Gudelj, OIB 83686976296, Put Dragovoda 17, 21000 Split; Kata Gugić, OIB 97696546556, Sarajevska 42, 21000 Split; Mirjana Gugić, OIB 69438273166, Luke Botića 6, 21210 Solin; Ivica Hajder, OIB 67907347725, Cigići 1, 22320 Otavice; Željko Hajder, OIB 70330715284, Cigići 1, 22320 Otavice; Silvana Hajduk, OIB 33507058945, Varoš 1, 21231 Klis; Tomislav Herceg, OIB 78714538239, Sinjska 46, 22300 Knin; Mira Ikica, OIB 11849010850, Vlaka Vi 2, 22303 Oklaj; Franjo Ivčević, OIB 49917991796, Sv. Petra od Klob. 1, 21217 Kaštel Novi; Jelena Ivčević, OIB 74901888496, Ulica Sv. Petra Od Klobuka 16, 21217 Kaštel Novi; Damir Jakus, OIB 87272819238, Stepinčeva 67, 21000 Split; Gospova Jakus, OIB 04209324873, Poljička Cesta 84, Poljica; Marica Jakus, OIB 74750176046, PUT MAJDANA 31 (ranije: SOLIN, PUT MAJDANA, 31), 21231 Klis; Petar Jakus, OIB 67345729042, Put Majdana 31, 21210 Solin; Marko Janković, OIB 19997991153, Bisko 39, 21232 Bisko; Matija Jeličić, OIB 98976446888, Vinkovačka 5, 21000 Split; Ante Jeličić, OIB 91949654327, Trondheimska 7, 21000 Split; Marija Jocić, OIB 87687857774, Vojka Krstulovića 21, 21000 Split; Ante Jolić, OIB 30924166560, Jolići 2, 22320 Gradac; Marica Jukić, OIB 19856164686, Perivoj A. Roje 5, 21000 Split; Marko Jukić, OIB 72590351524, Perivoj Ane Roje 5, 21000 Split; Renata Jukić, OIB 09827250222, Put Župića 33, 21230 Sinj; Jadranka Jurić, OIB 52705592800, Bufaline II 29, 21217 Kaštel Novi; Marija Jurić, OIB 31016018881, Put Kruševika bb, 21214 Kaštel Kambelovac; Ankica Kainić, OIB 80409745726, Prominski Put 11, 22300 Knin; Jelena Kalinić, OIB 02401555720, Magistrala Solin 67, 21000 Split; Petar Kalinić, OIB 76156352997, Mosećka 114, 21000 Split; Anamarija Kalinić Radović, OIB 92738597282, Vukovarska 57, 21000 Split; Stipan Kamber, OIB 84681628783, Sesartići 20, 21210 Solin; Đuro Kapoši, OIB 55675650848, Južno predgrađe 51, 31000 Osijek; Željko Karin, OIB 70824276539, Zgon 80, 21210 Solin; Marijana Karin Prnjak, OIB 61576258120, Zgon 80, 21210 Solin; Neda Kasalo, OIB 11081458098, CESTA DR. FRANJE TUĐMANA 409 (ranije: KAŠTEL KAMBELOVAC, CESTA DR. FRANJE TUĐMANA, 109), 21214 Kaštel Kambelovac; Zvonimir Kasalo, OIB 07885551191, CESTA DR. FRANJE TUĐMANA 409 (ranije: KAŠTEL KAMBELOVAC, CESTA DR. FRANJE TUĐMANA, 109), 21214 Kaštel Kambelovac; Suzana Kašić, OIB 59974477956, Ulica 142. Brigade 2, 22320 Drniš; Ivana Katalinić Jerčić, OIB 27192920551, Put Vrila 6, 21310 Omiš; Josip Katušić, OIB 17394409236, Luke Botića 11, 21210 Solin; Ljiljana Kegalj, OIB 44567225674, Istarska 5, 21000 Split; Ante Kekez, OIB 82341180529, Dubrovačka 35, 21000 Split; Ivanko Kekez, OIB 69257203171, Sukoišanska 29, 21000 Split; Petrica Kekez, OIB 01138031201, Dubrovačka 35, 21000 Split; Boško Kevo, OIB 58881798829, Stipe Pensa 5, 21217 Kaštel Štafilić; Antiša Kliškinić, OIB 54591476829, Ulica Petra Krešimira Iv 108, 21210 Solin; Veljko Knezović, OIB 29953576092, Zagrebačka 6, 21311 Stobreč; Stjepan Kokeza, OIB 45375542461, Čopova 8, 21000 Split; Petar Kolega, OIB 41344179016, ZVONIMIROVA 121 (ranije: SOLIN, ANTIŠE VUČIČIĆA, 149), 21210 Solin; Daniela Kovač, OIB 73917202839, Cesta dr. Franje Tuđmana 238a, 21212 Kaštel Sućurac; Željka Kovač, OIB 49269171098, Mažuranićevo šetalište 26, 21000 Split; Ivan Kraljić, OIB 34937918610, Put Balabana 7, 21203 Neorić; Inga Krnjaić, OIB 00968558935, Požeška 6, 21000 Split; Anka Krstić, OIB 50194808421, Odeska 19, 21000 Split; Ivan Kundid, OIB 95397541786, Gradišćanskih Hrvata 1, 21000 Split; Ivana Kundid, OIB 65152954463, Dinarska 11, 21000 Split; Ružica Kundid, OIB 62510013110, Dinarska 11, 21000 Split; Deni Kuvačić, OIB 86909984538, Mažuranićevo Šetalište 10 B, 21000 Split; Anka Landikušić, OIB 18023655586, Gradac 19 A, 21311 Podstrana; Ivan Lasić, OIB 23248459290, Konjsko bb, 21231 Konjsko; Dražen Lazić, OIB 10307450473, Šime Ljubića 9, 21000 Split; Nenad Leskur, OIB 79369933858, Ulica Stjepana Radića 14, 21210 Solin; Ivana Lilić, OIB 24212828078, Put Brodarice 7, 21000 Split; Ivo Lipanović, OIB 56508525212, M. Getaldića 31, 21000 Split; Marko Lojić, OIB 38337274260, Lojići 1, 22320 Drniš; Mile Lovrić, OIB 87317474850, Fra Grge Martića 41, 21000 Split; Ana Lovrinčević, OIB 37389823251, Vrh Visoke 121, 21000 Split; Dejan Lukavac, OIB 85205650926, Ćirići 3, 22320 Tepljuh; Nela Madžar, OIB 92085359240, Poljička 2, 21311 Podstrana; Alenka Malinić, OIB 44061509536, Pujanke 79, 21000 Split; Pavao Marasović, OIB 32681502260, Put Jokića-kalčina 8, 21203 Neorić; Anto Marijan, OIB 32989170521, Ulica Mate Lovraka 2, 10410 Velika Gorica; Cvita Marijanović, OIB 33573858243, Marjanovići Iznad Crkve 11, 22320 Gradac; Dobrinka Marijanović, OIB 03673706981, Put Smokovika 35, 21000 Split; Tomislav Marijanović, OIB 87726686946, Put Smokovika 35, 21000 Split; Jasna Marin, OIB 24544706980, Petra Svačića 99, 22320 Drniš; Marina Marin, OIB 96155411085, Trbounje bb, 22320 Drniš; Željko Marinac, OIB 53959056974, Varaždinska 3, 21000 Split; Božidar Marinković, OIB 12351935621, Dosud 9, 21000 Split; Jakov Mateta, OIB 14390943845, ULICA KORIOLANA ĆIPIKA 10 (ranije: KAŠTEL STARI, ULICA KARIOLANA ČIPIKA, 10), 21217 Kaštel Stari; Ivan Matić, OIB 23355936969, Kopilica 33, 21000 Split; Ružica Matić, OIB 42779808936, Gornji Matići Kod Bunara 1, 22320 Trbounje; Slavko Matić, OIB 28602503915, I. Aljinovića 11, 21311 Žrnovnica; Željko Matić, OIB 66582117749, Ulica Put Kaluna 18, 22320 Drniš; Marija Matković, OIB 79153132638, Šižgorićeva 20, 21000 Split; Ivan Melvan, OIB 80843491669, Luke Botića 7, 21217 Kaštel Novi; Nikola Midenjak, OIB 88248589366, Ulica 142. Brigade 16, 22320 Siverić; Pere Mihanović, OIB 49545684243, Radičinka 12, 21311 Žrnovnica; Ana Mikulić, OIB 54712970747, Čavoglave bb, 22320 Drniš; Mate Mikulić, OIB 87811623322, Pauk 11, 22320 Čavoglave; Ivan Milaković, OIB 91056811857, Strmoševica 3, 21222 Marina; Ivan Milanović, OIB 75286000064, Terzićeva 17, 21000 Split; Zorka Miletić, OIB 48042737399, Jajići 30, 21210 Solin; Milan Miljuš, OIB 35675614034, Kranjčevićeva 35, 21000 Split; Đorđe Mirčetić, OIB 27370139872, Pokvasica 2, 22320 Miočić; Tonči Mišković, OIB 74628173475, Jelsa 667, 21465 Jelsa; Ana Moro, OIB 64571848035, Vukovarska 80, 21000 Split; Slavko Moro, OIB 30868427553, Muklače 23, 21203 Crivac; Tomi Moscatello, OIB 28508820612, Ploča 17, Dol, 21460 Stari Grad; Marija Munitić, OIB 68535764041, Mažuranićevo šetalište 48, 21000 Split; Ljubomir Muslim, OIB 17589644925, Imotska 60, 21000 Split; Mijo Nožina, OIB 79046275268, PUT NOŽINA - MALJKOVIĆA 11 (ranije: PRGOMET, PRGOMET, 0), 21201 Prgomet; Jurica Oman, OIB 78517901315, Ive Tijardovića 10, 21000 Split; Mirko Oman, OIB 68766264149, Tijardovićeva 10, 21000 Split; Janja Orošnjak, OIB 49619386391, Gorice 2, 21212 Kaštel Sućurac; Mila Palada, OIB 10163841708, Odeska 4, 21000 Split; Ivan Pandža, OIB 63327603131, ULICA KORIOLANA ĆIPIKA 7 (ranije: KAŠTEL STARI, ULICA KARIOLANA ČIPIKA, 9), 21217 Kaštel Stari; Asija Papić, OIB 36844611036, Dr. Ante Starčevića 55, 21220 Trogir; Mijo Papić, OIB 90436045680, Getaldićeva 5, 21000 Split; Tereza Papić, OIB 79546057657, M. Getaldićeva 5, 21000 Split; Rajko Parać, OIB 14695878450, Paraći 3, 22320 Ružić; Tatjana Parać, OIB 45662446398, Vrlička 43, 21000 Split; Đurđica Parat, OIB 21781090554, Boksitno naselje 19, 22320 Drniš; Ivan Pastuović, OIB 39126309445, Pastuovića 3, 22320 Ružić; Jurica Pavela, OIB 06763759506, Poljana Kneza Trpimira 6, 21000 Split; Roki Pavičić, OIB 01089958101, Drugi Donji Dvori 6, 21460 Stari Grad; Ivan Pažanin, OIB 47030103613, Biokovska 6, 21000 Split; Luka Peko, OIB 89771272445, Terzićeva 5, 21000 Split; Neda Penga, OIB 76197116887, Sv.lovre 23, 21311 Stobreč; Ante Perko, OIB 58528189918, Don Petra Peroša 5, 21210 Mravince; Ivana Perko, OIB 72532024891, Don Petra Peroša 5, 21210 Mravince; Gordana Perković, OIB 48186805492, Vukovarska 43, 21000 Split; Marica Perković, OIB 69926366099, Perkovići 15, 22320 Kljake; Nediljko Perković, OIB 66481146396, Vukovarska 43, 21000 Split; Nila Peroš, OIB 48544328267, Terzićeva 3, 21000 Split; Dragica Peša, OIB 47913512214, Jeretova 7, 21000 Split; Iris Peša, OIB 06010961010, Rikarda Katalinića Jeretova 7, 21000 Split; Nikša Petrić, OIB 98862228387, Kod Sv. Stjepana 23, 21460 Stari Grad; Matko Pezo, OIB 51619560640, Hercegovačka 30, 21000 Split; Zlatko Piperković, OIB 91173398058, Dinka Šimunovića 17, 21000 Split; Joško Pivac, OIB 34978148355, Varaždinska 43, 21000 Split; Luka Pjevac, OIB 52683808409, Omiška 18, 21000 Split; Anka Plazonja, OIB 92736733656, Uskočka 7, 21000 Split; Robert Plazonja, OIB 75774016292, Uskočka 7, 21000 Split; Gordan Poparić, OIB 98826275620, ULICA GRGURA NINSKOG 29 A (ranije: KAŠTEL NOVI, ŽRTAVA RATA, 29 A), 21217 Kaštel Novi; Ante Popović, OIB 03185976635, J. Palmotića 2, 21000 Split; Milanka Pranić, OIB 03263396290, Mosećka Ulica 4, 22320 Drniš; Miroslav Primorac, OIB 42998076332, I. Paštrića Poljičanina 19, 21311 Podstrana; Iva Punda, OIB 03796593117, Bistrička 29, 21204 Kotlenice; Drago Radić, OIB 29691845355, Na rudini 3, 20207 Čibača; Mladen Radmilović, OIB 32330076899, Gorička 4, 21000 Split; Petar Radonić, OIB 09324740808, Jelsa 98, 21465 Jelsa; Jagoda Radošević, OIB 26353444269, Vrh Lučca 35, 21000 Split; Ante Rajčić, OIB 16954022739, Velebitska 97, 21000 Split; Marko Ralica, OIB 43858024645, Benkovačka 3, 21000 Split; Ivan Raos, OIB 51516687457, MANDIĆEVA 66 (ranije: STOBREČ, MANDIĆEVA, 66), 21000 Split; Zdenka Razlog, OIB 03030085275, Kod Pošte 33, 22320 Siverić; Mila Rebić, OIB 40304138585, Marka M. 20A, 21210 Mravince; Marija Reljanović, OIB 34147480025, Otavice 30, 22320 Otavice; Mara Režić, OIB 03502691709, Kliški Put 48, 21210 Solin; Marija Rizvan, OIB 81852427870, Bilice 12, 21000 Split; Anđelko Rogulj, OIB 86920054956, Gomile 38, 21217 Kaštel Stari; Berislava Roša, OIB 03031267329, Zvonimirova 29 B, 22300 Knin; Sofija Ruić, OIB 32252086462, Getaldićeva 19, 21000 Split; Ana Runjić, OIB 01784422133, Hrvatskih vitezova 46, 21000 Split; Gordan Ruščić, OIB 53119078542, Putaljski put bb, 21212 Kaštel Sućurac; Sanja Ružić, OIB 04871127862, Šižgorićeva 7, 21000 Split; Svjetlana Samac, OIB 00231948560, Samci 14, 22320 Brištane; Miljenko Samardžić, OIB 48154982931, Šižegorićeva 20, 21000 Split; Dinka Sanseović, OIB 27313861620, KUNIČIĆA DVOR 4 (ranije: DOL, DOL, 0), Dol; Ante Sarić, OIB 37671686952, Neorić bb, 21203 Neorić; Ivan Sarić, OIB 25772566590, DONJA MALA-CENTAR 47 (ranije: NEORIĆ, NEORIĆ, 0), 21203 Neorić; Marija Sedlar, OIB 77476367069, Ostravska 1, 21000 Split; Ljubica Sekelez, OIB 37811046307, Mitnička 1, 21000 Split; Kristina Serdarević, OIB 96208368856, Put Jokića-kalčina 8, 21203 Neorić; Aleksandra Sever-Muhar, OIB 46981853030, Karamanova 7, 21000 Split; Boško Sikavica, OIB 62904573776, Kričke bb, 22320 Ružić; Snježana Sikavica, OIB 04571043319, Domovinskog rata 12, 21210 Solin; Dragan Simić, OIB 11440453978, Sarajevska 76, 21000 Split; Tanja Sinovčić, OIB 15724160128, Trondheimska 10, 21000 Split; Ljiljana Sirić, OIB 13682411690, Put Vele Meje 10, 21212 Kaštel Sućurac; Dijana Skelin, OIB 67771387421, Vručine II 12, 21217 Kaštel Novi; Kata Sočo, OIB 12244754061, CENTAR - DUBRAVA 21 (ranije: NEORIĆ, NEORIĆ, 0), 21203 Neorić; Marija Stančić, OIB 24488999707, Petra Krešimira IV 10, 21460 Stari Grad; Đani Stanić, OIB 01952579328, Matoševa Ulica 131, 21210 Solin; Danica Stipović, OIB 14428054555, Put Dragočeva 54, 21212 Kaštel Sućurac; Milorad Stojsavljević, OIB 70694448376, Šimićeva 58, 21000 Split; Petar Strinić, OIB 82064030568, Pazdigradska 16, 21000 Split; Luca Strunje, OIB 39917579317, Kralja Tomislava 18, 22300 Knin; Slavka Svalina, OIB 20916812996, Crivac bb, 21203 Crivac; Marijan Šamija, OIB 81559542363, Trstenik 2, 21000 Split; Marinka Šamija, OIB 26187211202, Vrgoračka 8, 22300 Knin; Katica Šeparović, OIB 89096228977, Kupreška 92, 21000 Split; Nenad Ševo, OIB 88234857624, Triljska 1, 21000 Split; Krasna Šiklić, OIB 53374014167, Hercegovačka 88, 21000 Split; Mili Šimig, OIB 94704411458, Šibenska 27, 21000 Split; Vesna Škare, OIB 71821692373, Ruđera Boškovića 12, 21000 Split; Ljubica Škopljanac, OIB 09408788504, TIKVARIN 14 (ranije: KAŠTEL KAMBELOVAC, TIKVARIN, 8), 21214 Kaštel Kambelovac; Milica Špar, OIB 07038339077, Mašogradska Ulica 16, 21212 Kaštel Sućurac; Eleana Šubat, OIB 38900880602, Mosorska 26, 21311 Podstrana; Ivan Šuljug, OIB 45192577645, Ivaniševićeva 45, 21000 Split; Vesna Šunjić, OIB 05247958818, Šimićeva 14, 21000 Split; Ljubica Tarle, OIB 28166909018, Tarle 12, 22320 Velušić; Nada Teklić, OIB 80645998554, Zgon 80, 21210 Solin; Lada Terzić, OIB 31496851195, Puntarska 5, 21000 Split; Ivan Tomić, OIB 55633242961, Tomići 1, 22320 Siverić; Ivan Topić, OIB 63353072185, Vrlička 21, 21000 Split; Jelica Topić, OIB 84009834780, Mosećka 50A, 21000 Split; Tvrtko Topić, OIB 15832739048, Ulica 142. Brigade 37 A, 22320 Siverić; Anđelka Torlak, OIB 94366468246, Radunica 29, 21000 Split; Ivan Torlak, OIB 36758209001, Radunica 29, 21000 Split; Marko Torlak, OIB 25141930670, Radmilovića 20, 21000 Split; Damir Tot, OIB 97869422869, Šimićeva 12, 21000 Split; Anka Treskavica, OIB 89998355619, Dubrovačka 35, 21000 Split; Anka Tukić, OIB 95095320611, Šime Ljubića 13, 21000 Split; Nediljko Ugrin, OIB 61713318858, Sv. Ivana 33, 21311 Donje Sitno; Marinko Uvodić, OIB 86857726322, Zgon 32, 21210 Solin; Nedjeljka Uvodić, OIB 30483848227, Vinkovačka 51, 21000 Split; Marko Validžić, OIB 09167064985, Validžići 4, 22320 Ružić; Ivanka Varnica, OIB 95864491355, Imotska 69, 21000 Split; Milica Varvodić, OIB 73723486062, Kozjačka 24, 21210 Solin; Kristina Velić, OIB 77384310693, Papandopulova 11, 21000 Split; Ljiljana Vesković, OIB 43910221929, Fausta Vrančića 8, 21000 Split; Milka Veštić, OIB 06357620254, Čavale 11, 22323 Sedramić; Ante Vidan, OIB 08079634276, Gundulićeva 44, 21000 Split; Marko Vidović, OIB 01091360979, Ružić bb, 22320 Gradac; Matko Vidović, OIB 91655777185, Gradac bb, 22320 Gradac; Nevenka Vidović, OIB 50708267696, Pastuovići 4, 22320 Gradac; Ankica Vilibić, OIB 41935131740, Marina Getaldića 33, 21000 Split; Anđelko Vilić, OIB 46303939151, RADOBILJSKA CESTA 41 (ranije: KREŠEVO, KREŠEVO, 24), 21250 Kreševo; Normela Visković, OIB 93848978885, Jelsa 1005, 21465 Jelsa; Tonči Visković, OIB 57207922181, Jelsa 1005, 21465 Jelsa; Marica Vlaić, OIB 45120406456, Ulica Nikole Tesle 16, 22320 Drniš; Dubravka Vlainić, OIB 89412859402, Jelsa 357, 21465 Jelsa; Ivo Vodanović, OIB 61288856543, Pavičića dvori 11, 21460 Stari Grad; Josip Vogleš, OIB 78979895187, CESTA DR. FRANJE TUĐMANA 550 (ranije: KAŠTEL KAMBELOVAC, CESTA DR. FRANJE TUĐMANA, 80), 21214 Kaštel Kambelovac; Vinko Vranković, OIB 28469423878, JELSA 129 (ranije: JELSA, JELSA, 0), 21465 Jelsa; Ivan Vrdoljak, OIB 58654492314, DONJA MALA-CENTAR 31 (ranije: NEORIĆ, NEORIĆ, 0), 21203 Neorić; Mirjana Vrdoljak, OIB 00849791179, Put Kule 12, 21210 Solin; Marija Vrgoč, Velebitska 34, 21000 Split; Bože Vuco, OIB 57170132138, Starčevićeva 10, 21212 Kaštel Sućurac; Mirjana Vučković, OIB 77198987590, Ruđera Boškovića 23, 21000 Split; Višnja Vučković, OIB 65331626489, Put Smokovika 26, 21000 Split; Ivan Vugdelija, OIB 84315022246, Don Frane Bulića 38, 21217 Kaštel Novi; Dubravka Vukas, OIB 08519715626, Markov Put 8, 21000 Split; Anđelka Vukičević, OIB 72508288201, Badanj bb, 22320 Drniš; Zora Vuković, OIB 33099880685, Plitvička 1A, 21000 Split; Ivan Vukušić, OIB 52615536531, Dobrilina 6, 21000 Split; Jadran Vukušić, OIB 16315354223, Put Sv. Klementa 19, 21311 Gornje Sitno; Nevenka Vukušić, OIB 24889115799, Cerje 2, 22320 Mirlović Polje; Vjera Vukušić, OIB 63442370123, Kralja Petra Krešimira IV 8, 22320 Drniš; Zvonimir Vukušić, OIB 28097018986, Vinodolska 10, 21000 Split; Nevenka Vuleta, OIB 13567782306, Markov put 33, 21311 Stobreč; Vinka Zekić, OIB 91815577545, Mostarska 7, 21000 Split; Dinko Zenčić, OIB 65189931544, Račić bb, 21465 Jelsa; Borislav Zokić, OIB 51253879731, Fra Bone Razmilovića 1, 21000 Split; Dolina Zokić, OIB 75688399939, Pojišanska 18, 21000 Split; Margita Zokić, OIB 85982645988, Fra Bone Razmilovića 1, 21000 Split; Luca Zolota, OIB 57479376750, Gospin Put 38, 21212 Kaštel Sućurac; Milan Žarković, Parčić bb, 22320 Siverić; Nevenka Živko, OIB 40723467363, M. Čačića 3, 22300 Knin; Davorka Živković, OIB 80590033491, Živkovići 12, 22320 Badanj; Ivica Živković, OIB 18562262384, Badanj bb, 22320 Badanj; Ivo Živković, OIB 81034283040, Put Kule 27, 21210 Solin; Siniša Ivančić, OIB 26067778479, Lovački Put 13, 21000 Split; Iva Jelić, OIB 44484653228, Benkovačka 3, 21000 Split; Marko Kavelj, OIB 02369489649, Alojzija Stepinca 11, 21000 Split; Ivan Koljanin, OIB 21918343692, Kupreška 82, 21000 Split; Željko Kovač, OIB 11925765994, Dravska 4, 31000 Osijek; Zvonko Kruneš, OIB 55906727777, Ulica Slobode 36, 21000 Split; Nikola Lacmanović, OIB 50670282682, Sukoišanska 19, 21000 Split; Vesna Lepetić, OIB 84143512273, Tršćanska 12, 21000 Split; Jelica Ljubica, OIB 08611982578, Velebitska 105, 21000 Split; Darko Lulić, OIB 19997474853, Vežarovice 18, 21214 Kaštel Lukšić; Vesna Lulić, OIB 31024530599, Vežarovice 18, 21214 Kaštel Lukšić; Marija Mamić, OIB 82920304679, Kroz Meterize 26, 22000 Šibenik; Radojka Marijanović, OIB 75956845709, Marijanovići Iznad Crkve 10, 22320 Gradac; Meri Cabadaj, OIB 90828303800, Trg Bana Josipa Jelačića 10, 31000 Osijek; Mate Markotić, OIB 40858158040, Put Starog Sela 23, 21311 Podstrana; Ante Marović, OIB 68871210232, Lička 3, 21000 Split; Ivan Marušić, OIB 38554028146, Poljičkih Knezova 87, 21311 Podstrana; Iva Melvan, OIB 03677154609, Doverska 31, 21000 Split; Goran Merkel, OIB 20105696184, Mutvoranska Ulica 3, 52100 Pula; Ivan Mornar, OIB 99253273877, Miroslava Krleže 24, 21000 Split; Miodrag Munjiza, OIB 45836749093, Put Miluša 7, 21311 Stobreč; Ante Nožina, OIB 63957170679, Put Nožina-maljkovića 5, 21201 Prgomet; Anica Pandža, OIB 13489275071, Hercegovačka 46, 21000 Split; Nikica Pavlović, OIB 49276013054, Gornji Kono 37, 20000 Dubrovnik; Silvana Perić, OIB 13586987904, Table 31, 21000 Split; Nediljka Perišić, OIB 60970664434, Ruđera Boškovića 8a, 21204 Dugopolje; Elvira Dračevac, OIB 02336991708, Lumbarda 678, 20260 Lumbarda; Mara Dobrota, OIB 21943772484, Trondheimska 9, 21000 Split; Neda-lidia Buljević, OIB 14338735105, Put Crkve 8, 22320 Gradac; Ivan Bugarin, OIB 77317760491, Grab 114, 21238 Grab; Maja Bučić, OIB 03739843191, Ruđera Boškovića 11, 21000 Split; Mira Božić, OIB 22986331166, Bilice Ii 38, 21000 Split; Sandra Borić, OIB 36571760060, Mosećka 56, 21000 Split; Marija Davidović, OIB 45482063767, Gašpini 88, 21210 Solin; Petar Adjanski, OIB 59639817186, Osječka Ulica 1, 21214 Kaštel Gomilica; Ana Čatlak, OIB 78110711892, Put Sv. Ante Padovanskog 14, 21214 Kaštel Kambelovac; Marinko Buškulić, OIB 08200114705, Ivana Gundulića 13, 21000 Split; Marinko Galić, OIB 96762020666, Kamenita 99, 21000 Split; Luca Gabela, OIB 68629820074, Kneza Lj. Posavskog 7, 21000 Split; Tomislav Frankić, OIB 69745327532, Grljevačka 41, 21311 Podstrana; Elias Erceg, OIB 27105475264, Vrbanj 132, 21460 Vrbanj; Jakov Elez, OIB 36735285579, Donje Ogorje 0, 21206 Donje Ogorje; Sretan Bajalo, OIB 77606115521, Poljana Kneza Trpimira 4, 21000 Split; Mario Tomić, OIB 12822553870, Ulica Svetega Križica 26, 21450 Hvar; Ranko Vuleta, OIB 75885216649, Sv. Ivana 20, 21311 Donje Sitno; Zlatko Balić, OIB 07556207031, K. Višeslava 1, 21204 Dugopolje; Boško Barać, OIB 00526661882, Bajagić 13a, 21238 Bajagić; Milan Vukić, OIB 34302227455, Doverska 5, 21000 Split; Mara Vukorepa, OIB 56814423724, Zgon 30, 21210 Solin; Bare Vujina, OIB 23922325811, Vujinova 4, 21217 Kaštel Štafilić; Milenko Bašić, OIB 71120573278, Sv.nikole 46, 21207 Podgrađe; Diana Blažević, OIB 12578026353, Mejaši I 3b, 21000 Split; Jozo Bogić, OIB 35027187093, Put Blata 132, 21217 Kaštel Stari; Stjepko Bojanić, OIB 25751926536, Duvanjska 7, 21000 Split; Miroslav Trečić, OIB 50880474980, Ulica Domovinskog Rata 1c, 21210 Solin; Neda Tukić, OIB 70924511514, Trondheimska 10, 21000 Split; Vinka Ukić, OIB 42081497162, Dinka Šimunovića 5, 22300 Knin; Mira Velić, OIB 31812224044, Bernarda Vukasa 32, 21000 Split; Ivan Vrdoljak, OIB 58654492314, Donja Mala-centar 31, 21203 Neorić; Iva Vrdoljak, OIB 63554079953, Kukuljevićeva 19, 21000 Split; Dražen Todorović, OIB 98584327843, Hercegovačka 70, 21000 Split; Dubravka Stojanovska, OIB 87171204134, Put Plokita 75, 21000 Split; Josip Strniša, OIB 95889329970, Ivana Gundulića 9, 22300 Knin; Ivica Sviličić, OIB 30978785630, Kneza Mutimira 3, 21000 Split; Ana Rogošić, OIB 63013573312, Komjate 0, 21214 Kaštel Lukšić; Ivica Stipinović, OIB 04756380103, Sukoišanska 25, 21000 Split; Darko Topić, OIB 09297890199, Put Sv. Ižidora 92, 21000 Split; Marija Trečić, OIB 54951995215, Ulica Domovinskog Rata 1c, 21210 Solin; Milica Zorić, OIB 00140332153, Pujanke 53, 21000 Split; Ivo Rajčić, OIB 52467354389, Radunićeva 19, 21217 Kaštel Novi; Ivan Radoš, OIB 36063141303, Drniški Put 9, 21000 Kamen; Željka Vučemilović-šimunović, OIB 19390672750, Alkarska 26, 21000 Split; Slaven Tukić, OIB 33403885817, Šime Ljubića 13, 21000 Split; Bartul Barišić, OIB 12686040110, Stjepana Radića 11, 20207 Cavtat; Tajana Domazet, OIB 31101575725, Mosećka 50a, 21000 Split; Velinka Runjić, OIB 16188516711, Marina Getaldića 17, 21000 Split; Niko Dujić, OIB 75216071342, Don Petra Peroša 107, 21210 Mravince; Teo Mandić, OIB 13212109596, Krešimirova 26, 21210 Vranjic; Mevlida Armanda, OIB 52353697771, Vranjički Put 18, 21000 Split; Renata Kalčić, OIB 57885132100, Brajšina 26, 51000 Rijeka; Juraj Lešković, OIB 69602776663, Matenci 142, 49240 Matenci; VRGORKA-VINARIJA dioničko društvo za proizvodnju pića, poljoprivredu i trgovinu, OIB 68329484134, Fra Ivana Rožića 35, 21276 Vrgorac; Milivoj Vidas, OIB 56342789123, Starčevićeva 26, 21000 Split; BURA l d.o.o. za trgovinu i usluge - u stečaju, OIB 79000721319, Koturaška 51, Zagreb; AUTO CENTAR LOZIĆ d.o.o. trgovina vozilima u stečaju, OIB 30382973961, Županijska 21, 31000 Osijek; NET MEDIA SISTEMI d.o.o. za informatički inženjering, OIB 03380490457, Kvaternikova 12, 21000 Split; BASLER OSIGURANJE ZAGREB dioničko društvo za osiguranje, OIB 59706054982, Radnička cesta 37/b, Zagreb; NASTAVNI ZAVOD ZA JAVNO ZDRAVSTVO SPLITSKO-DALMATINSKE ŽUPANIJE, OIB 54948902275, Vukovarska Ulica 46, 21000 Split; Joško Pavlov, OIB 35141086138, Primorska Ulica 54, 21214 Kaštel Gomilica; Tina Trajković, OIB 65331410683, Doverska 11, 21000 Split; Nada Dujmić, OIB 98309510309, Aljinovića 95, 21311 Žrnovnica; Nada Baković, OIB 16994220173, Kroz Selo 6, 22321 Parčić; Marija Duvančić, OIB 22739898593, Duvančići 40, 22320 Razvođe; Mira Čipčić, OIB 42566477345, Sv.jeronima 29, 21204 Dugopolje</derivirana_varijabla>
  </DomainObject.Predmet.StrankaFormatedWithAdressOIB>
  <DomainObject.Predmet.StrankaWithAdress>
    <izvorni_sadrzaj>REPUBLIKA HRVATSKA ,LUKA dioničko društvo Kopilica 47 B,Split,RAD, d.o.o. za vodoopskrbu i ostale komunalne djelatnosti Ul.Stjepana Radića 69,Drniš,HEP-Operator distribucijskog sustava d.o.o. za distribuciju i opskrbu električne energije ELEKTRA ŠIBENI Ulica grada Vukovara 37,10000 Zagreb,Mara Jukić Čavoglave bb,22322 Ružić,Ivica Bašić Vukovarska 170,21000 Split,GASTRO GRUPA d.o.o. za trgovinu i usluge Grada Vukovara 271,10000 Zagreb,AUTO HRVATSKA dioničko društvo Dubrovačka Ulica 1,Split,JADRANSKO OSIGURANJE d.d. Listopadska 2,10000 Zagreb,CITY EX d.o.o. za prijenos poslovne dokumentacije Donje Svetice 40,10 000 Zagreb,Hrvatski Telekom d.d. Savska cesta 32,10000 Zagreb,CODEX SORTIUM društvo s ograničenom odgovornošću za pružanje kompleksnih konzalting usluga Ivana Šibla 9,10000 Zagreb,SUNCE osiguranje d.d. Trnjanska cesta 108,10000 Zagreb,HRVATSKA IZVJEŠTAJNA NOVINSKA AGENCIJA Marulićev trg 16,10000 Zagreb,ČISTOĆA d.o.o. za komunalnu djelatnost, održavanje čistoće i odlaganje komunalnog otpada Put od Republike 14,Dubrovnik,TEXT-PAPIR d.o.o. za trgovinu i usluge Stinice 12,Split,SLOBODNA DALMACIJA izdavačka i tiskarska djelatnost, dioničko društvo Ulica Hrvatske Mornarice 4,Split,ČISTOĆA društvo s ograničenom odgovornošću za obavljanje komunalnih djelatnosti održavanja čistoće i odlaganja komunaln Put Plokita 81,Split,OPĆINA JELSA Jedinstveni upravni odjel Riba bb,21465 Jelsa,AUTOKUĆA BOSNIĆ d.o.o. za trgovinu, servis i remont Rakite 27,Žrnovnica,TISKARA MALENICA d.o.o. 113. Šibenske brigade HV-a 193,Šibenik,Ivan Marijan Strossmayerovo šetalište bb,21465 JELSA, Otok Hvar,HEP-Operator distribucijskog sustava d.o.o. za distribuciju i opskrbu električne energije Ulica grada Vukovara 37,10000 Zagreb,Rikard Pavlović Gundulićeva 26,21000 Split,LUČKA UPRAVA SPLIT Gat Sv. Duje 1,Split,TINA ALATI društvo s ograničenom odgovorošću za trgovinu i usluge Trg Francuske Repub. 14,10000 Zagreb,PLOVPUT trgovačko društvo s ograničenom odgovornošću za održavanje pomorskih plovnih putova i radijske službe Obala Lazareta 1,Split,Regionalna veletržnica Benkovac dioničko društvo za trgovinu i usluge "u stečaju" Benkovačke bojne 17,Benkovac,MESSER CROATIA PLIN Poduzeće za proizvodnju i prodaju tehničkih plinova d.o.o. Industrijska 1,Zaprešić,ZAVOD ZA JAVNO ZDRAVSTVO DR. ANDRIJA ŠTAMPAR Mirogojska Cesta 16,10000 Zagreb,Zagrebačka burza d.d. Ivana Lučića 2a/22,10000 Zagreb,METRONET TELEKOMUNIKACIJE d.d. za telekomunikacijske usluge Ulica Grada Vukovara 269/d,10000 Zagreb,RELAX, d.o.o. za proizvodnju i trgovinu Tijardovićeva 4/II,Split,MINISTARSTVO GOSPODARSTVA, RAVNETELJSTVO ZA ROBNE ZALIHE Ul.Grada Vukovara 78/VI,10000 Zagreb,PUĆO d.o.o. za trgovinu, ugostiteljstvo i cestovni prijevoz Puće 2,Ružić,ITEM, d.o.o. informatičke usluge Put Supavla 39,Split,ŠKARE TRADE, d.o.o. za trgovinu i ugostiteljstvo Sarajevska Ulica 64,Split,CROATIA osiguranje d.d. FILIJALA SPLIT Miramarska 22,10000 Zagreb,MIRJANA BARIĆ D.Farlatija 92,23000 Zadar,SREDIŠNJE KLIRINŠKO DEPOZITARNO DRUŠTVO, dioničko društvo Heinzelova 62/a,10000 Zagreb,MILENKO BUŠLJETA P. Bonifacije 30,23000 Zadar,MILICA UGARKOVIĆ 23000 Zadar,FABIJAN PERONJA Banski dolac bb,21465 Jelsa,Agencija za upravljanje državnom imovinom Ivana Lučića 6,10000 Zagreb,COMENG, društvo s ograničenom odgovornošću za informatički inženjering A. Starčevića 11,Solin,AMEROPA AG Rebgasse 108,BINNINGEN,GRAFOPLEX, društvo s ograničenom odgovornošću, za trgovinu i usluge Hektorovićeva 47,Split,HP - Hrvatska pošta d.d. Jurišićeva 13,10000 Zagreb,Financijska agencija Vrtni put 3,10000 Zagreb,NIKOLA LACMANOVIĆ Sukoišanska 19,21000 Split,HEP-Operator distribucijskog sustava d.o.o. za distribuciju i opskrbu električne energije Ulica grada Vukovara 37,10000 Zagreb,VODOVOD I KANALIZACIJA, društvo s ograničenom odgovornošću za vodoopskrbu, odvodnju i pročišćavanje otpadnih voda Biokovska 3,Split,JELKOM, društvo s ograničenom odgovornošću za komunalnu djelatnost Vrboska,DALMACIJAVINO d.d. za proizvodnju i promet alkoholnih i bezalkoholnih pića "u stečaju" Obala kneza Domagoja 15,Split,EUROLEASING d.o.o. Remetinečka cesta 98,10000 Zagreb,Rino Barbić, odvjetnik Vrsina 0,21465 Jelsa,HVARSKI VODOVOD d.o.o. Radičina 0,21465 Jelsa,IVAN MILAT Ulica br. 7,20271 BLATO NA KORČULI,DIONOVA - DIONA d.o.o. Donje Svetice 127,10000 Zagreb,TEHNOPLAST d.o.o. za građevinarstvo, trgovinu, ugostiteljstvo, turizam i uslužne djelatnosti Ulica Slobode 5,21000 Split,VIPnet, društvo s ograničenom odgovornošću za usluge javnih telekomunikacija Vrtni put 1,10000 Zagreb,BILIĆ-ERIĆ d.o.o. za privatnu zaštitu Ljudevita Posavskog 3, Trgovački centar Millennijum,Sesvete,DALMACIJAVINO - ZAGREB društvo sograničenom odgovornošću za trgovinu, ugostiteljstvo i prijevoz Gajeva 26,10000 Zagreb,GRAD DRNIŠ Trg kralja Tomislava 1,22320 Drniš,Vetropack Straža tvornica stakla d.d. Hum na Sutli Hum na Sutli, Hum na Sutli 203,Hum Na Sutli,CAPRICORNO, društvo s ograničenom odgovornošću za trgovinu Hercegovačka 57/A,Split,PELJEŠKI VRHOVI, POLJOPRIVREDNA ZADRUGA Janjina 68,Janjina,Toma Šurjak Sansovića dvori 29,21465 JELSA, DOL,Jakov Peronja Jelsa 0,21465 Jelsa,TIGAR d.o.o. za usluge Put Supavla 1,Split,POREZNA UPRAVA Područni ured Split Trg dr. Franje Tuđmana 4,21000 Split,BURA I TRAMUNTANA d.o.o. za trgovinu i usluge Don Frane Bulića 205,Solin,TRAST međunarodno otpremništvo, dioničko društvo  Gat Sv.Duje 4,Split,CHROMOS AGRO dioničko društvo proizvodnja sredstava za zaštitu bilja Radnička cesta 173/n,10000 Zagreb,VODOVOD I KANALIZACIJA, društvo s ograničenom odgovornošću za vodoopskrbu, odvodnju i pročišćavanje otpadnih voda Biokovska 3,Split,AUTOTRANS d. o. o. za javni prijevoz putnika u cestovonom prometu, trgovinu, usluge i turistička agencija Trg Žabica 1,Rijeka,BRTVILA BREZIĆ d.o.o. za proizvodnju brtvila, trgovinu i zastupanje Starotrnjanska 46/A,10000 Zagreb,IREKS AROMA društvo s ograničenom odgovornošću Radnička Cesta 37,10000 Zagreb,Marin Mileteta, odvjetnik Gorjanska 26,10000 Zagreb,HEP - Opskrba d.o.o. za opskrbu potrošača električnom, toplinskom energijom i plinom Ulica grada Vukovara 37,10000 Zagreb,ING-ATEST d.o.o. za trgovinu i usluge Hrvatske mornarice 1/a,Split,Hrvatske vode, pravna osoba za upravljanje vodama Grada Vukovara 220,10000 Zagreb,BASLER OSIGURANJE ZAGREB dioničko društvo za osiguranje Radnička cesta 37/b,10000 Zagreb,NARODNI TRGOVAČKI LANAC d.o.o. za trgovinu i usluge Soblinec, Soblinečka 55,Sesvete,MANTIS, d.o.o. za trgovinu i usluge Varaždinska 51,Split,Vinko Paina Malo selo,21460 Stari Grad,TRANSADRIA, međunarodna špedicija d. d. u stečaju Riva Boduli 1,Rijeka,Hrvatska radiotelevizija Prisavlje 3,10000 Zagreb,BRODOMERKUR trgovina i usluge, dioničko društvo Poljička Cesta 35,Split,ZAGREBAČKI HOLDING, društvo s ograničenom odgovornošću za javni prijevoz, opskrbu vodom, održavanje čistoće, putnička a Ulica grada Vukovara 41,10000 Zagreb,NASTAVNI ZAVOD ZA JAVNO ZDRAVSTVO SPLITSKO-DALMATINSKE ŽUPANIJE Vukovarska Ulica 46,Split,BRODOSPLIT-BRODOGRADILIŠTE društvo s ograničenom odgovornošću Put Supavla 21,Split,COPAN ZAGREB društvo s ograničenom odgovornošću za trgovinu i zastupanje Selnica Šćitarjevska 25,10410 Velika Gorica,DUHAN društvo s ograničenom odgovornošću Vukovarska 30,Dubrovnik,Ivica Maleš vl. autoservis "UNO" Put Blata bb,21216 Kaštel Stari,Teo Palaversić Mala Banda 166,21465 Jelsa,HRVATSKA POŠTANSKA BANKA, dioničko društvo Jurišićeva 4,10000 Zagreb,OTIS DIZALA, društvo s ograničenom odgovornošću za proizvodnju, montažu, remont i održavanje dizala Prilaz Vladislava Brajkovića 15,10000 Zagreb,Fabijan Roić Domobranska 26,21460 Stari Grad,Ivo Družević Družević Dvor 20,21460 Stari Grad, Dol,Ivo Roić Zbora Narodne garde 2,21460 Stari Grad,Josip Kovačević M.Ivanića 26,21460 Stari Grad,Tedi-Tadija Maroević Out Rudine 4,21460 Stari Grad,Jakica Lupi Vrbanj 0,21462 Vrbanj,Joza Bratanić Vrbanj 0,21462 Vrbanj,Antun Pavičić Pavičića dvor 13,21460 Stari Grad, Dol,Juraj Pavičić Ceratorij 0,21462 Vrbanj,Cvjetko Matković Matije Ivanića 0,21460 Stari Grad,Katica Kovačević Dol 0,21460 Dol,Nikša Dužević Dol 0,21460 Dol,Milovan Kombura F. Vrančića 13,21000 Split,Jelisava Pavičić Vrbanj 0,21462 Vrbanj,Matko Carić Dol 0,21460 Dol,Marinko Dužević Dol  0,21460 Stari Grad, Dol,Margarita Radonić Dol 0,21460 Dol,Dinko Pavičić Tribunol Žrtava Rata  2,21460 Stari Grad,Tonči Šurjak Stari Grad 0,21460 Stari Grad,Duško Pavičić Ivelja Bassina 0,21462 Vrbanj,Pero Dulčić Sušak Malo Selo 63,21460 Stari Grad,Ivan Tadić Vagonj 32,21460 Stari Grad,Ivica Pavičić Vrbanj 0,21462 Vrbanj,Mihovil-Mile Pavičić Vrbanj 0,21462 Vrbanj,Tomi Moscatello Dol,21460 Dol,Nikola Vodanović Vrbanj 0,21462 Vrbanj,Margarita Marica Stančić Kod Sv. Petra 0,21460 Stari Grad,Vjekoslav Radonić Dol 0,21460 Dol,Marinko Sanseović Dol 0,21460 Dol,Tadija Moškatelo B.Kašića 9,21460 Stari Grad,Damir Petrić Stari Grad 0,21460 Stari Grad,Louis Petrić Srinjo kola 2,21460 Stari Grad,Ivica Ljubić Stari Grad 0,21460 Stari Grad,Vinko Lupi Sv. Magdalene 7,21460 Stari Grad,Ivan Tadić Šilo Stari Grad 0,21460 Stari Grad,Ivan Tadić Stari Grad 0,21460 Stari Grad,Vinko Maroević Stari Grad,21460 Stari Grad,Ivan Buratović Vrbanj 13,21462 Vrbanj,Mijo Mili Pavičić Vrbanj 0,21460 Vrbanj,Marija Vodanović Stari Grad 0,21460 Stari Grad,Jakov Fredotović Vrbanj 297,21462 Vrbanj,Miljenko Srhoj Krešimirova 5,21460 Stari Grad,Nikola Haladić Stari Grad 0,21460 Stari Grad,Janez Jelušić Sv. Petra 0,21460 Stari Grad,Nikola Sansević Dol 0,21460 Stari Grad,Nikola Buratović Vrbanj 0,21462 Vrbanj,Cvjetko Buratović Put Križa 4,21460 Stari Grad,Nikola Buratović Vrbanj 0,21462 Vrbanj,Nikola Stipišić Vrbanj 0,21462 Vrbanj,Prošper Moškatelo Dol 0,21460 Dol,Tonko Maroević Šiberija 6,21460 Stari Grad,Ivo Pavičić Dol 0,21460 Dol,Pavao Čubre Vrbanj 0,21462 Vrbanj,Luka Šurjak Dol 0,21460 Dol,Luka Franetović C. Škarpe 17,21460 Stari Grad,Ivan Miloš Mile Dol 0,21460 Dol,Jure Moškatelo Ploča 2,21460 Dol,Vjekoslav Bogdanić J.B.Jelačića 9,21460 Stari Grad,Petro Šoljan Donja kola 0,21460 Stari Grad,Juraj Dužević Radošića dvor 4,21460 Dol,Damir Šurjak Šurokovića dvor 5,21460 Dol,Jakov Tresić Vrbanj 0,21462 Vrbanj,Juraj Moškatelo Stariji Ploča 27,21460 Stari Grad,Ruža Roić Pod jugo 10,21460 Dol,Rade Čavić Malo Selo 0,21460 Stari Grad,Matilda Buratović Vrbanj 0,21462 Vrbanj,Ivo Šurjak Ostravska 8,21000 Split,Dražica Matković Ljubo Vrbanj 0,21462 Vrbanj,Dinko Račić Vrbanj 173,21462 Vrbanj,Mila Franetović Dužević Vrankovića dvor 5,21460 Stari Grad,Luka Stančić Stančića dvor 0,21460 Dol,Meri Petrić Stari Grad 0,21460 Stari Grad,Ivan Moškatelo Ploča 29,21460 Dol,Vinko Moškatelo Ploča 23,21460 Dol,Nikola Šimunović K. Zvonimira 35,21460 Stari Grad,Mirko Radonić Pod jugo 19,21460 Dol,Antun Sansević Sansevića dvor 43,21460 Dol,Nikša Moškatelo Ploča 4,21460 Dol,Antun Vodanović Stariji Vrbanj  0,21460 Vrbanj,Ivo Bojanić Šiberija 19,21460 Stari Grad,Cvjetko Miličić T. Buzolića 8,21450 Hvar,Marija Trbuhović Vrbanj 0,21462 Vrbanj,Neno Šoljan Molo Selo 0,21460 Stari Grad,Juraj Tomi Moškatelo Ploča 2,21460 Dol,Ivo Račić Kapetanić Vrbanj 0,21462 Vrbanj,Đuro Caratan Zavala 0,21465 Zavala,Ante Tonči Drinković Bonski Dolac,21465 Jelsa,Kata Duboković Pitve bb,21465 Pitve,Boris Carić Ivan Dolac 0,21465 Ivan Dolac, Jelsa,Tonko Ivčević Bakulić Šiberija 29,21460 Stari Grad,Marko Huljić Račić 860,21465 Jelsa,Lenka Roić Dol,21460 Dol,Stjepan Jerković Zastražišće 0,21466 Zastražišće,Boris Borović Poljica,21466 Poljica,Niko Salamunić Jelsa bb,21465 Jelsa,File Vranković Dol 0,21460 Dol,Juraj Šperka Zastražišće 0,21466 Zastražišće,Mili Razović Vinkovačka 51,21000 Split,Ante Mihojević Vrboska,21463 Vrboska,Ljubica Stipišić Vrbanj 0,21462 Vrbanj,Stjepan Hujo Huljić Vrsina bb,21465 Jelsa,Nikola Grgičević Vrisnik 0,21465 Vrisnik,Tonči Gurdulić Jelsa 0,21465 Jelsa,Prošperino Milevčić Jelsa 0,21465 Jelsa,Boris Rubinić V rbanj  0,21462 Vrbanj,Jakov Račić Vrbanj 302 A,21462 Vrbanj,Jakša Radonić Jelsa 0,21465 Jelsa,Vinko Palaversić Jelsa,21465 Jelsa,Fabijan Kunčić Dol 0,21460 Dol,Dušan Salamunić Račić bb,21465 Jelsa,Margarita Stančić Dol 0,21460 Dol,Josip Crnčić Pitve 0,21465 Pitve,Luka Moškatelo Dol 0,21460 Dol,Lucija Milatić-Bričolić Svirče 0,21462 Svirče,Fabijan Dužević Domobranska 31,21460 Stari Grad,Vjeko Jakas Zvala bb,21465 Zavala,Pavo Bunčuga Banski Dolac bb,21465 Jelsa,Marko Buratović Svirče 0,21462 Svirče,Antun Lučić Poljica,21466 Poljica,Marin Parun Barbić Pitve 0,21465 Pitve,Stjepan Tomislav Huljić Lučica bb,21465 Jelsa,Cvjetka Cvita Milevčić Jelsa 0,21465 Jelsa,Marinko Radonić Pitve 72,21465 Pitve,Antun Gurdulić Vrsina bb,21465 Jelsa,Blaženko Jakas Zavala 0,21465 Zavala,Braco Jakas Zavala 136,21465 Zavala,Ivan Makjanić Svirče 0,21462 Svirče,Ante Rubinić Vrsina  307,21465 Jelsa,Dražica Vicenca Matković Vrbanj 117,21462 Vrbanj,Jakov Radonić Jelsa bb,21465 Jelsa,Slobodan Radičić Pitve bb,21465 Pitve,Jurko Lučić Vrboska 0,21463 Vrboska,Mate Antičević Zavala 0,21465 Zavala,Josip Franičević Burkovo bb,21465 Jelsa,Asija Bojanić Burkovo,21465 Jelsa,Milivoj Vidas vl. Servisa instrumenata, mjerne i regulacione opreme Starčevićeva 26,21000 Split,BURA l d.o.o. za trgovinu i usluge - u stečaju Koturaška 51,10000 Zagreb,NET MEDIA SISTEMI d.o.o. za informatički inženjering Kvaternikova 12,Split,Financijska agencija Vrtni put 3,10000 Zagreb,Hrvatski registar brodova Marasovića 67,Split,Nenad Ševo Teiljska 1,21000 Split,Meri Stipinović Sukoišanska 25,21000 Split,Fond za zaštitu okoliša i energetsku učinkovitost Ksaver 208,10000 Zagreb,Zlatko Balić Obala kneza Domagoja 15,21204 Dugopolje,Galić Ante Odeska 16,21000 Split,Dean Prelević, odvjetnik Gundulićeva 22,21000 Split,Želimir Miletić Put Kotlara 31,23000 Zadar,Luči Roić Pavičića dvor 7,21460 Dol,Nade Pavičić-ivelja Vrbanj 365,21460 Vrbanj,Dujko Čubre Vrbanj 0,21460 Vrbanj,Antun Bratanić Zvonimirova 27,21460 Stari Grad,Andrija Matković Domobranska 22,21460 Stari Grad,Antun Vune Bratanić Vrbanj 0,21460 Vrbanj,Dinko Lušić Vrbanj 0,21460 Vrbanj,Nikica Nikola Matijević Dol 0,21460 Stari Grad,Ivan Sanseović Dol, Kunčića dvor 4,21460 Stari Grad,Marija Kovačević Lolotović Vukovarska 23,21460 Stari Grad,Petar Zlatan Vodanović Vrbanj 126,21460 Vrbanj,Ivan Stančić Dol, Stančića dvor 0,21460 Stari Grad,Stjepan Moškatelo Dol Sv. Marije 1,21460 Stari Grad,Toma Dužević Dol Sv. Marije 0,21460 Stari Grad,Ivica Račić Vrbanj 0,21460 Vrbanj,Kuzma Pavičić Aleluja Vrbanj 0,21460 Vrbanj,Vinka Salamunić Jelsa 0,21465 Jelsa,Teo Huljić Jelsa 0,21465 Jelsa,Dejan Šperka Jelsa 0,21465 Jelsa,Juraj Caratan Zavala 0,21465 Zavala,Matko Antičević Pitve 0,21465 Pitve,Dinko Rubinić ( Vjera ) Vrisnik 73,21465 Vrisnik,Vjera Rubinić Vrinsnik 73,21465 Vrisnik,Abraham Bojanić Jelsa 1,21465 Jelsa,Vedran Nevešćanin Smiljanićeva 2,21000 Split,Marija Pjevac Omiška 18,21000 Split,Carinska uprava Zrinsko Frankopanska 60,21000 Split,Općinski sud u Starom Gradu - ZK odjel Ulica Novo Riva 3,21460 Stari Grad,Nada Akrap Put Sirobuje 37,21000 Split,Jasminka Antunović Ulica Luke Botića 24,21210 Solin,Nediljka Armanda Vranjički put 18,21000 Split,Ana Babić Krilava 8,21000 Split,Gordana Babić Šulavi bb,21214 Kaštel Lukšić,Ivan Babić Doverska 7,21000 Split,Katica Babić Zvonimirova 16,21210 Solin,Jure Bacelj Bacelji 9,21206 Bračević,Ana Bačić Umljanovići bb,22320 Drniš,Nediljka Bajić Jurja Križanića 7,21000 Split,Žarka Bakotić Mosorska Ulica 11 A,21214 Kaštel Gomilica,Marko Baković Kroz Selo 2,22300 Kistanje,Ivica Ban Braće Radića 7,21212 Kaštel Sućurac,Srđanka Banovac Sikavice - Banovci 5,Parčić,Božidar Barać Maslinska 22,21000 Split,Vedran Barbarić Šimićeva 8,21000 Split,Marija Barbir Vukovarska 175,21000 Split,Petar Barbir Vukovarska 175,21000 Split,Anica Baričević Put blata bb,21217 Kaštel Novi,Damira Barišić Barišići 10,22320 Žitnić,Ivan Barišić Kornatska 31,31000 Osijek,Manda Bašić Put Majdana 29,21210 Solin,Aleksandar Bauk Alojzija Stepinca 16,21000 Split,Marina Zečić Alojzija Stepinca 16,21000 Split,Ivo Bavčević Šibenska 3,21000 Split,Nataša Bazina PUT STRMA 67 (ranije: NEORIĆ, NEORIĆ, 0),21203 Neorić,Mirjana Begonja Džale 2,22323 Sedramić,Jelena Belić Jelsa 627,21465 Jelsa,Niko Belić Jelsa 627,21465 Jelsa,Jagoda Bešker Gašpini 23,21210 Solin,Nedo Bešker Gašpini 23,21210 Solin,Zorica Bilić Ulica Predraga Bogdanića 13,21460 Stari Grad,Sanja Bilić-pavlinović Vukovarska 80,21000 Split,Jela Bilobrk Stepinčeva 32,21000 Split,Antun Blažević Meštrovića šetalište 96,21000 Split,Hrvoje Blažević Blaževići bb,22320 Čavoglave,Damir Bojčić Kralja Zvonimira 24,22320 Drniš,Željko Bojčić P. Preradovića 4,22320 Drniš,Denis Boljat Karlovo 46,21214 Kaštel Kambelovac,Srećko Boras ULICA BISKUPA PAVLA ŽANIĆA 20 (ranije: KAŠTEL NOVI, PUT GROBLJA, 0),21217 Kaštel Novi,Robert Borić Mosećka 56,21000 Split,Goran Bosančić Ulica Braski Dolac 40,21212 Kaštel Sućurac,Pava Botić Kosorova 7,22300 Knin,Ljuba Božanić Dobrilina 11,21000 Split,Anka Božić Šibenksa 9,21000 Split,Anica Božić-Bakušić Katalinića prilaz 5,21000 Split,Ivica Bratić Neorić bb,21203 Neorić,Nikša Bratić Put Svete Mande 18,21000 Split,Vencislav Brizić Ulica Kralja Zvonimira 56,21460 Stari Grad,Zlata Brizić Ulica Kralja Zvonimira 56,21460 Stari Grad,Mate Brstilo Krešimirova 25,21311 Žrnovnica,Zora Budimir Cesta Domovinskog rata 36,22300 Knin,Miranda Budiša Ulica Kralja Zvonimira 18,22320 Drniš,Nediljko Bugarin Doverska 7,21000 Split,Željka Vučemilović-šimunović Alkarska Ulica 26,21000 Split,Gordana Buljević Trondheimska 10,21000 Split,Marina Burić Mirlović Zagora,22323 Unešić,Mario Buzov Cerje 35,22320 Mirlović Polje,Đuro Caratan Stara zavala 58,21465 Jelsa,Toni Caratan ZAVALA 58 (ranije: ZAVALA, ZAVALA, 0),21465 Zavala,Boris Carić IVAN DOLAC 179 (ranije: IVAN DOLAC, IVAN DOLAC, 0),21465 Ivan Dolac,Paulo Carić SVIRČE 145 (ranije: SVIRČE, SVIRČE, 0),21460 Svirče,Dinka Cezareo Marina Šabića 4,21460 Stari Grad,Nevenka Cukrov Domovinskog rata 6,21210 Solin,Dijana Czwik Matoševa Ulica 96,21210 Solin,Vinka Čavala ULICA PETRA ZRINSKOG 23 (ranije: KAŠTEL GOMILICA, UZ VODOVOD, 0),21214 Kaštel Gomilica,Silva Černak Lojić Lojići 1,22320 Drniš,Diana Čović Duće-Glavica,21310 Omiš,Ante Čulo Hrvatskih knezova bb,21214 Kaštel Gomilica,Blaž Ćapin Odakova 9,21000 Split,Filip Delać Grge Novaka 6,22300 Knin,Ankica Delić Kaštelanska cesta 42,21212 Kaštel Sućurac,Marko Delić Gašpini 108,21210 Solin,Nediljka Delić Donji Muć bb,21203 Donji Muć,Gordana Didak Kroz Smrdečac 5,21000 Split,Mili Divić Radobiljska Cesta 12,21250 Katuni,Ljiljana Dragan Jelušić Antuna Branka Šimića 54,21000 Split,Milka Drlje Kitožer 9,21311 Stobreč,Mato Drmić Put Plokita 40,21000 Split,Jozo Družianić Pujanke 15,21000 Split,Stanko Duvančić Duvančići 9,22320 Razvođe,Damir Duvnjak Križine 15A,21000 Split,Nives Džanko Ulica Fra Pavla Melade 24 A,21217 Kaštel Štafilić,Ante Đurđević Jadranska 12,21400 Supetar,Ljubica Elez Donji Moseć 14,22320 Moseć,Ankica Ezgeta Kaštelanska cesta 12,21217 Kaštel Stari,Lenka Franić Sedam Kaštela 6,21000 Split,Ivica Gabelić Vrboska 387,21465 Vrboska,Marija Galešić Neorić 61,21203 Neorić,Petar Galić MERZOVA 12 (ranije: SPLIT, TEŽAČKI PUT, 40 E),21000 Split,Silvana Galić Trondheimska 5,21000 Split,Kazimir Garić Ulica Matija Ivanića 35,21460 Stari Grad,Vencel Gašpar Hercegovačka 24,21000 Split,Vinko Gašpar Sinjska 9,21000 Split,Ana Goreta Put željezničke stanice,22320 Drniš,Zorka Goreta Donje Gorete 21,22320 Drniš,Josip Gotovac Vukovarska 113,21000 Split,Vjekoslav Grbčić Gajeva 11A,21000 Split,Divna Grbeša FRANKOPANSKA ULICA 20 (ranije: SOLIN, FRANKOPANSKA ULICA, 60),21210 Solin,Ana Grubišić Put Sirobuje 10,21311 Stobreč,Gordana Grubišić Braće Radića 3,21210 Solin,Nikola Grubišić VUKOVARSKA ULICA 5 (ranije: DRNIŠ, KRALJA ZVONIMIRA, 41),22320 Drniš,Sanja Grubišić Ulica Kralja Zvonimira 41,22320 Drniš,Antonio Gudelj Put Dragovoda 17,21000 Split,Kata Gugić Sarajevska 42,21000 Split,Mirjana Gugić Luke Botića 6,21210 Solin,Ivica Hajder Cigići 1,22320 Otavice,Željko Hajder Cigići 1,22320 Otavice,Silvana Hajduk Varoš 1,21231 Klis,Tomislav Herceg Sinjska 46,22300 Knin,Mira Ikica Vlaka Vi 2,22303 Oklaj,Franjo Ivčević Sv. Petra od Klob. 1,21217 Kaštel Novi,Jelena Ivčević Ulica Sv. Petra Od Klobuka 16,21217 Kaštel Novi,Damir Jakus Stepinčeva 67,21000 Split,Gospova Jakus Poljička Cesta 84,Poljica,Marica Jakus PUT MAJDANA 31 (ranije: SOLIN, PUT MAJDANA, 31),21231 Klis,Petar Jakus Put Majdana 31,21210 Solin,Marko Janković Bisko 39,21232 Bisko,Matija Jeličić Vinkovačka 5,21000 Split,Ante Jeličić Trondheimska 7,21000 Split,Marija Jocić Vojka Krstulovića 21,21000 Split,Ante Jolić Jolići 2,22320 Gradac,Marica Jukić Perivoj A. Roje 5,21000 Split,Marko Jukić Perivoj Ane Roje 5,21000 Split,Renata Jukić Put Župića 33,21230 Sinj,Jadranka Jurić Bufaline II 29,21217 Kaštel Novi,Marija Jurić Put Kruševika bb,21214 Kaštel Kambelovac,Ankica Kainić Prominski Put 11,22300 Knin,Jelena Kalinić Magistrala Solin 67,21000 Split,Petar Kalinić Mosećka 114,21000 Split,Anamarija Kalinić Radović Vukovarska 57,21000 Split,Stipan Kamber Sesartići 20,21210 Solin,Đuro Kapoši Južno predgrađe 51,31000 Osijek,Željko Karin Zgon 80,21210 Solin,Marijana Karin Prnjak Zgon 80,21210 Solin,Neda Kasalo CESTA DR. FRANJE TUĐMANA 409 (ranije: KAŠTEL KAMBELOVAC, CESTA DR. FRANJE TUĐMANA, 109),21214 Kaštel Kambelovac,Zvonimir Kasalo CESTA DR. FRANJE TUĐMANA 409 (ranije: KAŠTEL KAMBELOVAC, CESTA DR. FRANJE TUĐMANA, 109),21214 Kaštel Kambelovac,Suzana Kašić Ulica 142. Brigade 2,22320 Drniš,Ivana Katalinić Jerčić Put Vrila 6,21310 Omiš,Josip Katušić Luke Botića 11,21210 Solin,Ljiljana Kegalj Istarska 5,21000 Split,Ante Kekez Dubrovačka 35,21000 Split,Ivanko Kekez Sukoišanska 29,21000 Split,Petrica Kekez Dubrovačka 35,21000 Split,Boško Kevo Stipe Pensa 5,21217 Kaštel Štafilić,Antiša Kliškinić Ulica Petra Krešimira Iv 108,21210 Solin,Veljko Knezović Zagrebačka 6,21311 Stobreč,Stjepan Kokeza Čopova 8,21000 Split,Petar Kolega ZVONIMIROVA 121 (ranije: SOLIN, ANTIŠE VUČIČIĆA, 149),21210 Solin,Daniela Kovač Cesta dr. Franje Tuđmana 238a,21212 Kaštel Sućurac,Željka Kovač Mažuranićevo šetalište 26,21000 Split,Ivan Kraljić Put Balabana 7,21203 Neorić,Inga Krnjaić Požeška 6,21000 Split,Anka Krstić Odeska 19,21000 Split,Ivan Kundid Gradišćanskih Hrvata 1,21000 Split,Ivana Kundid Dinarska 11,21000 Split,Ružica Kundid Dinarska 11,21000 Split,Deni Kuvačić Mažuranićevo Šetalište 10 B,21000 Split,Anka Landikušić Gradac 19 A,21311 Podstrana,Ivan Lasić Konjsko bb,21231 Konjsko,Dražen Lazić Šime Ljubića 9,21000 Split,Nenad Leskur Ulica Stjepana Radića 14,21210 Solin,Ivana Lilić Put Brodarice 7,21000 Split,Ivo Lipanović M. Getaldića 31,21000 Split,Marko Lojić Lojići 1,22320 Drniš,Mile Lovrić Fra Grge Martića 41,21000 Split,Ana Lovrinčević Vrh Visoke 121,21000 Split,Dejan Lukavac Ćirići 3,22320 Tepljuh,Nela Madžar Poljička 2,21311 Podstrana,Alenka Malinić Pujanke 79,21000 Split,Pavao Marasović Put Jokića-kalčina 8,21203 Neorić,Anto Marijan Ulica Mate Lovraka 2,10410 Velika Gorica,Cvita Marijanović Marjanovići Iznad Crkve 11,22320 Gradac,Dobrinka Marijanović Put Smokovika 35,21000 Split,Tomislav Marijanović Put Smokovika 35,21000 Split,Jasna Marin Petra Svačića 99,22320 Drniš,Marina Marin Trbounje bb,22320 Drniš,Željko Marinac Varaždinska 3,21000 Split,Božidar Marinković Dosud 9,21000 Split,Jakov Mateta ULICA KORIOLANA ĆIPIKA 10 (ranije: KAŠTEL STARI, ULICA KARIOLANA ČIPIKA, 10),21217 Kaštel Stari,Ivan Matić Kopilica 33,21000 Split,Ružica Matić Gornji Matići Kod Bunara 1,22320 Trbounje,Slavko Matić I. Aljinovića 11,21311 Žrnovnica,Željko Matić Ulica Put Kaluna 18,22320 Drniš,Marija Matković Šižgorićeva 20,21000 Split,Ivan Melvan Luke Botića 7,21217 Kaštel Novi,Nikola Midenjak Ulica 142. Brigade 16,22320 Siverić,Pere Mihanović Radičinka 12,21311 Žrnovnica,Ana Mikulić Čavoglave bb,22320 Drniš,Mate Mikulić Pauk 11,22320 Čavoglave,Ivan Milaković Strmoševica 3,21222 Marina,Ivan Milanović Terzićeva 17,21000 Split,Zorka Miletić Jajići 30,21210 Solin,Milan Miljuš Kranjčevićeva 35,21000 Split,Đorđe Mirčetić Pokvasica 2,22320 Miočić,Tonči Mišković Jelsa 667,21465 Jelsa,Ana Moro Vukovarska 80,21000 Split,Slavko Moro Muklače 23,21203 Crivac,Tomi Moscatello Ploča 17, Dol,21460 Stari Grad,Marija Munitić Mažuranićevo šetalište 48,21000 Split,Ljubomir Muslim Imotska 60,21000 Split,Mijo Nožina PUT NOŽINA - MALJKOVIĆA 11 (ranije: PRGOMET, PRGOMET, 0),21201 Prgomet,Jurica Oman Ive Tijardovića 10,21000 Split,Mirko Oman Tijardovićeva 10,21000 Split,Janja Orošnjak Gorice 2,21212 Kaštel Sućurac,Mila Palada Odeska 4,21000 Split,Ivan Pandža ULICA KORIOLANA ĆIPIKA 7 (ranije: KAŠTEL STARI, ULICA KARIOLANA ČIPIKA, 9),21217 Kaštel Stari,Asija Papić Dr. Ante Starčevića 55,21220 Trogir,Mijo Papić Getaldićeva 5,21000 Split,Tereza Papić M. Getaldićeva 5,21000 Split,Rajko Parać Paraći 3,22320 Ružić,Tatjana Parać Vrlička 43,21000 Split,Đurđica Parat Boksitno naselje 19,22320 Drniš,Ivan Pastuović Pastuovića 3,22320 Ružić,Jurica Pavela Poljana Kneza Trpimira 6,21000 Split,Roki Pavičić Drugi Donji Dvori 6,21460 Stari Grad,Ivan Pažanin Biokovska 6,21000 Split,Luka Peko Terzićeva 5,21000 Split,Neda Penga Sv.lovre 23,21311 Stobreč,Ante Perko Don Petra Peroša 5,21210 Mravince,Ivana Perko Don Petra Peroša 5,21210 Mravince,Gordana Perković Vukovarska 43,21000 Split,Marica Perković Perkovići 15,22320 Kljake,Nediljko Perković Vukovarska 43,21000 Split,Nila Peroš Terzićeva 3,21000 Split,Dragica Peša Jeretova 7,21000 Split,Iris Peša Rikarda Katalinića Jeretova 7,21000 Split,Nikša Petrić Kod Sv. Stjepana 23,21460 Stari Grad,Matko Pezo Hercegovačka 30,21000 Split,Zlatko Piperković Dinka Šimunovića 17,21000 Split,Joško Pivac Varaždinska 43,21000 Split,Luka Pjevac Omiška 18,21000 Split,Anka Plazonja Uskočka 7,21000 Split,Robert Plazonja Uskočka 7,21000 Split,Gordan Poparić ULICA GRGURA NINSKOG 29 A (ranije: KAŠTEL NOVI, ŽRTAVA RATA, 29 A),21217 Kaštel Novi,Ante Popović J. Palmotića 2,21000 Split,Milanka Pranić Mosećka Ulica 4,22320 Drniš,Miroslav Primorac I. Paštrića Poljičanina 19,21311 Podstrana,Iva Punda Bistrička 29,21204 Kotlenice,Drago Radić Na rudini 3,20207 Čibača,Mladen Radmilović Gorička 4,21000 Split,Petar Radonić Jelsa 98,21465 Jelsa,Jagoda Radošević Vrh Lučca 35,21000 Split,Ante Rajčić Velebitska 97,21000 Split,Marko Ralica Benkovačka 3,21000 Split,Ivan Raos MANDIĆEVA 66 (ranije: STOBREČ, MANDIĆEVA, 66),21000 Split,Zdenka Razlog Kod Pošte 33,22320 Siverić,Mila Rebić Marka M. 20A,21210 Mravince,Marija Reljanović Otavice 30,22320 Otavice,Mara Režić Kliški Put 48,21210 Solin,Marija Rizvan Bilice 12,21000 Split,Anđelko Rogulj Gomile 38,21217 Kaštel Stari,Berislava Roša Zvonimirova 29 B,22300 Knin,Sofija Ruić Getaldićeva 19,21000 Split,Ana Runjić Hrvatskih vitezova 46,21000 Split,Gordan Ruščić Putaljski put bb,21212 Kaštel Sućurac,Sanja Ružić Šižgorićeva 7,21000 Split,Svjetlana Samac Samci 14,22320 Brištane,Miljenko Samardžić Šižegorićeva 20,21000 Split,Dinka Sanseović KUNIČIĆA DVOR 4 (ranije: DOL, DOL, 0),Dol,Ante Sarić Neorić bb,21203 Neorić,Ivan Sarić DONJA MALA-CENTAR 47 (ranije: NEORIĆ, NEORIĆ, 0),21203 Neorić,Marija Sedlar Ostravska 1,21000 Split,Ljubica Sekelez Mitnička 1,21000 Split,Kristina Serdarević Put Jokića-kalčina 8,21203 Neorić,Aleksandra Sever-Muhar Karamanova 7,21000 Split,Boško Sikavica Kričke bb,22320 Ružić,Snježana Sikavica Domovinskog rata 12,21210 Solin,Dragan Simić Sarajevska 76,21000 Split,Tanja Sinovčić Trondheimska 10,21000 Split,Ljiljana Sirić Put Vele Meje 10,21212 Kaštel Sućurac,Dijana Skelin Vručine II 12,21217 Kaštel Novi,Kata Sočo CENTAR - DUBRAVA 21 (ranije: NEORIĆ, NEORIĆ, 0),21203 Neorić,Marija Stančić Petra Krešimira IV 10,21460 Stari Grad,Đani Stanić Matoševa Ulica 131,21210 Solin,Danica Stipović Put Dragočeva 54,21212 Kaštel Sućurac,Milorad Stojsavljević Šimićeva 58,21000 Split,Petar Strinić Pazdigradska 16,21000 Split,Luca Strunje Kralja Tomislava 18,22300 Knin,Slavka Svalina Crivac bb,21203 Crivac,Marijan Šamija Trstenik 2,21000 Split,Marinka Šamija Vrgoračka 8,22300 Knin,Katica Šeparović Kupreška 92,21000 Split,Nenad Ševo Triljska 1,21000 Split,Krasna Šiklić Hercegovačka 88,21000 Split,Mili Šimig Šibenska 27,21000 Split,Vesna Škare Ruđera Boškovića 12,21000 Split,Ljubica Škopljanac TIKVARIN 14 (ranije: KAŠTEL KAMBELOVAC, TIKVARIN, 8),21214 Kaštel Kambelovac,Milica Špar Mašogradska Ulica 16,21212 Kaštel Sućurac,Eleana Šubat Mosorska 26,21311 Podstrana,Ivan Šuljug Ivaniševićeva 45,21000 Split,Vesna Šunjić Šimićeva 14,21000 Split,Ljubica Tarle Tarle 12,22320 Velušić,Nada Teklić Zgon 80,21210 Solin,Lada Terzić Puntarska 5,21000 Split,Ivan Tomić Tomići 1,22320 Siverić,Ivan Topić Vrlička 21,21000 Split,Jelica Topić Mosećka 50A,21000 Split,Tvrtko Topić Ulica 142. Brigade 37 A,22320 Siverić,Anđelka Torlak Radunica 29,21000 Split,Ivan Torlak Radunica 29,21000 Split,Marko Torlak Radmilovića 20,21000 Split,Damir Tot Šimićeva 12,21000 Split,Anka Treskavica Dubrovačka 35,21000 Split,Anka Tukić Šime Ljubića 13,21000 Split,Nediljko Ugrin Sv. Ivana 33,21311 Donje Sitno,Marinko Uvodić Zgon 32,21210 Solin,Nedjeljka Uvodić Vinkovačka 51,21000 Split,Marko Validžić Validžići 4,22320 Ružić,Ivanka Varnica Imotska 69,21000 Split,Milica Varvodić Kozjačka 24,21210 Solin,Kristina Velić Papandopulova 11,21000 Split,Ljiljana Vesković Fausta Vrančića 8,21000 Split,Milka Veštić Čavale 11,22323 Sedramić,Ante Vidan Gundulićeva 44,21000 Split,Marko Vidović Ružić bb,22320 Gradac,Matko Vidović Gradac bb,22320 Gradac,Nevenka Vidović Pastuovići 4,22320 Gradac,Ankica Vilibić Marina Getaldića 33,21000 Split,Anđelko Vilić RADOBILJSKA CESTA 41 (ranije: KREŠEVO, KREŠEVO, 24),21250 Kreševo,Normela Visković Jelsa 1005,21465 Jelsa,Tonči Visković Jelsa 1005,21465 Jelsa,Marica Vlaić Ulica Nikole Tesle 16,22320 Drniš,Dubravka Vlainić Jelsa 357,21465 Jelsa,Ivo Vodanović Pavičića dvori 11,21460 Stari Grad,Josip Vogleš CESTA DR. FRANJE TUĐMANA 550 (ranije: KAŠTEL KAMBELOVAC, CESTA DR. FRANJE TUĐMANA, 80),21214 Kaštel Kambelovac,Vinko Vranković JELSA 129 (ranije: JELSA, JELSA, 0),21465 Jelsa,Ivan Vrdoljak DONJA MALA-CENTAR 31 (ranije: NEORIĆ, NEORIĆ, 0),21203 Neorić,Mirjana Vrdoljak Put Kule 12,21210 Solin,Marija Vrgoč Velebitska 34,21000 Split,Bože Vuco Starčevićeva 10,21212 Kaštel Sućurac,Mirjana Vučković Ruđera Boškovića 23,21000 Split,Višnja Vučković Put Smokovika 26,21000 Split,Ivan Vugdelija Don Frane Bulića 38,21217 Kaštel Novi,Dubravka Vukas Markov Put 8,21000 Split,Anđelka Vukičević Badanj bb,22320 Drniš,Zora Vuković Plitvička 1A,21000 Split,Ivan Vukušić Dobrilina 6,21000 Split,Jadran Vukušić Put Sv. Klementa 19,21311 Gornje Sitno,Nevenka Vukušić Cerje 2,22320 Mirlović Polje,Vjera Vukušić Kralja Petra Krešimira IV 8,22320 Drniš,Zvonimir Vukušić Vinodolska 10,21000 Split,Nevenka Vuleta Markov put 33,21311 Stobreč,Vinka Zekić Mostarska 7,21000 Split,Dinko Zenčić Račić bb,21465 Jelsa,Borislav Zokić Fra Bone Razmilovića 1,21000 Split,Dolina Zokić Pojišanska 18,21000 Split,Margita Zokić Fra Bone Razmilovića 1,21000 Split,Luca Zolota Gospin Put 38,21212 Kaštel Sućurac,Milan Žarković Parčić bb,22320 Siverić,Nevenka Živko M. Čačića 3,22300 Knin,Davorka Živković Živkovići 12,22320 Badanj,Ivica Živković Badanj bb,22320 Badanj,Ivo Živković Put Kule 27,21210 Solin,Siniša Ivančić Lovački Put 13,21000 Split,Iva Jelić Benkovačka 3,21000 Split,Marko Kavelj Alojzija Stepinca 11,21000 Split,Ivan Koljanin Kupreška 82,21000 Split,Željko Kovač Dravska 4,31000 Osijek,Zvonko Kruneš Ulica Slobode 36,21000 Split,Nikola Lacmanović Sukoišanska 19,21000 Split,Vesna Lepetić Tršćanska 12,21000 Split,Jelica Ljubica Velebitska 105,21000 Split,Darko Lulić Vežarovice 18,21214 Kaštel Lukšić,Vesna Lulić Vežarovice 18,21214 Kaštel Lukšić,Marija Mamić Kroz Meterize 26,22000 Šibenik,Radojka Marijanović Marijanovići Iznad Crkve 10,22320 Gradac,Meri Cabadaj Trg Bana Josipa Jelačića 10,31000 Osijek,Mate Markotić Put Starog Sela 23,21311 Podstrana,Ante Marović Lička 3,21000 Split,Ivan Marušić Poljičkih Knezova 87,21311 Podstrana,Iva Melvan Doverska 31,21000 Split,Goran Merkel Mutvoranska Ulica 3,52100 Pula,Ivan Mornar Miroslava Krleže 24,21000 Split,Miodrag Munjiza Put Miluša 7,21311 Stobreč,Ante Nožina Put Nožina-maljkovića 5,21201 Prgomet,Anica Pandža Hercegovačka 46,21000 Split,Nikica Pavlović Gornji Kono 37,20000 Dubrovnik,Silvana Perić Table 31,21000 Split,Nediljka Perišić Ruđera Boškovića 8a,21204 Dugopolje,Elvira Dračevac Lumbarda 678,20260 Lumbarda,Mara Dobrota Trondheimska 9,21000 Split,Neda-lidia Buljević Put Crkve 8,22320 Gradac,Ivan Bugarin Grab 114,21238 Grab,Maja Bučić Ruđera Boškovića 11,21000 Split,Mira Božić Bilice Ii 38,21000 Split,Sandra Borić Mosećka 56,21000 Split,Marija Davidović Gašpini 88,21210 Solin,Petar Adjanski Osječka Ulica 1,21214 Kaštel Gomilica,Ana Čatlak Put Sv. Ante Padovanskog 14,21214 Kaštel Kambelovac,Marinko Buškulić Ivana Gundulića 13,21000 Split,Marinko Galić Kamenita 99,21000 Split,Luca Gabela Kneza Lj. Posavskog 7,21000 Split,Tomislav Frankić Grljevačka 41,21311 Podstrana,Elias Erceg Vrbanj 132,21460 Vrbanj,Jakov Elez Donje Ogorje 0,21206 Donje Ogorje,Sretan Bajalo Poljana Kneza Trpimira 4,21000 Split,Mario Tomić Ulica Svetega Križica 26,21450 Hvar,Ranko Vuleta Sv. Ivana 20,21311 Donje Sitno,Zlatko Balić K. Višeslava 1,21204 Dugopolje,Boško Barać Bajagić 13a,21238 Bajagić,Milan Vukić Doverska 5,21000 Split,Mara Vukorepa Zgon 30,21210 Solin,Bare Vujina Vujinova 4,21217 Kaštel Štafilić,Milenko Bašić Sv.nikole 46,21207 Podgrađe,Diana Blažević Mejaši I 3b,21000 Split,Jozo Bogić Put Blata 132,21217 Kaštel Stari,Stjepko Bojanić Duvanjska 7,21000 Split,Miroslav Trečić Ulica Domovinskog Rata 1c,21210 Solin,Neda Tukić Trondheimska 10,21000 Split,Vinka Ukić Dinka Šimunovića 5,22300 Knin,Mira Velić Bernarda Vukasa 32,21000 Split,Ivan Vrdoljak Donja Mala-centar 31,21203 Neorić,Iva Vrdoljak Kukuljevićeva 19,21000 Split,Dražen Todorović Hercegovačka 70,21000 Split,Dubravka Stojanovska Put Plokita 75,21000 Split,Josip Strniša Ivana Gundulića 9,22300 Knin,Ivica Sviličić Kneza Mutimira 3,21000 Split,Ana Rogošić Komjate 0,21214 Kaštel Lukšić,Ivica Stipinović Sukoišanska 25,21000 Split,Darko Topić Put Sv. Ižidora 92,21000 Split,Marija Trečić Ulica Domovinskog Rata 1c,21210 Solin,Milica Zorić Pujanke 53,21000 Split,Ivo Rajčić Radunićeva 19,21217 Kaštel Novi,Ivan Radoš Drniški Put 9,21000 Kamen,Željka Vučemilović-šimunović Alkarska 26,21000 Split,Slaven Tukić Šime Ljubića 13,21000 Split,Bartul Barišić Stjepana Radića 11,20207 Cavtat,Tajana Domazet Mosećka 50a,21000 Split,Velinka Runjić Marina Getaldića 17,21000 Split,Niko Dujić Don Petra Peroša 107,21210 Mravince,Teo Mandić Krešimirova 26,21210 Vranjic,Mevlida Armanda Vranjički Put 18,21000 Split,Renata Kalčić Brajšina 26,51000 Rijeka,Juraj Lešković Matenci 142,49240 Matenci,VRGORKA-VINARIJA dioničko društvo za proizvodnju pića, poljoprivredu i trgovinu Fra Ivana Rožića 35,21276 Vrgorac,Milivoj Vidas Starčevićeva 26,21000 Split,BURA l d.o.o. za trgovinu i usluge - u stečaju Koturaška 51,Zagreb,AUTO CENTAR LOZIĆ d.o.o. trgovina vozilima u stečaju Županijska 21,31000 Osijek,NET MEDIA SISTEMI d.o.o. za informatički inženjering Kvaternikova 12,21000 Split,BASLER OSIGURANJE ZAGREB dioničko društvo za osiguranje Radnička cesta 37/b,Zagreb,NASTAVNI ZAVOD ZA JAVNO ZDRAVSTVO SPLITSKO-DALMATINSKE ŽUPANIJE Vukovarska Ulica 46,21000 Split,Joško Pavlov Primorska Ulica 54,21214 Kaštel Gomilica,Tina Trajković Doverska 11,21000 Split,Nada Dujmić Aljinovića 95,21311 Žrnovnica,Nada Baković Kroz Selo 6,22321 Parčić,Marija Duvančić Duvančići 40,22320 Razvođe,Mira Čipčić Sv.jeronima 29,21204 Dugopolje</izvorni_sadrzaj>
    <derivirana_varijabla naziv="DomainObject.Predmet.StrankaWithAdress_1">REPUBLIKA HRVATSKA ,LUKA dioničko društvo Kopilica 47 B,Split,RAD, d.o.o. za vodoopskrbu i ostale komunalne djelatnosti Ul.Stjepana Radića 69,Drniš,HEP-Operator distribucijskog sustava d.o.o. za distribuciju i opskrbu električne energije ELEKTRA ŠIBENI Ulica grada Vukovara 37,10000 Zagreb,Mara Jukić Čavoglave bb,22322 Ružić,Ivica Bašić Vukovarska 170,21000 Split,GASTRO GRUPA d.o.o. za trgovinu i usluge Grada Vukovara 271,10000 Zagreb,AUTO HRVATSKA dioničko društvo Dubrovačka Ulica 1,Split,JADRANSKO OSIGURANJE d.d. Listopadska 2,10000 Zagreb,CITY EX d.o.o. za prijenos poslovne dokumentacije Donje Svetice 40,10 000 Zagreb,Hrvatski Telekom d.d. Savska cesta 32,10000 Zagreb,CODEX SORTIUM društvo s ograničenom odgovornošću za pružanje kompleksnih konzalting usluga Ivana Šibla 9,10000 Zagreb,SUNCE osiguranje d.d. Trnjanska cesta 108,10000 Zagreb,HRVATSKA IZVJEŠTAJNA NOVINSKA AGENCIJA Marulićev trg 16,10000 Zagreb,ČISTOĆA d.o.o. za komunalnu djelatnost, održavanje čistoće i odlaganje komunalnog otpada Put od Republike 14,Dubrovnik,TEXT-PAPIR d.o.o. za trgovinu i usluge Stinice 12,Split,SLOBODNA DALMACIJA izdavačka i tiskarska djelatnost, dioničko društvo Ulica Hrvatske Mornarice 4,Split,ČISTOĆA društvo s ograničenom odgovornošću za obavljanje komunalnih djelatnosti održavanja čistoće i odlaganja komunaln Put Plokita 81,Split,OPĆINA JELSA Jedinstveni upravni odjel Riba bb,21465 Jelsa,AUTOKUĆA BOSNIĆ d.o.o. za trgovinu, servis i remont Rakite 27,Žrnovnica,TISKARA MALENICA d.o.o. 113. Šibenske brigade HV-a 193,Šibenik,Ivan Marijan Strossmayerovo šetalište bb,21465 JELSA, Otok Hvar,HEP-Operator distribucijskog sustava d.o.o. za distribuciju i opskrbu električne energije Ulica grada Vukovara 37,10000 Zagreb,Rikard Pavlović Gundulićeva 26,21000 Split,LUČKA UPRAVA SPLIT Gat Sv. Duje 1,Split,TINA ALATI društvo s ograničenom odgovorošću za trgovinu i usluge Trg Francuske Repub. 14,10000 Zagreb,PLOVPUT trgovačko društvo s ograničenom odgovornošću za održavanje pomorskih plovnih putova i radijske službe Obala Lazareta 1,Split,Regionalna veletržnica Benkovac dioničko društvo za trgovinu i usluge "u stečaju" Benkovačke bojne 17,Benkovac,MESSER CROATIA PLIN Poduzeće za proizvodnju i prodaju tehničkih plinova d.o.o. Industrijska 1,Zaprešić,ZAVOD ZA JAVNO ZDRAVSTVO DR. ANDRIJA ŠTAMPAR Mirogojska Cesta 16,10000 Zagreb,Zagrebačka burza d.d. Ivana Lučića 2a/22,10000 Zagreb,METRONET TELEKOMUNIKACIJE d.d. za telekomunikacijske usluge Ulica Grada Vukovara 269/d,10000 Zagreb,RELAX, d.o.o. za proizvodnju i trgovinu Tijardovićeva 4/II,Split,MINISTARSTVO GOSPODARSTVA, RAVNETELJSTVO ZA ROBNE ZALIHE Ul.Grada Vukovara 78/VI,10000 Zagreb,PUĆO d.o.o. za trgovinu, ugostiteljstvo i cestovni prijevoz Puće 2,Ružić,ITEM, d.o.o. informatičke usluge Put Supavla 39,Split,ŠKARE TRADE, d.o.o. za trgovinu i ugostiteljstvo Sarajevska Ulica 64,Split,CROATIA osiguranje d.d. FILIJALA SPLIT Miramarska 22,10000 Zagreb,MIRJANA BARIĆ D.Farlatija 92,23000 Zadar,SREDIŠNJE KLIRINŠKO DEPOZITARNO DRUŠTVO, dioničko društvo Heinzelova 62/a,10000 Zagreb,MILENKO BUŠLJETA P. Bonifacije 30,23000 Zadar,MILICA UGARKOVIĆ 23000 Zadar,FABIJAN PERONJA Banski dolac bb,21465 Jelsa,Agencija za upravljanje državnom imovinom Ivana Lučića 6,10000 Zagreb,COMENG, društvo s ograničenom odgovornošću za informatički inženjering A. Starčevića 11,Solin,AMEROPA AG Rebgasse 108,BINNINGEN,GRAFOPLEX, društvo s ograničenom odgovornošću, za trgovinu i usluge Hektorovićeva 47,Split,HP - Hrvatska pošta d.d. Jurišićeva 13,10000 Zagreb,Financijska agencija Vrtni put 3,10000 Zagreb,NIKOLA LACMANOVIĆ Sukoišanska 19,21000 Split,HEP-Operator distribucijskog sustava d.o.o. za distribuciju i opskrbu električne energije Ulica grada Vukovara 37,10000 Zagreb,VODOVOD I KANALIZACIJA, društvo s ograničenom odgovornošću za vodoopskrbu, odvodnju i pročišćavanje otpadnih voda Biokovska 3,Split,JELKOM, društvo s ograničenom odgovornošću za komunalnu djelatnost Vrboska,DALMACIJAVINO d.d. za proizvodnju i promet alkoholnih i bezalkoholnih pića "u stečaju" Obala kneza Domagoja 15,Split,EUROLEASING d.o.o. Remetinečka cesta 98,10000 Zagreb,Rino Barbić, odvjetnik Vrsina 0,21465 Jelsa,HVARSKI VODOVOD d.o.o. Radičina 0,21465 Jelsa,IVAN MILAT Ulica br. 7,20271 BLATO NA KORČULI,DIONOVA - DIONA d.o.o. Donje Svetice 127,10000 Zagreb,TEHNOPLAST d.o.o. za građevinarstvo, trgovinu, ugostiteljstvo, turizam i uslužne djelatnosti Ulica Slobode 5,21000 Split,VIPnet, društvo s ograničenom odgovornošću za usluge javnih telekomunikacija Vrtni put 1,10000 Zagreb,BILIĆ-ERIĆ d.o.o. za privatnu zaštitu Ljudevita Posavskog 3, Trgovački centar Millennijum,Sesvete,DALMACIJAVINO - ZAGREB društvo sograničenom odgovornošću za trgovinu, ugostiteljstvo i prijevoz Gajeva 26,10000 Zagreb,GRAD DRNIŠ Trg kralja Tomislava 1,22320 Drniš,Vetropack Straža tvornica stakla d.d. Hum na Sutli Hum na Sutli, Hum na Sutli 203,Hum Na Sutli,CAPRICORNO, društvo s ograničenom odgovornošću za trgovinu Hercegovačka 57/A,Split,PELJEŠKI VRHOVI, POLJOPRIVREDNA ZADRUGA Janjina 68,Janjina,Toma Šurjak Sansovića dvori 29,21465 JELSA, DOL,Jakov Peronja Jelsa 0,21465 Jelsa,TIGAR d.o.o. za usluge Put Supavla 1,Split,POREZNA UPRAVA Područni ured Split Trg dr. Franje Tuđmana 4,21000 Split,BURA I TRAMUNTANA d.o.o. za trgovinu i usluge Don Frane Bulića 205,Solin,TRAST međunarodno otpremništvo, dioničko društvo  Gat Sv.Duje 4,Split,CHROMOS AGRO dioničko društvo proizvodnja sredstava za zaštitu bilja Radnička cesta 173/n,10000 Zagreb,VODOVOD I KANALIZACIJA, društvo s ograničenom odgovornošću za vodoopskrbu, odvodnju i pročišćavanje otpadnih voda Biokovska 3,Split,AUTOTRANS d. o. o. za javni prijevoz putnika u cestovonom prometu, trgovinu, usluge i turistička agencija Trg Žabica 1,Rijeka,BRTVILA BREZIĆ d.o.o. za proizvodnju brtvila, trgovinu i zastupanje Starotrnjanska 46/A,10000 Zagreb,IREKS AROMA društvo s ograničenom odgovornošću Radnička Cesta 37,10000 Zagreb,Marin Mileteta, odvjetnik Gorjanska 26,10000 Zagreb,HEP - Opskrba d.o.o. za opskrbu potrošača električnom, toplinskom energijom i plinom Ulica grada Vukovara 37,10000 Zagreb,ING-ATEST d.o.o. za trgovinu i usluge Hrvatske mornarice 1/a,Split,Hrvatske vode, pravna osoba za upravljanje vodama Grada Vukovara 220,10000 Zagreb,BASLER OSIGURANJE ZAGREB dioničko društvo za osiguranje Radnička cesta 37/b,10000 Zagreb,NARODNI TRGOVAČKI LANAC d.o.o. za trgovinu i usluge Soblinec, Soblinečka 55,Sesvete,MANTIS, d.o.o. za trgovinu i usluge Varaždinska 51,Split,Vinko Paina Malo selo,21460 Stari Grad,TRANSADRIA, međunarodna špedicija d. d. u stečaju Riva Boduli 1,Rijeka,Hrvatska radiotelevizija Prisavlje 3,10000 Zagreb,BRODOMERKUR trgovina i usluge, dioničko društvo Poljička Cesta 35,Split,ZAGREBAČKI HOLDING, društvo s ograničenom odgovornošću za javni prijevoz, opskrbu vodom, održavanje čistoće, putnička a Ulica grada Vukovara 41,10000 Zagreb,NASTAVNI ZAVOD ZA JAVNO ZDRAVSTVO SPLITSKO-DALMATINSKE ŽUPANIJE Vukovarska Ulica 46,Split,BRODOSPLIT-BRODOGRADILIŠTE društvo s ograničenom odgovornošću Put Supavla 21,Split,COPAN ZAGREB društvo s ograničenom odgovornošću za trgovinu i zastupanje Selnica Šćitarjevska 25,10410 Velika Gorica,DUHAN društvo s ograničenom odgovornošću Vukovarska 30,Dubrovnik,Ivica Maleš vl. autoservis "UNO" Put Blata bb,21216 Kaštel Stari,Teo Palaversić Mala Banda 166,21465 Jelsa,HRVATSKA POŠTANSKA BANKA, dioničko društvo Jurišićeva 4,10000 Zagreb,OTIS DIZALA, društvo s ograničenom odgovornošću za proizvodnju, montažu, remont i održavanje dizala Prilaz Vladislava Brajkovića 15,10000 Zagreb,Fabijan Roić Domobranska 26,21460 Stari Grad,Ivo Družević Družević Dvor 20,21460 Stari Grad, Dol,Ivo Roić Zbora Narodne garde 2,21460 Stari Grad,Josip Kovačević M.Ivanića 26,21460 Stari Grad,Tedi-Tadija Maroević Out Rudine 4,21460 Stari Grad,Jakica Lupi Vrbanj 0,21462 Vrbanj,Joza Bratanić Vrbanj 0,21462 Vrbanj,Antun Pavičić Pavičića dvor 13,21460 Stari Grad, Dol,Juraj Pavičić Ceratorij 0,21462 Vrbanj,Cvjetko Matković Matije Ivanića 0,21460 Stari Grad,Katica Kovačević Dol 0,21460 Dol,Nikša Dužević Dol 0,21460 Dol,Milovan Kombura F. Vrančića 13,21000 Split,Jelisava Pavičić Vrbanj 0,21462 Vrbanj,Matko Carić Dol 0,21460 Dol,Marinko Dužević Dol  0,21460 Stari Grad, Dol,Margarita Radonić Dol 0,21460 Dol,Dinko Pavičić Tribunol Žrtava Rata  2,21460 Stari Grad,Tonči Šurjak Stari Grad 0,21460 Stari Grad,Duško Pavičić Ivelja Bassina 0,21462 Vrbanj,Pero Dulčić Sušak Malo Selo 63,21460 Stari Grad,Ivan Tadić Vagonj 32,21460 Stari Grad,Ivica Pavičić Vrbanj 0,21462 Vrbanj,Mihovil-Mile Pavičić Vrbanj 0,21462 Vrbanj,Tomi Moscatello Dol,21460 Dol,Nikola Vodanović Vrbanj 0,21462 Vrbanj,Margarita Marica Stančić Kod Sv. Petra 0,21460 Stari Grad,Vjekoslav Radonić Dol 0,21460 Dol,Marinko Sanseović Dol 0,21460 Dol,Tadija Moškatelo B.Kašića 9,21460 Stari Grad,Damir Petrić Stari Grad 0,21460 Stari Grad,Louis Petrić Srinjo kola 2,21460 Stari Grad,Ivica Ljubić Stari Grad 0,21460 Stari Grad,Vinko Lupi Sv. Magdalene 7,21460 Stari Grad,Ivan Tadić Šilo Stari Grad 0,21460 Stari Grad,Ivan Tadić Stari Grad 0,21460 Stari Grad,Vinko Maroević Stari Grad,21460 Stari Grad,Ivan Buratović Vrbanj 13,21462 Vrbanj,Mijo Mili Pavičić Vrbanj 0,21460 Vrbanj,Marija Vodanović Stari Grad 0,21460 Stari Grad,Jakov Fredotović Vrbanj 297,21462 Vrbanj,Miljenko Srhoj Krešimirova 5,21460 Stari Grad,Nikola Haladić Stari Grad 0,21460 Stari Grad,Janez Jelušić Sv. Petra 0,21460 Stari Grad,Nikola Sansević Dol 0,21460 Stari Grad,Nikola Buratović Vrbanj 0,21462 Vrbanj,Cvjetko Buratović Put Križa 4,21460 Stari Grad,Nikola Buratović Vrbanj 0,21462 Vrbanj,Nikola Stipišić Vrbanj 0,21462 Vrbanj,Prošper Moškatelo Dol 0,21460 Dol,Tonko Maroević Šiberija 6,21460 Stari Grad,Ivo Pavičić Dol 0,21460 Dol,Pavao Čubre Vrbanj 0,21462 Vrbanj,Luka Šurjak Dol 0,21460 Dol,Luka Franetović C. Škarpe 17,21460 Stari Grad,Ivan Miloš Mile Dol 0,21460 Dol,Jure Moškatelo Ploča 2,21460 Dol,Vjekoslav Bogdanić J.B.Jelačića 9,21460 Stari Grad,Petro Šoljan Donja kola 0,21460 Stari Grad,Juraj Dužević Radošića dvor 4,21460 Dol,Damir Šurjak Šurokovića dvor 5,21460 Dol,Jakov Tresić Vrbanj 0,21462 Vrbanj,Juraj Moškatelo Stariji Ploča 27,21460 Stari Grad,Ruža Roić Pod jugo 10,21460 Dol,Rade Čavić Malo Selo 0,21460 Stari Grad,Matilda Buratović Vrbanj 0,21462 Vrbanj,Ivo Šurjak Ostravska 8,21000 Split,Dražica Matković Ljubo Vrbanj 0,21462 Vrbanj,Dinko Račić Vrbanj 173,21462 Vrbanj,Mila Franetović Dužević Vrankovića dvor 5,21460 Stari Grad,Luka Stančić Stančića dvor 0,21460 Dol,Meri Petrić Stari Grad 0,21460 Stari Grad,Ivan Moškatelo Ploča 29,21460 Dol,Vinko Moškatelo Ploča 23,21460 Dol,Nikola Šimunović K. Zvonimira 35,21460 Stari Grad,Mirko Radonić Pod jugo 19,21460 Dol,Antun Sansević Sansevića dvor 43,21460 Dol,Nikša Moškatelo Ploča 4,21460 Dol,Antun Vodanović Stariji Vrbanj  0,21460 Vrbanj,Ivo Bojanić Šiberija 19,21460 Stari Grad,Cvjetko Miličić T. Buzolića 8,21450 Hvar,Marija Trbuhović Vrbanj 0,21462 Vrbanj,Neno Šoljan Molo Selo 0,21460 Stari Grad,Juraj Tomi Moškatelo Ploča 2,21460 Dol,Ivo Račić Kapetanić Vrbanj 0,21462 Vrbanj,Đuro Caratan Zavala 0,21465 Zavala,Ante Tonči Drinković Bonski Dolac,21465 Jelsa,Kata Duboković Pitve bb,21465 Pitve,Boris Carić Ivan Dolac 0,21465 Ivan Dolac, Jelsa,Tonko Ivčević Bakulić Šiberija 29,21460 Stari Grad,Marko Huljić Račić 860,21465 Jelsa,Lenka Roić Dol,21460 Dol,Stjepan Jerković Zastražišće 0,21466 Zastražišće,Boris Borović Poljica,21466 Poljica,Niko Salamunić Jelsa bb,21465 Jelsa,File Vranković Dol 0,21460 Dol,Juraj Šperka Zastražišće 0,21466 Zastražišće,Mili Razović Vinkovačka 51,21000 Split,Ante Mihojević Vrboska,21463 Vrboska,Ljubica Stipišić Vrbanj 0,21462 Vrbanj,Stjepan Hujo Huljić Vrsina bb,21465 Jelsa,Nikola Grgičević Vrisnik 0,21465 Vrisnik,Tonči Gurdulić Jelsa 0,21465 Jelsa,Prošperino Milevčić Jelsa 0,21465 Jelsa,Boris Rubinić V rbanj  0,21462 Vrbanj,Jakov Račić Vrbanj 302 A,21462 Vrbanj,Jakša Radonić Jelsa 0,21465 Jelsa,Vinko Palaversić Jelsa,21465 Jelsa,Fabijan Kunčić Dol 0,21460 Dol,Dušan Salamunić Račić bb,21465 Jelsa,Margarita Stančić Dol 0,21460 Dol,Josip Crnčić Pitve 0,21465 Pitve,Luka Moškatelo Dol 0,21460 Dol,Lucija Milatić-Bričolić Svirče 0,21462 Svirče,Fabijan Dužević Domobranska 31,21460 Stari Grad,Vjeko Jakas Zvala bb,21465 Zavala,Pavo Bunčuga Banski Dolac bb,21465 Jelsa,Marko Buratović Svirče 0,21462 Svirče,Antun Lučić Poljica,21466 Poljica,Marin Parun Barbić Pitve 0,21465 Pitve,Stjepan Tomislav Huljić Lučica bb,21465 Jelsa,Cvjetka Cvita Milevčić Jelsa 0,21465 Jelsa,Marinko Radonić Pitve 72,21465 Pitve,Antun Gurdulić Vrsina bb,21465 Jelsa,Blaženko Jakas Zavala 0,21465 Zavala,Braco Jakas Zavala 136,21465 Zavala,Ivan Makjanić Svirče 0,21462 Svirče,Ante Rubinić Vrsina  307,21465 Jelsa,Dražica Vicenca Matković Vrbanj 117,21462 Vrbanj,Jakov Radonić Jelsa bb,21465 Jelsa,Slobodan Radičić Pitve bb,21465 Pitve,Jurko Lučić Vrboska 0,21463 Vrboska,Mate Antičević Zavala 0,21465 Zavala,Josip Franičević Burkovo bb,21465 Jelsa,Asija Bojanić Burkovo,21465 Jelsa,Milivoj Vidas vl. Servisa instrumenata, mjerne i regulacione opreme Starčevićeva 26,21000 Split,BURA l d.o.o. za trgovinu i usluge - u stečaju Koturaška 51,10000 Zagreb,NET MEDIA SISTEMI d.o.o. za informatički inženjering Kvaternikova 12,Split,Financijska agencija Vrtni put 3,10000 Zagreb,Hrvatski registar brodova Marasovića 67,Split,Nenad Ševo Teiljska 1,21000 Split,Meri Stipinović Sukoišanska 25,21000 Split,Fond za zaštitu okoliša i energetsku učinkovitost Ksaver 208,10000 Zagreb,Zlatko Balić Obala kneza Domagoja 15,21204 Dugopolje,Galić Ante Odeska 16,21000 Split,Dean Prelević, odvjetnik Gundulićeva 22,21000 Split,Želimir Miletić Put Kotlara 31,23000 Zadar,Luči Roić Pavičića dvor 7,21460 Dol,Nade Pavičić-ivelja Vrbanj 365,21460 Vrbanj,Dujko Čubre Vrbanj 0,21460 Vrbanj,Antun Bratanić Zvonimirova 27,21460 Stari Grad,Andrija Matković Domobranska 22,21460 Stari Grad,Antun Vune Bratanić Vrbanj 0,21460 Vrbanj,Dinko Lušić Vrbanj 0,21460 Vrbanj,Nikica Nikola Matijević Dol 0,21460 Stari Grad,Ivan Sanseović Dol, Kunčića dvor 4,21460 Stari Grad,Marija Kovačević Lolotović Vukovarska 23,21460 Stari Grad,Petar Zlatan Vodanović Vrbanj 126,21460 Vrbanj,Ivan Stančić Dol, Stančića dvor 0,21460 Stari Grad,Stjepan Moškatelo Dol Sv. Marije 1,21460 Stari Grad,Toma Dužević Dol Sv. Marije 0,21460 Stari Grad,Ivica Račić Vrbanj 0,21460 Vrbanj,Kuzma Pavičić Aleluja Vrbanj 0,21460 Vrbanj,Vinka Salamunić Jelsa 0,21465 Jelsa,Teo Huljić Jelsa 0,21465 Jelsa,Dejan Šperka Jelsa 0,21465 Jelsa,Juraj Caratan Zavala 0,21465 Zavala,Matko Antičević Pitve 0,21465 Pitve,Dinko Rubinić ( Vjera ) Vrisnik 73,21465 Vrisnik,Vjera Rubinić Vrinsnik 73,21465 Vrisnik,Abraham Bojanić Jelsa 1,21465 Jelsa,Vedran Nevešćanin Smiljanićeva 2,21000 Split,Marija Pjevac Omiška 18,21000 Split,Carinska uprava Zrinsko Frankopanska 60,21000 Split,Općinski sud u Starom Gradu - ZK odjel Ulica Novo Riva 3,21460 Stari Grad,Nada Akrap Put Sirobuje 37,21000 Split,Jasminka Antunović Ulica Luke Botića 24,21210 Solin,Nediljka Armanda Vranjički put 18,21000 Split,Ana Babić Krilava 8,21000 Split,Gordana Babić Šulavi bb,21214 Kaštel Lukšić,Ivan Babić Doverska 7,21000 Split,Katica Babić Zvonimirova 16,21210 Solin,Jure Bacelj Bacelji 9,21206 Bračević,Ana Bačić Umljanovići bb,22320 Drniš,Nediljka Bajić Jurja Križanića 7,21000 Split,Žarka Bakotić Mosorska Ulica 11 A,21214 Kaštel Gomilica,Marko Baković Kroz Selo 2,22300 Kistanje,Ivica Ban Braće Radića 7,21212 Kaštel Sućurac,Srđanka Banovac Sikavice - Banovci 5,Parčić,Božidar Barać Maslinska 22,21000 Split,Vedran Barbarić Šimićeva 8,21000 Split,Marija Barbir Vukovarska 175,21000 Split,Petar Barbir Vukovarska 175,21000 Split,Anica Baričević Put blata bb,21217 Kaštel Novi,Damira Barišić Barišići 10,22320 Žitnić,Ivan Barišić Kornatska 31,31000 Osijek,Manda Bašić Put Majdana 29,21210 Solin,Aleksandar Bauk Alojzija Stepinca 16,21000 Split,Marina Zečić Alojzija Stepinca 16,21000 Split,Ivo Bavčević Šibenska 3,21000 Split,Nataša Bazina PUT STRMA 67 (ranije: NEORIĆ, NEORIĆ, 0),21203 Neorić,Mirjana Begonja Džale 2,22323 Sedramić,Jelena Belić Jelsa 627,21465 Jelsa,Niko Belić Jelsa 627,21465 Jelsa,Jagoda Bešker Gašpini 23,21210 Solin,Nedo Bešker Gašpini 23,21210 Solin,Zorica Bilić Ulica Predraga Bogdanića 13,21460 Stari Grad,Sanja Bilić-pavlinović Vukovarska 80,21000 Split,Jela Bilobrk Stepinčeva 32,21000 Split,Antun Blažević Meštrovića šetalište 96,21000 Split,Hrvoje Blažević Blaževići bb,22320 Čavoglave,Damir Bojčić Kralja Zvonimira 24,22320 Drniš,Željko Bojčić P. Preradovića 4,22320 Drniš,Denis Boljat Karlovo 46,21214 Kaštel Kambelovac,Srećko Boras ULICA BISKUPA PAVLA ŽANIĆA 20 (ranije: KAŠTEL NOVI, PUT GROBLJA, 0),21217 Kaštel Novi,Robert Borić Mosećka 56,21000 Split,Goran Bosančić Ulica Braski Dolac 40,21212 Kaštel Sućurac,Pava Botić Kosorova 7,22300 Knin,Ljuba Božanić Dobrilina 11,21000 Split,Anka Božić Šibenksa 9,21000 Split,Anica Božić-Bakušić Katalinića prilaz 5,21000 Split,Ivica Bratić Neorić bb,21203 Neorić,Nikša Bratić Put Svete Mande 18,21000 Split,Vencislav Brizić Ulica Kralja Zvonimira 56,21460 Stari Grad,Zlata Brizić Ulica Kralja Zvonimira 56,21460 Stari Grad,Mate Brstilo Krešimirova 25,21311 Žrnovnica,Zora Budimir Cesta Domovinskog rata 36,22300 Knin,Miranda Budiša Ulica Kralja Zvonimira 18,22320 Drniš,Nediljko Bugarin Doverska 7,21000 Split,Željka Vučemilović-šimunović Alkarska Ulica 26,21000 Split,Gordana Buljević Trondheimska 10,21000 Split,Marina Burić Mirlović Zagora,22323 Unešić,Mario Buzov Cerje 35,22320 Mirlović Polje,Đuro Caratan Stara zavala 58,21465 Jelsa,Toni Caratan ZAVALA 58 (ranije: ZAVALA, ZAVALA, 0),21465 Zavala,Boris Carić IVAN DOLAC 179 (ranije: IVAN DOLAC, IVAN DOLAC, 0),21465 Ivan Dolac,Paulo Carić SVIRČE 145 (ranije: SVIRČE, SVIRČE, 0),21460 Svirče,Dinka Cezareo Marina Šabića 4,21460 Stari Grad,Nevenka Cukrov Domovinskog rata 6,21210 Solin,Dijana Czwik Matoševa Ulica 96,21210 Solin,Vinka Čavala ULICA PETRA ZRINSKOG 23 (ranije: KAŠTEL GOMILICA, UZ VODOVOD, 0),21214 Kaštel Gomilica,Silva Černak Lojić Lojići 1,22320 Drniš,Diana Čović Duće-Glavica,21310 Omiš,Ante Čulo Hrvatskih knezova bb,21214 Kaštel Gomilica,Blaž Ćapin Odakova 9,21000 Split,Filip Delać Grge Novaka 6,22300 Knin,Ankica Delić Kaštelanska cesta 42,21212 Kaštel Sućurac,Marko Delić Gašpini 108,21210 Solin,Nediljka Delić Donji Muć bb,21203 Donji Muć,Gordana Didak Kroz Smrdečac 5,21000 Split,Mili Divić Radobiljska Cesta 12,21250 Katuni,Ljiljana Dragan Jelušić Antuna Branka Šimića 54,21000 Split,Milka Drlje Kitožer 9,21311 Stobreč,Mato Drmić Put Plokita 40,21000 Split,Jozo Družianić Pujanke 15,21000 Split,Stanko Duvančić Duvančići 9,22320 Razvođe,Damir Duvnjak Križine 15A,21000 Split,Nives Džanko Ulica Fra Pavla Melade 24 A,21217 Kaštel Štafilić,Ante Đurđević Jadranska 12,21400 Supetar,Ljubica Elez Donji Moseć 14,22320 Moseć,Ankica Ezgeta Kaštelanska cesta 12,21217 Kaštel Stari,Lenka Franić Sedam Kaštela 6,21000 Split,Ivica Gabelić Vrboska 387,21465 Vrboska,Marija Galešić Neorić 61,21203 Neorić,Petar Galić MERZOVA 12 (ranije: SPLIT, TEŽAČKI PUT, 40 E),21000 Split,Silvana Galić Trondheimska 5,21000 Split,Kazimir Garić Ulica Matija Ivanića 35,21460 Stari Grad,Vencel Gašpar Hercegovačka 24,21000 Split,Vinko Gašpar Sinjska 9,21000 Split,Ana Goreta Put željezničke stanice,22320 Drniš,Zorka Goreta Donje Gorete 21,22320 Drniš,Josip Gotovac Vukovarska 113,21000 Split,Vjekoslav Grbčić Gajeva 11A,21000 Split,Divna Grbeša FRANKOPANSKA ULICA 20 (ranije: SOLIN, FRANKOPANSKA ULICA, 60),21210 Solin,Ana Grubišić Put Sirobuje 10,21311 Stobreč,Gordana Grubišić Braće Radića 3,21210 Solin,Nikola Grubišić VUKOVARSKA ULICA 5 (ranije: DRNIŠ, KRALJA ZVONIMIRA, 41),22320 Drniš,Sanja Grubišić Ulica Kralja Zvonimira 41,22320 Drniš,Antonio Gudelj Put Dragovoda 17,21000 Split,Kata Gugić Sarajevska 42,21000 Split,Mirjana Gugić Luke Botića 6,21210 Solin,Ivica Hajder Cigići 1,22320 Otavice,Željko Hajder Cigići 1,22320 Otavice,Silvana Hajduk Varoš 1,21231 Klis,Tomislav Herceg Sinjska 46,22300 Knin,Mira Ikica Vlaka Vi 2,22303 Oklaj,Franjo Ivčević Sv. Petra od Klob. 1,21217 Kaštel Novi,Jelena Ivčević Ulica Sv. Petra Od Klobuka 16,21217 Kaštel Novi,Damir Jakus Stepinčeva 67,21000 Split,Gospova Jakus Poljička Cesta 84,Poljica,Marica Jakus PUT MAJDANA 31 (ranije: SOLIN, PUT MAJDANA, 31),21231 Klis,Petar Jakus Put Majdana 31,21210 Solin,Marko Janković Bisko 39,21232 Bisko,Matija Jeličić Vinkovačka 5,21000 Split,Ante Jeličić Trondheimska 7,21000 Split,Marija Jocić Vojka Krstulovića 21,21000 Split,Ante Jolić Jolići 2,22320 Gradac,Marica Jukić Perivoj A. Roje 5,21000 Split,Marko Jukić Perivoj Ane Roje 5,21000 Split,Renata Jukić Put Župića 33,21230 Sinj,Jadranka Jurić Bufaline II 29,21217 Kaštel Novi,Marija Jurić Put Kruševika bb,21214 Kaštel Kambelovac,Ankica Kainić Prominski Put 11,22300 Knin,Jelena Kalinić Magistrala Solin 67,21000 Split,Petar Kalinić Mosećka 114,21000 Split,Anamarija Kalinić Radović Vukovarska 57,21000 Split,Stipan Kamber Sesartići 20,21210 Solin,Đuro Kapoši Južno predgrađe 51,31000 Osijek,Željko Karin Zgon 80,21210 Solin,Marijana Karin Prnjak Zgon 80,21210 Solin,Neda Kasalo CESTA DR. FRANJE TUĐMANA 409 (ranije: KAŠTEL KAMBELOVAC, CESTA DR. FRANJE TUĐMANA, 109),21214 Kaštel Kambelovac,Zvonimir Kasalo CESTA DR. FRANJE TUĐMANA 409 (ranije: KAŠTEL KAMBELOVAC, CESTA DR. FRANJE TUĐMANA, 109),21214 Kaštel Kambelovac,Suzana Kašić Ulica 142. Brigade 2,22320 Drniš,Ivana Katalinić Jerčić Put Vrila 6,21310 Omiš,Josip Katušić Luke Botića 11,21210 Solin,Ljiljana Kegalj Istarska 5,21000 Split,Ante Kekez Dubrovačka 35,21000 Split,Ivanko Kekez Sukoišanska 29,21000 Split,Petrica Kekez Dubrovačka 35,21000 Split,Boško Kevo Stipe Pensa 5,21217 Kaštel Štafilić,Antiša Kliškinić Ulica Petra Krešimira Iv 108,21210 Solin,Veljko Knezović Zagrebačka 6,21311 Stobreč,Stjepan Kokeza Čopova 8,21000 Split,Petar Kolega ZVONIMIROVA 121 (ranije: SOLIN, ANTIŠE VUČIČIĆA, 149),21210 Solin,Daniela Kovač Cesta dr. Franje Tuđmana 238a,21212 Kaštel Sućurac,Željka Kovač Mažuranićevo šetalište 26,21000 Split,Ivan Kraljić Put Balabana 7,21203 Neorić,Inga Krnjaić Požeška 6,21000 Split,Anka Krstić Odeska 19,21000 Split,Ivan Kundid Gradišćanskih Hrvata 1,21000 Split,Ivana Kundid Dinarska 11,21000 Split,Ružica Kundid Dinarska 11,21000 Split,Deni Kuvačić Mažuranićevo Šetalište 10 B,21000 Split,Anka Landikušić Gradac 19 A,21311 Podstrana,Ivan Lasić Konjsko bb,21231 Konjsko,Dražen Lazić Šime Ljubića 9,21000 Split,Nenad Leskur Ulica Stjepana Radića 14,21210 Solin,Ivana Lilić Put Brodarice 7,21000 Split,Ivo Lipanović M. Getaldića 31,21000 Split,Marko Lojić Lojići 1,22320 Drniš,Mile Lovrić Fra Grge Martića 41,21000 Split,Ana Lovrinčević Vrh Visoke 121,21000 Split,Dejan Lukavac Ćirići 3,22320 Tepljuh,Nela Madžar Poljička 2,21311 Podstrana,Alenka Malinić Pujanke 79,21000 Split,Pavao Marasović Put Jokića-kalčina 8,21203 Neorić,Anto Marijan Ulica Mate Lovraka 2,10410 Velika Gorica,Cvita Marijanović Marjanovići Iznad Crkve 11,22320 Gradac,Dobrinka Marijanović Put Smokovika 35,21000 Split,Tomislav Marijanović Put Smokovika 35,21000 Split,Jasna Marin Petra Svačića 99,22320 Drniš,Marina Marin Trbounje bb,22320 Drniš,Željko Marinac Varaždinska 3,21000 Split,Božidar Marinković Dosud 9,21000 Split,Jakov Mateta ULICA KORIOLANA ĆIPIKA 10 (ranije: KAŠTEL STARI, ULICA KARIOLANA ČIPIKA, 10),21217 Kaštel Stari,Ivan Matić Kopilica 33,21000 Split,Ružica Matić Gornji Matići Kod Bunara 1,22320 Trbounje,Slavko Matić I. Aljinovića 11,21311 Žrnovnica,Željko Matić Ulica Put Kaluna 18,22320 Drniš,Marija Matković Šižgorićeva 20,21000 Split,Ivan Melvan Luke Botića 7,21217 Kaštel Novi,Nikola Midenjak Ulica 142. Brigade 16,22320 Siverić,Pere Mihanović Radičinka 12,21311 Žrnovnica,Ana Mikulić Čavoglave bb,22320 Drniš,Mate Mikulić Pauk 11,22320 Čavoglave,Ivan Milaković Strmoševica 3,21222 Marina,Ivan Milanović Terzićeva 17,21000 Split,Zorka Miletić Jajići 30,21210 Solin,Milan Miljuš Kranjčevićeva 35,21000 Split,Đorđe Mirčetić Pokvasica 2,22320 Miočić,Tonči Mišković Jelsa 667,21465 Jelsa,Ana Moro Vukovarska 80,21000 Split,Slavko Moro Muklače 23,21203 Crivac,Tomi Moscatello Ploča 17, Dol,21460 Stari Grad,Marija Munitić Mažuranićevo šetalište 48,21000 Split,Ljubomir Muslim Imotska 60,21000 Split,Mijo Nožina PUT NOŽINA - MALJKOVIĆA 11 (ranije: PRGOMET, PRGOMET, 0),21201 Prgomet,Jurica Oman Ive Tijardovića 10,21000 Split,Mirko Oman Tijardovićeva 10,21000 Split,Janja Orošnjak Gorice 2,21212 Kaštel Sućurac,Mila Palada Odeska 4,21000 Split,Ivan Pandža ULICA KORIOLANA ĆIPIKA 7 (ranije: KAŠTEL STARI, ULICA KARIOLANA ČIPIKA, 9),21217 Kaštel Stari,Asija Papić Dr. Ante Starčevića 55,21220 Trogir,Mijo Papić Getaldićeva 5,21000 Split,Tereza Papić M. Getaldićeva 5,21000 Split,Rajko Parać Paraći 3,22320 Ružić,Tatjana Parać Vrlička 43,21000 Split,Đurđica Parat Boksitno naselje 19,22320 Drniš,Ivan Pastuović Pastuovića 3,22320 Ružić,Jurica Pavela Poljana Kneza Trpimira 6,21000 Split,Roki Pavičić Drugi Donji Dvori 6,21460 Stari Grad,Ivan Pažanin Biokovska 6,21000 Split,Luka Peko Terzićeva 5,21000 Split,Neda Penga Sv.lovre 23,21311 Stobreč,Ante Perko Don Petra Peroša 5,21210 Mravince,Ivana Perko Don Petra Peroša 5,21210 Mravince,Gordana Perković Vukovarska 43,21000 Split,Marica Perković Perkovići 15,22320 Kljake,Nediljko Perković Vukovarska 43,21000 Split,Nila Peroš Terzićeva 3,21000 Split,Dragica Peša Jeretova 7,21000 Split,Iris Peša Rikarda Katalinića Jeretova 7,21000 Split,Nikša Petrić Kod Sv. Stjepana 23,21460 Stari Grad,Matko Pezo Hercegovačka 30,21000 Split,Zlatko Piperković Dinka Šimunovića 17,21000 Split,Joško Pivac Varaždinska 43,21000 Split,Luka Pjevac Omiška 18,21000 Split,Anka Plazonja Uskočka 7,21000 Split,Robert Plazonja Uskočka 7,21000 Split,Gordan Poparić ULICA GRGURA NINSKOG 29 A (ranije: KAŠTEL NOVI, ŽRTAVA RATA, 29 A),21217 Kaštel Novi,Ante Popović J. Palmotića 2,21000 Split,Milanka Pranić Mosećka Ulica 4,22320 Drniš,Miroslav Primorac I. Paštrića Poljičanina 19,21311 Podstrana,Iva Punda Bistrička 29,21204 Kotlenice,Drago Radić Na rudini 3,20207 Čibača,Mladen Radmilović Gorička 4,21000 Split,Petar Radonić Jelsa 98,21465 Jelsa,Jagoda Radošević Vrh Lučca 35,21000 Split,Ante Rajčić Velebitska 97,21000 Split,Marko Ralica Benkovačka 3,21000 Split,Ivan Raos MANDIĆEVA 66 (ranije: STOBREČ, MANDIĆEVA, 66),21000 Split,Zdenka Razlog Kod Pošte 33,22320 Siverić,Mila Rebić Marka M. 20A,21210 Mravince,Marija Reljanović Otavice 30,22320 Otavice,Mara Režić Kliški Put 48,21210 Solin,Marija Rizvan Bilice 12,21000 Split,Anđelko Rogulj Gomile 38,21217 Kaštel Stari,Berislava Roša Zvonimirova 29 B,22300 Knin,Sofija Ruić Getaldićeva 19,21000 Split,Ana Runjić Hrvatskih vitezova 46,21000 Split,Gordan Ruščić Putaljski put bb,21212 Kaštel Sućurac,Sanja Ružić Šižgorićeva 7,21000 Split,Svjetlana Samac Samci 14,22320 Brištane,Miljenko Samardžić Šižegorićeva 20,21000 Split,Dinka Sanseović KUNIČIĆA DVOR 4 (ranije: DOL, DOL, 0),Dol,Ante Sarić Neorić bb,21203 Neorić,Ivan Sarić DONJA MALA-CENTAR 47 (ranije: NEORIĆ, NEORIĆ, 0),21203 Neorić,Marija Sedlar Ostravska 1,21000 Split,Ljubica Sekelez Mitnička 1,21000 Split,Kristina Serdarević Put Jokića-kalčina 8,21203 Neorić,Aleksandra Sever-Muhar Karamanova 7,21000 Split,Boško Sikavica Kričke bb,22320 Ružić,Snježana Sikavica Domovinskog rata 12,21210 Solin,Dragan Simić Sarajevska 76,21000 Split,Tanja Sinovčić Trondheimska 10,21000 Split,Ljiljana Sirić Put Vele Meje 10,21212 Kaštel Sućurac,Dijana Skelin Vručine II 12,21217 Kaštel Novi,Kata Sočo CENTAR - DUBRAVA 21 (ranije: NEORIĆ, NEORIĆ, 0),21203 Neorić,Marija Stančić Petra Krešimira IV 10,21460 Stari Grad,Đani Stanić Matoševa Ulica 131,21210 Solin,Danica Stipović Put Dragočeva 54,21212 Kaštel Sućurac,Milorad Stojsavljević Šimićeva 58,21000 Split,Petar Strinić Pazdigradska 16,21000 Split,Luca Strunje Kralja Tomislava 18,22300 Knin,Slavka Svalina Crivac bb,21203 Crivac,Marijan Šamija Trstenik 2,21000 Split,Marinka Šamija Vrgoračka 8,22300 Knin,Katica Šeparović Kupreška 92,21000 Split,Nenad Ševo Triljska 1,21000 Split,Krasna Šiklić Hercegovačka 88,21000 Split,Mili Šimig Šibenska 27,21000 Split,Vesna Škare Ruđera Boškovića 12,21000 Split,Ljubica Škopljanac TIKVARIN 14 (ranije: KAŠTEL KAMBELOVAC, TIKVARIN, 8),21214 Kaštel Kambelovac,Milica Špar Mašogradska Ulica 16,21212 Kaštel Sućurac,Eleana Šubat Mosorska 26,21311 Podstrana,Ivan Šuljug Ivaniševićeva 45,21000 Split,Vesna Šunjić Šimićeva 14,21000 Split,Ljubica Tarle Tarle 12,22320 Velušić,Nada Teklić Zgon 80,21210 Solin,Lada Terzić Puntarska 5,21000 Split,Ivan Tomić Tomići 1,22320 Siverić,Ivan Topić Vrlička 21,21000 Split,Jelica Topić Mosećka 50A,21000 Split,Tvrtko Topić Ulica 142. Brigade 37 A,22320 Siverić,Anđelka Torlak Radunica 29,21000 Split,Ivan Torlak Radunica 29,21000 Split,Marko Torlak Radmilovića 20,21000 Split,Damir Tot Šimićeva 12,21000 Split,Anka Treskavica Dubrovačka 35,21000 Split,Anka Tukić Šime Ljubića 13,21000 Split,Nediljko Ugrin Sv. Ivana 33,21311 Donje Sitno,Marinko Uvodić Zgon 32,21210 Solin,Nedjeljka Uvodić Vinkovačka 51,21000 Split,Marko Validžić Validžići 4,22320 Ružić,Ivanka Varnica Imotska 69,21000 Split,Milica Varvodić Kozjačka 24,21210 Solin,Kristina Velić Papandopulova 11,21000 Split,Ljiljana Vesković Fausta Vrančića 8,21000 Split,Milka Veštić Čavale 11,22323 Sedramić,Ante Vidan Gundulićeva 44,21000 Split,Marko Vidović Ružić bb,22320 Gradac,Matko Vidović Gradac bb,22320 Gradac,Nevenka Vidović Pastuovići 4,22320 Gradac,Ankica Vilibić Marina Getaldića 33,21000 Split,Anđelko Vilić RADOBILJSKA CESTA 41 (ranije: KREŠEVO, KREŠEVO, 24),21250 Kreševo,Normela Visković Jelsa 1005,21465 Jelsa,Tonči Visković Jelsa 1005,21465 Jelsa,Marica Vlaić Ulica Nikole Tesle 16,22320 Drniš,Dubravka Vlainić Jelsa 357,21465 Jelsa,Ivo Vodanović Pavičića dvori 11,21460 Stari Grad,Josip Vogleš CESTA DR. FRANJE TUĐMANA 550 (ranije: KAŠTEL KAMBELOVAC, CESTA DR. FRANJE TUĐMANA, 80),21214 Kaštel Kambelovac,Vinko Vranković JELSA 129 (ranije: JELSA, JELSA, 0),21465 Jelsa,Ivan Vrdoljak DONJA MALA-CENTAR 31 (ranije: NEORIĆ, NEORIĆ, 0),21203 Neorić,Mirjana Vrdoljak Put Kule 12,21210 Solin,Marija Vrgoč Velebitska 34,21000 Split,Bože Vuco Starčevićeva 10,21212 Kaštel Sućurac,Mirjana Vučković Ruđera Boškovića 23,21000 Split,Višnja Vučković Put Smokovika 26,21000 Split,Ivan Vugdelija Don Frane Bulića 38,21217 Kaštel Novi,Dubravka Vukas Markov Put 8,21000 Split,Anđelka Vukičević Badanj bb,22320 Drniš,Zora Vuković Plitvička 1A,21000 Split,Ivan Vukušić Dobrilina 6,21000 Split,Jadran Vukušić Put Sv. Klementa 19,21311 Gornje Sitno,Nevenka Vukušić Cerje 2,22320 Mirlović Polje,Vjera Vukušić Kralja Petra Krešimira IV 8,22320 Drniš,Zvonimir Vukušić Vinodolska 10,21000 Split,Nevenka Vuleta Markov put 33,21311 Stobreč,Vinka Zekić Mostarska 7,21000 Split,Dinko Zenčić Račić bb,21465 Jelsa,Borislav Zokić Fra Bone Razmilovića 1,21000 Split,Dolina Zokić Pojišanska 18,21000 Split,Margita Zokić Fra Bone Razmilovića 1,21000 Split,Luca Zolota Gospin Put 38,21212 Kaštel Sućurac,Milan Žarković Parčić bb,22320 Siverić,Nevenka Živko M. Čačića 3,22300 Knin,Davorka Živković Živkovići 12,22320 Badanj,Ivica Živković Badanj bb,22320 Badanj,Ivo Živković Put Kule 27,21210 Solin,Siniša Ivančić Lovački Put 13,21000 Split,Iva Jelić Benkovačka 3,21000 Split,Marko Kavelj Alojzija Stepinca 11,21000 Split,Ivan Koljanin Kupreška 82,21000 Split,Željko Kovač Dravska 4,31000 Osijek,Zvonko Kruneš Ulica Slobode 36,21000 Split,Nikola Lacmanović Sukoišanska 19,21000 Split,Vesna Lepetić Tršćanska 12,21000 Split,Jelica Ljubica Velebitska 105,21000 Split,Darko Lulić Vežarovice 18,21214 Kaštel Lukšić,Vesna Lulić Vežarovice 18,21214 Kaštel Lukšić,Marija Mamić Kroz Meterize 26,22000 Šibenik,Radojka Marijanović Marijanovići Iznad Crkve 10,22320 Gradac,Meri Cabadaj Trg Bana Josipa Jelačića 10,31000 Osijek,Mate Markotić Put Starog Sela 23,21311 Podstrana,Ante Marović Lička 3,21000 Split,Ivan Marušić Poljičkih Knezova 87,21311 Podstrana,Iva Melvan Doverska 31,21000 Split,Goran Merkel Mutvoranska Ulica 3,52100 Pula,Ivan Mornar Miroslava Krleže 24,21000 Split,Miodrag Munjiza Put Miluša 7,21311 Stobreč,Ante Nožina Put Nožina-maljkovića 5,21201 Prgomet,Anica Pandža Hercegovačka 46,21000 Split,Nikica Pavlović Gornji Kono 37,20000 Dubrovnik,Silvana Perić Table 31,21000 Split,Nediljka Perišić Ruđera Boškovića 8a,21204 Dugopolje,Elvira Dračevac Lumbarda 678,20260 Lumbarda,Mara Dobrota Trondheimska 9,21000 Split,Neda-lidia Buljević Put Crkve 8,22320 Gradac,Ivan Bugarin Grab 114,21238 Grab,Maja Bučić Ruđera Boškovića 11,21000 Split,Mira Božić Bilice Ii 38,21000 Split,Sandra Borić Mosećka 56,21000 Split,Marija Davidović Gašpini 88,21210 Solin,Petar Adjanski Osječka Ulica 1,21214 Kaštel Gomilica,Ana Čatlak Put Sv. Ante Padovanskog 14,21214 Kaštel Kambelovac,Marinko Buškulić Ivana Gundulića 13,21000 Split,Marinko Galić Kamenita 99,21000 Split,Luca Gabela Kneza Lj. Posavskog 7,21000 Split,Tomislav Frankić Grljevačka 41,21311 Podstrana,Elias Erceg Vrbanj 132,21460 Vrbanj,Jakov Elez Donje Ogorje 0,21206 Donje Ogorje,Sretan Bajalo Poljana Kneza Trpimira 4,21000 Split,Mario Tomić Ulica Svetega Križica 26,21450 Hvar,Ranko Vuleta Sv. Ivana 20,21311 Donje Sitno,Zlatko Balić K. Višeslava 1,21204 Dugopolje,Boško Barać Bajagić 13a,21238 Bajagić,Milan Vukić Doverska 5,21000 Split,Mara Vukorepa Zgon 30,21210 Solin,Bare Vujina Vujinova 4,21217 Kaštel Štafilić,Milenko Bašić Sv.nikole 46,21207 Podgrađe,Diana Blažević Mejaši I 3b,21000 Split,Jozo Bogić Put Blata 132,21217 Kaštel Stari,Stjepko Bojanić Duvanjska 7,21000 Split,Miroslav Trečić Ulica Domovinskog Rata 1c,21210 Solin,Neda Tukić Trondheimska 10,21000 Split,Vinka Ukić Dinka Šimunovića 5,22300 Knin,Mira Velić Bernarda Vukasa 32,21000 Split,Ivan Vrdoljak Donja Mala-centar 31,21203 Neorić,Iva Vrdoljak Kukuljevićeva 19,21000 Split,Dražen Todorović Hercegovačka 70,21000 Split,Dubravka Stojanovska Put Plokita 75,21000 Split,Josip Strniša Ivana Gundulića 9,22300 Knin,Ivica Sviličić Kneza Mutimira 3,21000 Split,Ana Rogošić Komjate 0,21214 Kaštel Lukšić,Ivica Stipinović Sukoišanska 25,21000 Split,Darko Topić Put Sv. Ižidora 92,21000 Split,Marija Trečić Ulica Domovinskog Rata 1c,21210 Solin,Milica Zorić Pujanke 53,21000 Split,Ivo Rajčić Radunićeva 19,21217 Kaštel Novi,Ivan Radoš Drniški Put 9,21000 Kamen,Željka Vučemilović-šimunović Alkarska 26,21000 Split,Slaven Tukić Šime Ljubića 13,21000 Split,Bartul Barišić Stjepana Radića 11,20207 Cavtat,Tajana Domazet Mosećka 50a,21000 Split,Velinka Runjić Marina Getaldića 17,21000 Split,Niko Dujić Don Petra Peroša 107,21210 Mravince,Teo Mandić Krešimirova 26,21210 Vranjic,Mevlida Armanda Vranjički Put 18,21000 Split,Renata Kalčić Brajšina 26,51000 Rijeka,Juraj Lešković Matenci 142,49240 Matenci,VRGORKA-VINARIJA dioničko društvo za proizvodnju pića, poljoprivredu i trgovinu Fra Ivana Rožića 35,21276 Vrgorac,Milivoj Vidas Starčevićeva 26,21000 Split,BURA l d.o.o. za trgovinu i usluge - u stečaju Koturaška 51,Zagreb,AUTO CENTAR LOZIĆ d.o.o. trgovina vozilima u stečaju Županijska 21,31000 Osijek,NET MEDIA SISTEMI d.o.o. za informatički inženjering Kvaternikova 12,21000 Split,BASLER OSIGURANJE ZAGREB dioničko društvo za osiguranje Radnička cesta 37/b,Zagreb,NASTAVNI ZAVOD ZA JAVNO ZDRAVSTVO SPLITSKO-DALMATINSKE ŽUPANIJE Vukovarska Ulica 46,21000 Split,Joško Pavlov Primorska Ulica 54,21214 Kaštel Gomilica,Tina Trajković Doverska 11,21000 Split,Nada Dujmić Aljinovića 95,21311 Žrnovnica,Nada Baković Kroz Selo 6,22321 Parčić,Marija Duvančić Duvančići 40,22320 Razvođe,Mira Čipčić Sv.jeronima 29,21204 Dugopolje</derivirana_varijabla>
  </DomainObject.Predmet.StrankaWithAdress>
  <DomainObject.Predmet.StrankaWithAdressOIB>
    <izvorni_sadrzaj>REPUBLIKA HRVATSKA, OIB 18683136487,LUKA dioničko društvo, OIB 34440814040, Kopilica 47 B,Split,RAD, d.o.o. za vodoopskrbu i ostale komunalne djelatnosti, OIB 71304592430, Ul.Stjepana Radića 69,Drniš,HEP-Operator distribucijskog sustava d.o.o. za distribuciju i opskrbu električne energije ELEKTRA ŠIBENI, OIB 46830600751, Ulica grada Vukovara 37,10000 Zagreb,Mara Jukić, OIB 37710339746, Čavoglave bb,22322 Ružić,Ivica Bašić, OIB 14595893401, Vukovarska 170,21000 Split,GASTRO GRUPA d.o.o. za trgovinu i usluge, OIB 39228456312, Grada Vukovara 271,10000 Zagreb,AUTO HRVATSKA dioničko društvo, OIB 32709834358, Dubrovačka Ulica 1,Split,JADRANSKO OSIGURANJE d.d., OIB 94472454976, Listopadska 2,10000 Zagreb,CITY EX d.o.o. za prijenos poslovne dokumentacije, OIB 99406899243, Donje Svetice 40,10 000 Zagreb,Hrvatski Telekom d.d., OIB 81793146560, Savska cesta 32,10000 Zagreb,CODEX SORTIUM društvo s ograničenom odgovornošću za pružanje kompleksnih konzalting usluga, OIB 83918065246, Ivana Šibla 9,10000 Zagreb,SUNCE osiguranje d.d., OIB 12012147571, Trnjanska cesta 108,10000 Zagreb,HRVATSKA IZVJEŠTAJNA NOVINSKA AGENCIJA, OIB 41387373932, Marulićev trg 16,10000 Zagreb,ČISTOĆA d.o.o. za komunalnu djelatnost, održavanje čistoće i odlaganje komunalnog otpada, OIB 16912997621, Put od Republike 14,Dubrovnik,TEXT-PAPIR d.o.o. za trgovinu i usluge, OIB 45878059290, Stinice 12,Split,SLOBODNA DALMACIJA izdavačka i tiskarska djelatnost, dioničko društvo, OIB 35075764438, Ulica Hrvatske Mornarice 4,Split,ČISTOĆA društvo s ograničenom odgovornošću za obavljanje komunalnih djelatnosti održavanja čistoće i odlaganja komunaln, OIB 38812451417, Put Plokita 81,Split,OPĆINA JELSA Jedinstveni upravni odjel, OIB 94187441810, Riba bb,21465 Jelsa,AUTOKUĆA BOSNIĆ d.o.o. za trgovinu, servis i remont, OIB 62890333516, Rakite 27,Žrnovnica,TISKARA MALENICA d.o.o., OIB 21268596817, 113. Šibenske brigade HV-a 193,Šibenik,Ivan Marijan, OIB 35721802898, Strossmayerovo šetalište bb,21465 JELSA, Otok Hvar,HEP-Operator distribucijskog sustava d.o.o. za distribuciju i opskrbu električne energije, OIB 46830600751, Ulica grada Vukovara 37,10000 Zagreb,Rikard Pavlović, OIB 16829467929, Gundulićeva 26,21000 Split,LUČKA UPRAVA SPLIT, OIB 06992092556, Gat Sv. Duje 1,Split,TINA ALATI društvo s ograničenom odgovorošću za trgovinu i usluge, OIB 72232886006, Trg Francuske Repub. 14,10000 Zagreb,PLOVPUT trgovačko društvo s ograničenom odgovornošću za održavanje pomorskih plovnih putova i radijske službe, OIB 14480721492, Obala Lazareta 1,Split,Regionalna veletržnica Benkovac dioničko društvo za trgovinu i usluge "u stečaju", OIB 16205687638, Benkovačke bojne 17,Benkovac,MESSER CROATIA PLIN Poduzeće za proizvodnju i prodaju tehničkih plinova d.o.o., OIB 32179081874, Industrijska 1,Zaprešić,ZAVOD ZA JAVNO ZDRAVSTVO DR. ANDRIJA ŠTAMPAR, OIB 33392005961, Mirogojska Cesta 16,10000 Zagreb,Zagrebačka burza d.d., OIB 84368186611, Ivana Lučića 2a/22,10000 Zagreb,METRONET TELEKOMUNIKACIJE d.d. za telekomunikacijske usluge, OIB 23269006802, Ulica Grada Vukovara 269/d,10000 Zagreb,RELAX, d.o.o. za proizvodnju i trgovinu, OIB 24543050439, Tijardovićeva 4/II,Split,MINISTARSTVO GOSPODARSTVA, RAVNETELJSTVO ZA ROBNE ZALIHE, OIB 22413472900, Ul.Grada Vukovara 78/VI,10000 Zagreb,PUĆO d.o.o. za trgovinu, ugostiteljstvo i cestovni prijevoz, OIB 33417474295, Puće 2,Ružić,ITEM, d.o.o. informatičke usluge, OIB 71527463594, Put Supavla 39,Split,ŠKARE TRADE, d.o.o. za trgovinu i ugostiteljstvo, OIB 88448992592, Sarajevska Ulica 64,Split,CROATIA osiguranje d.d. FILIJALA SPLIT, OIB 26187994862, Miramarska 22,10000 Zagreb,MIRJANA BARIĆ, OIB 91861480870, D.Farlatija 92,23000 Zadar,SREDIŠNJE KLIRINŠKO DEPOZITARNO DRUŠTVO, dioničko društvo, OIB 64406809162, Heinzelova 62/a,10000 Zagreb,MILENKO BUŠLJETA, OIB 63433937940, P. Bonifacije 30,23000 Zadar,MILICA UGARKOVIĆ, OIB 03462724779, 23000 Zadar,FABIJAN PERONJA, OIB 19033633778, Banski dolac bb,21465 Jelsa,Agencija za upravljanje državnom imovinom, OIB 75666130770, Ivana Lučića 6,10000 Zagreb,COMENG, društvo s ograničenom odgovornošću za informatički inženjering, OIB 42122172362, A. Starčevića 11,Solin,AMEROPA AG, OIB 38272342702, Rebgasse 108,BINNINGEN,GRAFOPLEX, društvo s ograničenom odgovornošću, za trgovinu i usluge, OIB 71142152777, Hektorovićeva 47,Split,HP - Hrvatska pošta d.d., OIB 87311810356, Jurišićeva 13,10000 Zagreb,Financijska agencija, OIB 85821130368, Vrtni put 3,10000 Zagreb,NIKOLA LACMANOVIĆ, OIB 50670282682, Sukoišanska 19,21000 Split,HEP-Operator distribucijskog sustava d.o.o. za distribuciju i opskrbu električne energije, OIB 46830600751, Ulica grada Vukovara 37,10000 Zagreb,VODOVOD I KANALIZACIJA, društvo s ograničenom odgovornošću za vodoopskrbu, odvodnju i pročišćavanje otpadnih voda, OIB 56826138353, Biokovska 3,Split,JELKOM, društvo s ograničenom odgovornošću za komunalnu djelatnost, OIB 92345732468, Vrboska,DALMACIJAVINO d.d. za proizvodnju i promet alkoholnih i bezalkoholnih pića "u stečaju", OIB 07837847925, Obala kneza Domagoja 15,Split,EUROLEASING d.o.o., OIB 48922277230, Remetinečka cesta 98,10000 Zagreb,Rino Barbić, odvjetnik, OIB 04402974520, Vrsina 0,21465 Jelsa,HVARSKI VODOVOD d.o.o., OIB 96577868636, Radičina 0,21465 Jelsa,IVAN MILAT, OIB 89865160390, Ulica br. 7,20271 BLATO NA KORČULI,DIONOVA - DIONA d.o.o., OIB 41112127430, Donje Svetice 127,10000 Zagreb,TEHNOPLAST d.o.o. za građevinarstvo, trgovinu, ugostiteljstvo, turizam i uslužne djelatnosti, OIB 70676517267, Ulica Slobode 5,21000 Split,VIPnet, društvo s ograničenom odgovornošću za usluge javnih telekomunikacija, OIB 29524210204, Vrtni put 1,10000 Zagreb,BILIĆ-ERIĆ d.o.o. za privatnu zaštitu, OIB 68580128211, Ljudevita Posavskog 3, Trgovački centar Millennijum,Sesvete,DALMACIJAVINO - ZAGREB društvo sograničenom odgovornošću za trgovinu, ugostiteljstvo i prijevoz, OIB 93269876765, Gajeva 26,10000 Zagreb,GRAD DRNIŠ, OIB 38309740312, Trg kralja Tomislava 1,22320 Drniš,Vetropack Straža tvornica stakla d.d. Hum na Sutli, OIB 74210066591, Hum na Sutli, Hum na Sutli 203,Hum Na Sutli,CAPRICORNO, društvo s ograničenom odgovornošću za trgovinu, OIB 09517317411, Hercegovačka 57/A,Split,PELJEŠKI VRHOVI, POLJOPRIVREDNA ZADRUGA, OIB 49398931487, Janjina 68,Janjina,Toma Šurjak, OIB 66049692921, Sansovića dvori 29,21465 JELSA, DOL,Jakov Peronja, OIB 07373599239, Jelsa 0,21465 Jelsa,TIGAR d.o.o. za usluge, OIB 65051360088, Put Supavla 1,Split,POREZNA UPRAVA Područni ured Split, OIB 18683136487, Trg dr. Franje Tuđmana 4,21000 Split,BURA I TRAMUNTANA d.o.o. za trgovinu i usluge, OIB 78359961331, Don Frane Bulića 205,Solin,TRAST međunarodno otpremništvo, dioničko društvo, OIB 93225891495,  Gat Sv.Duje 4,Split,CHROMOS AGRO dioničko društvo proizvodnja sredstava za zaštitu bilja, OIB 82790074844, Radnička cesta 173/n,10000 Zagreb,VODOVOD I KANALIZACIJA, društvo s ograničenom odgovornošću za vodoopskrbu, odvodnju i pročišćavanje otpadnih voda, OIB 56826138353, Biokovska 3,Split,AUTOTRANS d. o. o. za javni prijevoz putnika u cestovonom prometu, trgovinu, usluge i turistička agencija, OIB 19819724166, Trg Žabica 1,Rijeka,BRTVILA BREZIĆ d.o.o. za proizvodnju brtvila, trgovinu i zastupanje, OIB 47897946377, Starotrnjanska 46/A,10000 Zagreb,IREKS AROMA društvo s ograničenom odgovornošću, OIB 36709757659, Radnička Cesta 37,10000 Zagreb,Marin Mileteta, odvjetnik, OIB 37476644793, Gorjanska 26,10000 Zagreb,HEP - Opskrba d.o.o. za opskrbu potrošača električnom, toplinskom energijom i plinom, OIB 63073332379, Ulica grada Vukovara 37,10000 Zagreb,ING-ATEST d.o.o. za trgovinu i usluge, OIB 21777333810, Hrvatske mornarice 1/a,Split,Hrvatske vode, pravna osoba za upravljanje vodama, OIB 28921383001, Grada Vukovara 220,10000 Zagreb,BASLER OSIGURANJE ZAGREB dioničko društvo za osiguranje, OIB 59706054982, Radnička cesta 37/b,10000 Zagreb,NARODNI TRGOVAČKI LANAC d.o.o. za trgovinu i usluge, OIB 78344221376, Soblinec, Soblinečka 55,Sesvete,MANTIS, d.o.o. za trgovinu i usluge, OIB 41274793973, Varaždinska 51,Split,Vinko Paina, OIB 51203688235, Malo selo,21460 Stari Grad,TRANSADRIA, međunarodna špedicija d. d. u stečaju, OIB 47965841018, Riva Boduli 1,Rijeka,Hrvatska radiotelevizija, OIB 68419124305, Prisavlje 3,10000 Zagreb,BRODOMERKUR trgovina i usluge, dioničko društvo, OIB 33956120458, Poljička Cesta 35,Split,ZAGREBAČKI HOLDING, društvo s ograničenom odgovornošću za javni prijevoz, opskrbu vodom, održavanje čistoće, putnička a, OIB 85584865987, Ulica grada Vukovara 41,10000 Zagreb,NASTAVNI ZAVOD ZA JAVNO ZDRAVSTVO SPLITSKO-DALMATINSKE ŽUPANIJE, OIB 54948902275, Vukovarska Ulica 46,Split,BRODOSPLIT-BRODOGRADILIŠTE društvo s ograničenom odgovornošću, OIB 05532178397, Put Supavla 21,Split,COPAN ZAGREB društvo s ograničenom odgovornošću za trgovinu i zastupanje, OIB 43698579132, Selnica Šćitarjevska 25,10410 Velika Gorica,DUHAN društvo s ograničenom odgovornošću, OIB 84143469050, Vukovarska 30,Dubrovnik,Ivica Maleš vl. autoservis "UNO", OIB 89917595934, Put Blata bb,21216 Kaštel Stari,Teo Palaversić, OIB 21074825891, Mala Banda 166,21465 Jelsa,HRVATSKA POŠTANSKA BANKA, dioničko društvo, OIB 87939104217, Jurišićeva 4,10000 Zagreb,OTIS DIZALA, društvo s ograničenom odgovornošću za proizvodnju, montažu, remont i održavanje dizala, OIB 76080865307, Prilaz Vladislava Brajkovića 15,10000 Zagreb,Fabijan Roić, OIB 55646544786, Domobranska 26,21460 Stari Grad,Ivo Družević, OIB 59608054089, Družević Dvor 20,21460 Stari Grad, Dol,Ivo Roić, OIB 73872839985, Zbora Narodne garde 2,21460 Stari Grad,Josip Kovačević, OIB 24407104693, M.Ivanića 26,21460 Stari Grad,Tedi-Tadija Maroević, OIB 75901351091, Out Rudine 4,21460 Stari Grad,Jakica Lupi, OIB 73236308888, Vrbanj 0,21462 Vrbanj,Joza Bratanić, OIB 08011374888, Vrbanj 0,21462 Vrbanj,Antun Pavičić, OIB 65866256737, Pavičića dvor 13,21460 Stari Grad, Dol,Juraj Pavičić, OIB 09529542053, Ceratorij 0,21462 Vrbanj,Cvjetko Matković, OIB 10443683019, Matije Ivanića 0,21460 Stari Grad,Katica Kovačević, OIB 33120980772, Dol 0,21460 Dol,Nikša Dužević, OIB 66241675982, Dol 0,21460 Dol,Milovan Kombura, OIB 30770175855, F. Vrančića 13,21000 Split,Jelisava Pavičić, OIB 83980708087, Vrbanj 0,21462 Vrbanj,Matko Carić, OIB 35189247498, Dol 0,21460 Dol,Marinko Dužević, OIB 12242231071, Dol  0,21460 Stari Grad, Dol,Margarita Radonić, OIB 28025722533, Dol 0,21460 Dol,Dinko Pavičić Tribunol, OIB 99243667034, Žrtava Rata  2,21460 Stari Grad,Tonči Šurjak, OIB 60785268681, Stari Grad 0,21460 Stari Grad,Duško Pavičić Ivelja, OIB 25982798589, Bassina 0,21462 Vrbanj,Pero Dulčić Sušak, OIB 55533277123, Malo Selo 63,21460 Stari Grad,Ivan Tadić, OIB 00384008152, Vagonj 32,21460 Stari Grad,Ivica Pavičić, OIB 72332556277, Vrbanj 0,21462 Vrbanj,Mihovil-Mile Pavičić, OIB 24835949834, Vrbanj 0,21462 Vrbanj,Tomi Moscatello, OIB 28508820612, Dol,21460 Dol,Nikola Vodanović, OIB 74845370223, Vrbanj 0,21462 Vrbanj,Margarita Marica Stančić, OIB 08101100980, Kod Sv. Petra 0,21460 Stari Grad,Vjekoslav Radonić, OIB 33204721839, Dol 0,21460 Dol,Marinko Sanseović, OIB 45513941394, Dol 0,21460 Dol,Tadija Moškatelo, OIB 31188799731, B.Kašića 9,21460 Stari Grad,Damir Petrić, OIB 86091667582, Stari Grad 0,21460 Stari Grad,Louis Petrić, OIB 16074465250, Srinjo kola 2,21460 Stari Grad,Ivica Ljubić, OIB 56655610557, Stari Grad 0,21460 Stari Grad,Vinko Lupi, OIB 35451219902, Sv. Magdalene 7,21460 Stari Grad,Ivan Tadić Šilo, OIB 70114227603, Stari Grad 0,21460 Stari Grad,Ivan Tadić, OIB 70114227603, Stari Grad 0,21460 Stari Grad,Vinko Maroević, OIB 76848533915, Stari Grad,21460 Stari Grad,Ivan Buratović, OIB 47859397279, Vrbanj 13,21462 Vrbanj,Mijo Mili Pavičić, OIB 88915921313, Vrbanj 0,21460 Vrbanj,Marija Vodanović, OIB 55757464937, Stari Grad 0,21460 Stari Grad,Jakov Fredotović, OIB 46839149373, Vrbanj 297,21462 Vrbanj,Miljenko Srhoj, OIB 83488729434, Krešimirova 5,21460 Stari Grad,Nikola Haladić, OIB 44890767273, Stari Grad 0,21460 Stari Grad,Janez Jelušić, OIB 53424861114, Sv. Petra 0,21460 Stari Grad,Nikola Sansević, OIB 77925554696, Dol 0,21460 Stari Grad,Nikola Buratović, OIB 63461897206, Vrbanj 0,21462 Vrbanj,Cvjetko Buratović, OIB 68271062216, Put Križa 4,21460 Stari Grad,Nikola Buratović, OIB 83296807791, Vrbanj 0,21462 Vrbanj,Nikola Stipišić, OIB 40730811746, Vrbanj 0,21462 Vrbanj,Prošper Moškatelo, OIB 30735770287, Dol 0,21460 Dol,Tonko Maroević, OIB 09539101243, Šiberija 6,21460 Stari Grad,Ivo Pavičić, OIB 10571584537, Dol 0,21460 Dol,Pavao Čubre, OIB 53903728630, Vrbanj 0,21462 Vrbanj,Luka Šurjak, OIB 94878152360, Dol 0,21460 Dol,Luka Franetović, OIB 70961784599, C. Škarpe 17,21460 Stari Grad,Ivan Miloš Mile, OIB 62291039145, Dol 0,21460 Dol,Jure Moškatelo, OIB 82967525191, Ploča 2,21460 Dol,Vjekoslav Bogdanić, OIB 94391191426, J.B.Jelačića 9,21460 Stari Grad,Petro Šoljan, OIB 76350894229, Donja kola 0,21460 Stari Grad,Juraj Dužević, OIB 99909425440, Radošića dvor 4,21460 Dol,Damir Šurjak, OIB 27457530614, Šurokovića dvor 5,21460 Dol,Jakov Tresić, OIB 60663993622, Vrbanj 0,21462 Vrbanj,Juraj Moškatelo Stariji, OIB 12577877147, Ploča 27,21460 Stari Grad,Ruža Roić, OIB 27524265061, Pod jugo 10,21460 Dol,Rade Čavić, OIB 74420229729, Malo Selo 0,21460 Stari Grad,Matilda Buratović, OIB 24198956638, Vrbanj 0,21462 Vrbanj,Ivo Šurjak, OIB 90776404563, Ostravska 8,21000 Split,Dražica Matković Ljubo, OIB 38484140872, Vrbanj 0,21462 Vrbanj,Dinko Račić, OIB 02437704848, Vrbanj 173,21462 Vrbanj,Mila Franetović Dužević, OIB 02539671010, Vrankovića dvor 5,21460 Stari Grad,Luka Stančić, OIB 91475365556, Stančića dvor 0,21460 Dol,Meri Petrić, OIB 49953370209, Stari Grad 0,21460 Stari Grad,Ivan Moškatelo, OIB 16048013538, Ploča 29,21460 Dol,Vinko Moškatelo, OIB 57771107058, Ploča 23,21460 Dol,Nikola Šimunović, OIB 24630749503, K. Zvonimira 35,21460 Stari Grad,Mirko Radonić, OIB 28025722533, Pod jugo 19,21460 Dol,Antun Sansević, OIB 80183811492, Sansevića dvor 43,21460 Dol,Nikša Moškatelo, OIB 98307576243, Ploča 4,21460 Dol,Antun Vodanović Stariji, OIB 43563335947, Vrbanj  0,21460 Vrbanj,Ivo Bojanić, OIB 00897882683, Šiberija 19,21460 Stari Grad,Cvjetko Miličić, OIB 44230808110, T. Buzolića 8,21450 Hvar,Marija Trbuhović, OIB 38712300010, Vrbanj 0,21462 Vrbanj,Neno Šoljan, OIB 04419572654, Molo Selo 0,21460 Stari Grad,Juraj Tomi Moškatelo, OIB 80968217347, Ploča 2,21460 Dol,Ivo Račić Kapetanić, OIB 70008404713, Vrbanj 0,21462 Vrbanj,Đuro Caratan, OIB 81898965125, Zavala 0,21465 Zavala,Ante Tonči Drinković, OIB 92836065068, Bonski Dolac,21465 Jelsa,Kata Duboković, OIB 93006547119, Pitve bb,21465 Pitve,Boris Carić, OIB 46466426123, Ivan Dolac 0,21465 Ivan Dolac, Jelsa,Tonko Ivčević Bakulić, OIB 62293366608, Šiberija 29,21460 Stari Grad,Marko Huljić, OIB 99873701212, Račić 860,21465 Jelsa,Lenka Roić, OIB 57371012596, Dol,21460 Dol,Stjepan Jerković, OIB 25876380285, Zastražišće 0,21466 Zastražišće,Boris Borović, OIB 51193036454, Poljica,21466 Poljica,Niko Salamunić, OIB 76231208532, Jelsa bb,21465 Jelsa,File Vranković, OIB 44132340384, Dol 0,21460 Dol,Juraj Šperka, OIB 79176257167, Zastražišće 0,21466 Zastražišće,Mili Razović, OIB 03291272208, Vinkovačka 51,21000 Split,Ante Mihojević, OIB 08852465695, Vrboska,21463 Vrboska,Ljubica Stipišić, OIB 53136752678, Vrbanj 0,21462 Vrbanj,Stjepan Hujo Huljić, OIB 06947019866, Vrsina bb,21465 Jelsa,Nikola Grgičević, OIB 72806517394, Vrisnik 0,21465 Vrisnik,Tonči Gurdulić, OIB 88962507191, Jelsa 0,21465 Jelsa,Prošperino Milevčić, OIB 45533211549, Jelsa 0,21465 Jelsa,Boris Rubinić, OIB 69242251733, V rbanj  0,21462 Vrbanj,Jakov Račić, OIB 31621777587, Vrbanj 302 A,21462 Vrbanj,Jakša Radonić, OIB 11727504421, Jelsa 0,21465 Jelsa,Vinko Palaversić, OIB 66878442541, Jelsa,21465 Jelsa,Fabijan Kunčić, OIB 51005536058, Dol 0,21460 Dol,Dušan Salamunić, OIB 67690387290, Račić bb,21465 Jelsa,Margarita Stančić, OIB 77283348907, Dol 0,21460 Dol,Josip Crnčić, OIB 78272535399, Pitve 0,21465 Pitve,Luka Moškatelo, OIB 37611216898, Dol 0,21460 Dol,Lucija Milatić-Bričolić, OIB 72454967005, Svirče 0,21462 Svirče,Fabijan Dužević, OIB 65516171063, Domobranska 31,21460 Stari Grad,Vjeko Jakas, OIB 99530955280, Zvala bb,21465 Zavala,Pavo Bunčuga, OIB 76824484181, Banski Dolac bb,21465 Jelsa,Marko Buratović, OIB 96637597848, Svirče 0,21462 Svirče,Antun Lučić, OIB 23239072373, Poljica,21466 Poljica,Marin Parun Barbić, OIB 39599282196, Pitve 0,21465 Pitve,Stjepan Tomislav Huljić, OIB 97499130016, Lučica bb,21465 Jelsa,Cvjetka Cvita Milevčić, OIB 75708915913, Jelsa 0,21465 Jelsa,Marinko Radonić, OIB 89514038279, Pitve 72,21465 Pitve,Antun Gurdulić, OIB 55215862622, Vrsina bb,21465 Jelsa,Blaženko Jakas, OIB 38730295070, Zavala 0,21465 Zavala,Braco Jakas, OIB 76920975322, Zavala 136,21465 Zavala,Ivan Makjanić, OIB 86091321106, Svirče 0,21462 Svirče,Ante Rubinić, OIB 15201258693, Vrsina  307,21465 Jelsa,Dražica Vicenca Matković, OIB 67149132840, Vrbanj 117,21462 Vrbanj,Jakov Radonić, OIB 93729454627, Jelsa bb,21465 Jelsa,Slobodan Radičić, OIB 46777889915, Pitve bb,21465 Pitve,Jurko Lučić, OIB 16439489089, Vrboska 0,21463 Vrboska,Mate Antičević, OIB 55268785640, Zavala 0,21465 Zavala,Josip Franičević, OIB 43547284113, Burkovo bb,21465 Jelsa,Asija Bojanić, OIB 14798986072, Burkovo,21465 Jelsa,Milivoj Vidas vl. Servisa instrumenata, mjerne i regulacione opreme, OIB 56342789123, Starčevićeva 26,21000 Split,BURA l d.o.o. za trgovinu i usluge - u stečaju, OIB 79000721319, Koturaška 51,10000 Zagreb,NET MEDIA SISTEMI d.o.o. za informatički inženjering, OIB 03380490457, Kvaternikova 12,Split,Financijska agencija, OIB 85821130368, Vrtni put 3,10000 Zagreb,Hrvatski registar brodova, OIB 04601923208, Marasovića 67,Split,Nenad Ševo, OIB 88234857624, Teiljska 1,21000 Split,Meri Stipinović, OIB 64965084141, Sukoišanska 25,21000 Split,Fond za zaštitu okoliša i energetsku učinkovitost, OIB 85828625994, Ksaver 208,10000 Zagreb,Zlatko Balić, OIB 07837847925, Obala kneza Domagoja 15,21204 Dugopolje,Galić Ante, OIB 90017639391, Odeska 16,21000 Split,Dean Prelević, odvjetnik, OIB 10098946497, Gundulićeva 22,21000 Split,Želimir Miletić, OIB 86888847404, Put Kotlara 31,23000 Zadar,Luči Roić, OIB 24743587539, Pavičića dvor 7,21460 Dol,Nade Pavičić-ivelja, OIB 33508911717, Vrbanj 365,21460 Vrbanj,Dujko Čubre, OIB 91478009603, Vrbanj 0,21460 Vrbanj,Antun Bratanić, OIB 52392458213, Zvonimirova 27,21460 Stari Grad,Andrija Matković, OIB 72332556277, Domobranska 22,21460 Stari Grad,Antun Vune Bratanić, OIB 44890767273, Vrbanj 0,21460 Vrbanj,Dinko Lušić, OIB 23131390669, Vrbanj 0,21460 Vrbanj,Nikica Nikola Matijević, OIB 21094494613, Dol 0,21460 Stari Grad,Ivan Sanseović, OIB 08563467932, Dol, Kunčića dvor 4,21460 Stari Grad,Marija Kovačević Lolotović, OIB 69060952354, Vukovarska 23,21460 Stari Grad,Petar Zlatan Vodanović, OIB 11403397863, Vrbanj 126,21460 Vrbanj,Ivan Stančić, OIB 31497688270, Dol, Stančića dvor 0,21460 Stari Grad,Stjepan Moškatelo, OIB 92020885489, Dol Sv. Marije 1,21460 Stari Grad,Toma Dužević, OIB 08830644469, Dol Sv. Marije 0,21460 Stari Grad,Ivica Račić, OIB 28123794048, Vrbanj 0,21460 Vrbanj,Kuzma Pavičić Aleluja, OIB 33120197409, Vrbanj 0,21460 Vrbanj,Vinka Salamunić, OIB 91445751353, Jelsa 0,21465 Jelsa,Teo Huljić, OIB 56034797647, Jelsa 0,21465 Jelsa,Dejan Šperka, OIB 10054205030, Jelsa 0,21465 Jelsa,Juraj Caratan, OIB 29357565225, Zavala 0,21465 Zavala,Matko Antičević, OIB 42034643125, Pitve 0,21465 Pitve,Dinko Rubinić ( Vjera ), OIB 69863599942, Vrisnik 73,21465 Vrisnik,Vjera Rubinić, OIB 98825603309, Vrinsnik 73,21465 Vrisnik,Abraham Bojanić, OIB 79576557482, Jelsa 1,21465 Jelsa,Vedran Nevešćanin, OIB 34969575575, Smiljanićeva 2,21000 Split,Marija Pjevac, OIB 82096480140, Omiška 18,21000 Split,Carinska uprava, OIB 18683136487, Zrinsko Frankopanska 60,21000 Split,Općinski sud u Starom Gradu - ZK odjel, Ulica Novo Riva 3,21460 Stari Grad,Nada Akrap, OIB 50608806627, Put Sirobuje 37,21000 Split,Jasminka Antunović, OIB 74697035343, Ulica Luke Botića 24,21210 Solin,Nediljka Armanda, OIB 09033661295, Vranjički put 18,21000 Split,Ana Babić, OIB 99777361372, Krilava 8,21000 Split,Gordana Babić, Šulavi bb,21214 Kaštel Lukšić,Ivan Babić, OIB 39364629552, Doverska 7,21000 Split,Katica Babić, OIB 49371248632, Zvonimirova 16,21210 Solin,Jure Bacelj, OIB 68175280792, Bacelji 9,21206 Bračević,Ana Bačić, OIB 18080781553, Umljanovići bb,22320 Drniš,Nediljka Bajić, OIB 00893712988, Jurja Križanića 7,21000 Split,Žarka Bakotić, OIB 36917498674, Mosorska Ulica 11 A,21214 Kaštel Gomilica,Marko Baković, OIB 05569494546, Kroz Selo 2,22300 Kistanje,Ivica Ban, OIB 07285230342, Braće Radića 7,21212 Kaštel Sućurac,Srđanka Banovac, OIB 50974371502, Sikavice - Banovci 5,Parčić,Božidar Barać, OIB 80639746410, Maslinska 22,21000 Split,Vedran Barbarić, OIB 18526555730, Šimićeva 8,21000 Split,Marija Barbir, OIB 43799885260, Vukovarska 175,21000 Split,Petar Barbir, OIB 94965914070, Vukovarska 175,21000 Split,Anica Baričević, OIB 06811970314, Put blata bb,21217 Kaštel Novi,Damira Barišić, OIB 88385690941, Barišići 10,22320 Žitnić,Ivan Barišić, OIB 38311171100, Kornatska 31,31000 Osijek,Manda Bašić, OIB 23944179531, Put Majdana 29,21210 Solin,Aleksandar Bauk, OIB 97860316263, Alojzija Stepinca 16,21000 Split,Marina Zečić, OIB 62683960216, Alojzija Stepinca 16,21000 Split,Ivo Bavčević, OIB 18609350440, Šibenska 3,21000 Split,Nataša Bazina, OIB 67925940620, PUT STRMA 67 (ranije: NEORIĆ, NEORIĆ, 0),21203 Neorić,Mirjana Begonja, OIB 73001510209, Džale 2,22323 Sedramić,Jelena Belić, OIB 77723253899, Jelsa 627,21465 Jelsa,Niko Belić, OIB 18977071620, Jelsa 627,21465 Jelsa,Jagoda Bešker, OIB 29966440390, Gašpini 23,21210 Solin,Nedo Bešker, OIB 56588665795, Gašpini 23,21210 Solin,Zorica Bilić, OIB 99810426480, Ulica Predraga Bogdanića 13,21460 Stari Grad,Sanja Bilić-pavlinović, OIB 45845212026, Vukovarska 80,21000 Split,Jela Bilobrk, OIB 63402483386, Stepinčeva 32,21000 Split,Antun Blažević, OIB 90714609552, Meštrovića šetalište 96,21000 Split,Hrvoje Blažević, OIB 12287964630, Blaževići bb,22320 Čavoglave,Damir Bojčić, OIB 41258960204, Kralja Zvonimira 24,22320 Drniš,Željko Bojčić, OIB 09291034408, P. Preradovića 4,22320 Drniš,Denis Boljat, OIB 33725767264, Karlovo 46,21214 Kaštel Kambelovac,Srećko Boras, OIB 94339540336, ULICA BISKUPA PAVLA ŽANIĆA 20 (ranije: KAŠTEL NOVI, PUT GROBLJA, 0),21217 Kaštel Novi,Robert Borić, OIB 38057391892, Mosećka 56,21000 Split,Goran Bosančić, OIB 33007404175, Ulica Braski Dolac 40,21212 Kaštel Sućurac,Pava Botić, OIB 34296544282, Kosorova 7,22300 Knin,Ljuba Božanić, OIB 04083001132, Dobrilina 11,21000 Split,Anka Božić, OIB 84941173128, Šibenksa 9,21000 Split,Anica Božić-Bakušić, OIB 89654935153, Katalinića prilaz 5,21000 Split,Ivica Bratić, OIB 86080104106, Neorić bb,21203 Neorić,Nikša Bratić, OIB 49290967945, Put Svete Mande 18,21000 Split,Vencislav Brizić, OIB 29265973045, Ulica Kralja Zvonimira 56,21460 Stari Grad,Zlata Brizić, OIB 73389614517, Ulica Kralja Zvonimira 56,21460 Stari Grad,Mate Brstilo, OIB 97701748344, Krešimirova 25,21311 Žrnovnica,Zora Budimir, OIB 65069642793, Cesta Domovinskog rata 36,22300 Knin,Miranda Budiša, OIB 35557811513, Ulica Kralja Zvonimira 18,22320 Drniš,Nediljko Bugarin, OIB 69239215555, Doverska 7,21000 Split,Željka Vučemilović-šimunović, OIB 19390672750, Alkarska Ulica 26,21000 Split,Gordana Buljević, OIB 32937631192, Trondheimska 10,21000 Split,Marina Burić, OIB 93570683955, Mirlović Zagora,22323 Unešić,Mario Buzov, OIB 93519007247, Cerje 35,22320 Mirlović Polje,Đuro Caratan, OIB 81898965125, Stara zavala 58,21465 Jelsa,Toni Caratan, OIB 68762006562, ZAVALA 58 (ranije: ZAVALA, ZAVALA, 0),21465 Zavala,Boris Carić, OIB 46466426123, IVAN DOLAC 179 (ranije: IVAN DOLAC, IVAN DOLAC, 0),21465 Ivan Dolac,Paulo Carić, OIB 15402538356, SVIRČE 145 (ranije: SVIRČE, SVIRČE, 0),21460 Svirče,Dinka Cezareo, OIB 08033901183, Marina Šabića 4,21460 Stari Grad,Nevenka Cukrov, OIB 17311242164, Domovinskog rata 6,21210 Solin,Dijana Czwik, OIB 09675579569, Matoševa Ulica 96,21210 Solin,Vinka Čavala, OIB 72189149878, ULICA PETRA ZRINSKOG 23 (ranije: KAŠTEL GOMILICA, UZ VODOVOD, 0),21214 Kaštel Gomilica,Silva Černak Lojić, OIB 21589065823, Lojići 1,22320 Drniš,Diana Čović, OIB 59401221926, Duće-Glavica,21310 Omiš,Ante Čulo, OIB 58219699024, Hrvatskih knezova bb,21214 Kaštel Gomilica,Blaž Ćapin, OIB 67223092915, Odakova 9,21000 Split,Filip Delać, OIB 82167098700, Grge Novaka 6,22300 Knin,Ankica Delić, OIB 80719299509, Kaštelanska cesta 42,21212 Kaštel Sućurac,Marko Delić, OIB 05763270433, Gašpini 108,21210 Solin,Nediljka Delić, OIB 99568210497, Donji Muć bb,21203 Donji Muć,Gordana Didak, OIB 78878339902, Kroz Smrdečac 5,21000 Split,Mili Divić, OIB 35555990248, Radobiljska Cesta 12,21250 Katuni,Ljiljana Dragan Jelušić, OIB 50973171038, Antuna Branka Šimića 54,21000 Split,Milka Drlje, OIB 15738553325, Kitožer 9,21311 Stobreč,Mato Drmić, OIB 39636384582, Put Plokita 40,21000 Split,Jozo Družianić, OIB 63604163211, Pujanke 15,21000 Split,Stanko Duvančić, OIB 41476060687, Duvančići 9,22320 Razvođe,Damir Duvnjak, OIB 63781484968, Križine 15A,21000 Split,Nives Džanko, OIB 90598357164, Ulica Fra Pavla Melade 24 A,21217 Kaštel Štafilić,Ante Đurđević, OIB 72594587030, Jadranska 12,21400 Supetar,Ljubica Elez, OIB 71000445833, Donji Moseć 14,22320 Moseć,Ankica Ezgeta, OIB 18659409558, Kaštelanska cesta 12,21217 Kaštel Stari,Lenka Franić, OIB 62951288048, Sedam Kaštela 6,21000 Split,Ivica Gabelić, OIB 70468304794, Vrboska 387,21465 Vrboska,Marija Galešić, OIB 47387004597, Neorić 61,21203 Neorić,Petar Galić, OIB 09903259382, MERZOVA 12 (ranije: SPLIT, TEŽAČKI PUT, 40 E),21000 Split,Silvana Galić, OIB 02726524452, Trondheimska 5,21000 Split,Kazimir Garić, OIB 83662319172, Ulica Matija Ivanića 35,21460 Stari Grad,Vencel Gašpar, OIB 46863766369, Hercegovačka 24,21000 Split,Vinko Gašpar, OIB 21657975586, Sinjska 9,21000 Split,Ana Goreta, OIB 91749079767, Put željezničke stanice,22320 Drniš,Zorka Goreta, OIB 78206251147, Donje Gorete 21,22320 Drniš,Josip Gotovac, OIB 16838023061, Vukovarska 113,21000 Split,Vjekoslav Grbčić, OIB 00132520638, Gajeva 11A,21000 Split,Divna Grbeša, OIB 74813693236, FRANKOPANSKA ULICA 20 (ranije: SOLIN, FRANKOPANSKA ULICA, 60),21210 Solin,Ana Grubišić, OIB 49854875039, Put Sirobuje 10,21311 Stobreč,Gordana Grubišić, OIB 49873220891, Braće Radića 3,21210 Solin,Nikola Grubišić, OIB 97693442104, VUKOVARSKA ULICA 5 (ranije: DRNIŠ, KRALJA ZVONIMIRA, 41),22320 Drniš,Sanja Grubišić, OIB 26638303946, Ulica Kralja Zvonimira 41,22320 Drniš,Antonio Gudelj, OIB 83686976296, Put Dragovoda 17,21000 Split,Kata Gugić, OIB 97696546556, Sarajevska 42,21000 Split,Mirjana Gugić, OIB 69438273166, Luke Botića 6,21210 Solin,Ivica Hajder, OIB 67907347725, Cigići 1,22320 Otavice,Željko Hajder, OIB 70330715284, Cigići 1,22320 Otavice,Silvana Hajduk, OIB 33507058945, Varoš 1,21231 Klis,Tomislav Herceg, OIB 78714538239, Sinjska 46,22300 Knin,Mira Ikica, OIB 11849010850, Vlaka Vi 2,22303 Oklaj,Franjo Ivčević, OIB 49917991796, Sv. Petra od Klob. 1,21217 Kaštel Novi,Jelena Ivčević, OIB 74901888496, Ulica Sv. Petra Od Klobuka 16,21217 Kaštel Novi,Damir Jakus, OIB 87272819238, Stepinčeva 67,21000 Split,Gospova Jakus, OIB 04209324873, Poljička Cesta 84,Poljica,Marica Jakus, OIB 74750176046, PUT MAJDANA 31 (ranije: SOLIN, PUT MAJDANA, 31),21231 Klis,Petar Jakus, OIB 67345729042, Put Majdana 31,21210 Solin,Marko Janković, OIB 19997991153, Bisko 39,21232 Bisko,Matija Jeličić, OIB 98976446888, Vinkovačka 5,21000 Split,Ante Jeličić, OIB 91949654327, Trondheimska 7,21000 Split,Marija Jocić, OIB 87687857774, Vojka Krstulovića 21,21000 Split,Ante Jolić, OIB 30924166560, Jolići 2,22320 Gradac,Marica Jukić, OIB 19856164686, Perivoj A. Roje 5,21000 Split,Marko Jukić, OIB 72590351524, Perivoj Ane Roje 5,21000 Split,Renata Jukić, OIB 09827250222, Put Župića 33,21230 Sinj,Jadranka Jurić, OIB 52705592800, Bufaline II 29,21217 Kaštel Novi,Marija Jurić, OIB 31016018881, Put Kruševika bb,21214 Kaštel Kambelovac,Ankica Kainić, OIB 80409745726, Prominski Put 11,22300 Knin,Jelena Kalinić, OIB 02401555720, Magistrala Solin 67,21000 Split,Petar Kalinić, OIB 76156352997, Mosećka 114,21000 Split,Anamarija Kalinić Radović, OIB 92738597282, Vukovarska 57,21000 Split,Stipan Kamber, OIB 84681628783, Sesartići 20,21210 Solin,Đuro Kapoši, OIB 55675650848, Južno predgrađe 51,31000 Osijek,Željko Karin, OIB 70824276539, Zgon 80,21210 Solin,Marijana Karin Prnjak, OIB 61576258120, Zgon 80,21210 Solin,Neda Kasalo, OIB 11081458098, CESTA DR. FRANJE TUĐMANA 409 (ranije: KAŠTEL KAMBELOVAC, CESTA DR. FRANJE TUĐMANA, 109),21214 Kaštel Kambelovac,Zvonimir Kasalo, OIB 07885551191, CESTA DR. FRANJE TUĐMANA 409 (ranije: KAŠTEL KAMBELOVAC, CESTA DR. FRANJE TUĐMANA, 109),21214 Kaštel Kambelovac,Suzana Kašić, OIB 59974477956, Ulica 142. Brigade 2,22320 Drniš,Ivana Katalinić Jerčić, OIB 27192920551, Put Vrila 6,21310 Omiš,Josip Katušić, OIB 17394409236, Luke Botića 11,21210 Solin,Ljiljana Kegalj, OIB 44567225674, Istarska 5,21000 Split,Ante Kekez, OIB 82341180529, Dubrovačka 35,21000 Split,Ivanko Kekez, OIB 69257203171, Sukoišanska 29,21000 Split,Petrica Kekez, OIB 01138031201, Dubrovačka 35,21000 Split,Boško Kevo, OIB 58881798829, Stipe Pensa 5,21217 Kaštel Štafilić,Antiša Kliškinić, OIB 54591476829, Ulica Petra Krešimira Iv 108,21210 Solin,Veljko Knezović, OIB 29953576092, Zagrebačka 6,21311 Stobreč,Stjepan Kokeza, OIB 45375542461, Čopova 8,21000 Split,Petar Kolega, OIB 41344179016, ZVONIMIROVA 121 (ranije: SOLIN, ANTIŠE VUČIČIĆA, 149),21210 Solin,Daniela Kovač, OIB 73917202839, Cesta dr. Franje Tuđmana 238a,21212 Kaštel Sućurac,Željka Kovač, OIB 49269171098, Mažuranićevo šetalište 26,21000 Split,Ivan Kraljić, OIB 34937918610, Put Balabana 7,21203 Neorić,Inga Krnjaić, OIB 00968558935, Požeška 6,21000 Split,Anka Krstić, OIB 50194808421, Odeska 19,21000 Split,Ivan Kundid, OIB 95397541786, Gradišćanskih Hrvata 1,21000 Split,Ivana Kundid, OIB 65152954463, Dinarska 11,21000 Split,Ružica Kundid, OIB 62510013110, Dinarska 11,21000 Split,Deni Kuvačić, OIB 86909984538, Mažuranićevo Šetalište 10 B,21000 Split,Anka Landikušić, OIB 18023655586, Gradac 19 A,21311 Podstrana,Ivan Lasić, OIB 23248459290, Konjsko bb,21231 Konjsko,Dražen Lazić, OIB 10307450473, Šime Ljubića 9,21000 Split,Nenad Leskur, OIB 79369933858, Ulica Stjepana Radića 14,21210 Solin,Ivana Lilić, OIB 24212828078, Put Brodarice 7,21000 Split,Ivo Lipanović, OIB 56508525212, M. Getaldića 31,21000 Split,Marko Lojić, OIB 38337274260, Lojići 1,22320 Drniš,Mile Lovrić, OIB 87317474850, Fra Grge Martića 41,21000 Split,Ana Lovrinčević, OIB 37389823251, Vrh Visoke 121,21000 Split,Dejan Lukavac, OIB 85205650926, Ćirići 3,22320 Tepljuh,Nela Madžar, OIB 92085359240, Poljička 2,21311 Podstrana,Alenka Malinić, OIB 44061509536, Pujanke 79,21000 Split,Pavao Marasović, OIB 32681502260, Put Jokića-kalčina 8,21203 Neorić,Anto Marijan, OIB 32989170521, Ulica Mate Lovraka 2,10410 Velika Gorica,Cvita Marijanović, OIB 33573858243, Marjanovići Iznad Crkve 11,22320 Gradac,Dobrinka Marijanović, OIB 03673706981, Put Smokovika 35,21000 Split,Tomislav Marijanović, OIB 87726686946, Put Smokovika 35,21000 Split,Jasna Marin, OIB 24544706980, Petra Svačića 99,22320 Drniš,Marina Marin, OIB 96155411085, Trbounje bb,22320 Drniš,Željko Marinac, OIB 53959056974, Varaždinska 3,21000 Split,Božidar Marinković, OIB 12351935621, Dosud 9,21000 Split,Jakov Mateta, OIB 14390943845, ULICA KORIOLANA ĆIPIKA 10 (ranije: KAŠTEL STARI, ULICA KARIOLANA ČIPIKA, 10),21217 Kaštel Stari,Ivan Matić, OIB 23355936969, Kopilica 33,21000 Split,Ružica Matić, OIB 42779808936, Gornji Matići Kod Bunara 1,22320 Trbounje,Slavko Matić, OIB 28602503915, I. Aljinovića 11,21311 Žrnovnica,Željko Matić, OIB 66582117749, Ulica Put Kaluna 18,22320 Drniš,Marija Matković, OIB 79153132638, Šižgorićeva 20,21000 Split,Ivan Melvan, OIB 80843491669, Luke Botića 7,21217 Kaštel Novi,Nikola Midenjak, OIB 88248589366, Ulica 142. Brigade 16,22320 Siverić,Pere Mihanović, OIB 49545684243, Radičinka 12,21311 Žrnovnica,Ana Mikulić, OIB 54712970747, Čavoglave bb,22320 Drniš,Mate Mikulić, OIB 87811623322, Pauk 11,22320 Čavoglave,Ivan Milaković, OIB 91056811857, Strmoševica 3,21222 Marina,Ivan Milanović, OIB 75286000064, Terzićeva 17,21000 Split,Zorka Miletić, OIB 48042737399, Jajići 30,21210 Solin,Milan Miljuš, OIB 35675614034, Kranjčevićeva 35,21000 Split,Đorđe Mirčetić, OIB 27370139872, Pokvasica 2,22320 Miočić,Tonči Mišković, OIB 74628173475, Jelsa 667,21465 Jelsa,Ana Moro, OIB 64571848035, Vukovarska 80,21000 Split,Slavko Moro, OIB 30868427553, Muklače 23,21203 Crivac,Tomi Moscatello, OIB 28508820612, Ploča 17, Dol,21460 Stari Grad,Marija Munitić, OIB 68535764041, Mažuranićevo šetalište 48,21000 Split,Ljubomir Muslim, OIB 17589644925, Imotska 60,21000 Split,Mijo Nožina, OIB 79046275268, PUT NOŽINA - MALJKOVIĆA 11 (ranije: PRGOMET, PRGOMET, 0),21201 Prgomet,Jurica Oman, OIB 78517901315, Ive Tijardovića 10,21000 Split,Mirko Oman, OIB 68766264149, Tijardovićeva 10,21000 Split,Janja Orošnjak, OIB 49619386391, Gorice 2,21212 Kaštel Sućurac,Mila Palada, OIB 10163841708, Odeska 4,21000 Split,Ivan Pandža, OIB 63327603131, ULICA KORIOLANA ĆIPIKA 7 (ranije: KAŠTEL STARI, ULICA KARIOLANA ČIPIKA, 9),21217 Kaštel Stari,Asija Papić, OIB 36844611036, Dr. Ante Starčevića 55,21220 Trogir,Mijo Papić, OIB 90436045680, Getaldićeva 5,21000 Split,Tereza Papić, OIB 79546057657, M. Getaldićeva 5,21000 Split,Rajko Parać, OIB 14695878450, Paraći 3,22320 Ružić,Tatjana Parać, OIB 45662446398, Vrlička 43,21000 Split,Đurđica Parat, OIB 21781090554, Boksitno naselje 19,22320 Drniš,Ivan Pastuović, OIB 39126309445, Pastuovića 3,22320 Ružić,Jurica Pavela, OIB 06763759506, Poljana Kneza Trpimira 6,21000 Split,Roki Pavičić, OIB 01089958101, Drugi Donji Dvori 6,21460 Stari Grad,Ivan Pažanin, OIB 47030103613, Biokovska 6,21000 Split,Luka Peko, OIB 89771272445, Terzićeva 5,21000 Split,Neda Penga, OIB 76197116887, Sv.lovre 23,21311 Stobreč,Ante Perko, OIB 58528189918, Don Petra Peroša 5,21210 Mravince,Ivana Perko, OIB 72532024891, Don Petra Peroša 5,21210 Mravince,Gordana Perković, OIB 48186805492, Vukovarska 43,21000 Split,Marica Perković, OIB 69926366099, Perkovići 15,22320 Kljake,Nediljko Perković, OIB 66481146396, Vukovarska 43,21000 Split,Nila Peroš, OIB 48544328267, Terzićeva 3,21000 Split,Dragica Peša, OIB 47913512214, Jeretova 7,21000 Split,Iris Peša, OIB 06010961010, Rikarda Katalinića Jeretova 7,21000 Split,Nikša Petrić, OIB 98862228387, Kod Sv. Stjepana 23,21460 Stari Grad,Matko Pezo, OIB 51619560640, Hercegovačka 30,21000 Split,Zlatko Piperković, OIB 91173398058, Dinka Šimunovića 17,21000 Split,Joško Pivac, OIB 34978148355, Varaždinska 43,21000 Split,Luka Pjevac, OIB 52683808409, Omiška 18,21000 Split,Anka Plazonja, OIB 92736733656, Uskočka 7,21000 Split,Robert Plazonja, OIB 75774016292, Uskočka 7,21000 Split,Gordan Poparić, OIB 98826275620, ULICA GRGURA NINSKOG 29 A (ranije: KAŠTEL NOVI, ŽRTAVA RATA, 29 A),21217 Kaštel Novi,Ante Popović, OIB 03185976635, J. Palmotića 2,21000 Split,Milanka Pranić, OIB 03263396290, Mosećka Ulica 4,22320 Drniš,Miroslav Primorac, OIB 42998076332, I. Paštrića Poljičanina 19,21311 Podstrana,Iva Punda, OIB 03796593117, Bistrička 29,21204 Kotlenice,Drago Radić, OIB 29691845355, Na rudini 3,20207 Čibača,Mladen Radmilović, OIB 32330076899, Gorička 4,21000 Split,Petar Radonić, OIB 09324740808, Jelsa 98,21465 Jelsa,Jagoda Radošević, OIB 26353444269, Vrh Lučca 35,21000 Split,Ante Rajčić, OIB 16954022739, Velebitska 97,21000 Split,Marko Ralica, OIB 43858024645, Benkovačka 3,21000 Split,Ivan Raos, OIB 51516687457, MANDIĆEVA 66 (ranije: STOBREČ, MANDIĆEVA, 66),21000 Split,Zdenka Razlog, OIB 03030085275, Kod Pošte 33,22320 Siverić,Mila Rebić, OIB 40304138585, Marka M. 20A,21210 Mravince,Marija Reljanović, OIB 34147480025, Otavice 30,22320 Otavice,Mara Režić, OIB 03502691709, Kliški Put 48,21210 Solin,Marija Rizvan, OIB 81852427870, Bilice 12,21000 Split,Anđelko Rogulj, OIB 86920054956, Gomile 38,21217 Kaštel Stari,Berislava Roša, OIB 03031267329, Zvonimirova 29 B,22300 Knin,Sofija Ruić, OIB 32252086462, Getaldićeva 19,21000 Split,Ana Runjić, OIB 01784422133, Hrvatskih vitezova 46,21000 Split,Gordan Ruščić, OIB 53119078542, Putaljski put bb,21212 Kaštel Sućurac,Sanja Ružić, OIB 04871127862, Šižgorićeva 7,21000 Split,Svjetlana Samac, OIB 00231948560, Samci 14,22320 Brištane,Miljenko Samardžić, OIB 48154982931, Šižegorićeva 20,21000 Split,Dinka Sanseović, OIB 27313861620, KUNIČIĆA DVOR 4 (ranije: DOL, DOL, 0),Dol,Ante Sarić, OIB 37671686952, Neorić bb,21203 Neorić,Ivan Sarić, OIB 25772566590, DONJA MALA-CENTAR 47 (ranije: NEORIĆ, NEORIĆ, 0),21203 Neorić,Marija Sedlar, OIB 77476367069, Ostravska 1,21000 Split,Ljubica Sekelez, OIB 37811046307, Mitnička 1,21000 Split,Kristina Serdarević, OIB 96208368856, Put Jokića-kalčina 8,21203 Neorić,Aleksandra Sever-Muhar, OIB 46981853030, Karamanova 7,21000 Split,Boško Sikavica, OIB 62904573776, Kričke bb,22320 Ružić,Snježana Sikavica, OIB 04571043319, Domovinskog rata 12,21210 Solin,Dragan Simić, OIB 11440453978, Sarajevska 76,21000 Split,Tanja Sinovčić, OIB 15724160128, Trondheimska 10,21000 Split,Ljiljana Sirić, OIB 13682411690, Put Vele Meje 10,21212 Kaštel Sućurac,Dijana Skelin, OIB 67771387421, Vručine II 12,21217 Kaštel Novi,Kata Sočo, OIB 12244754061, CENTAR - DUBRAVA 21 (ranije: NEORIĆ, NEORIĆ, 0),21203 Neorić,Marija Stančić, OIB 24488999707, Petra Krešimira IV 10,21460 Stari Grad,Đani Stanić, OIB 01952579328, Matoševa Ulica 131,21210 Solin,Danica Stipović, OIB 14428054555, Put Dragočeva 54,21212 Kaštel Sućurac,Milorad Stojsavljević, OIB 70694448376, Šimićeva 58,21000 Split,Petar Strinić, OIB 82064030568, Pazdigradska 16,21000 Split,Luca Strunje, OIB 39917579317, Kralja Tomislava 18,22300 Knin,Slavka Svalina, OIB 20916812996, Crivac bb,21203 Crivac,Marijan Šamija, OIB 81559542363, Trstenik 2,21000 Split,Marinka Šamija, OIB 26187211202, Vrgoračka 8,22300 Knin,Katica Šeparović, OIB 89096228977, Kupreška 92,21000 Split,Nenad Ševo, OIB 88234857624, Triljska 1,21000 Split,Krasna Šiklić, OIB 53374014167, Hercegovačka 88,21000 Split,Mili Šimig, OIB 94704411458, Šibenska 27,21000 Split,Vesna Škare, OIB 71821692373, Ruđera Boškovića 12,21000 Split,Ljubica Škopljanac, OIB 09408788504, TIKVARIN 14 (ranije: KAŠTEL KAMBELOVAC, TIKVARIN, 8),21214 Kaštel Kambelovac,Milica Špar, OIB 07038339077, Mašogradska Ulica 16,21212 Kaštel Sućurac,Eleana Šubat, OIB 38900880602, Mosorska 26,21311 Podstrana,Ivan Šuljug, OIB 45192577645, Ivaniševićeva 45,21000 Split,Vesna Šunjić, OIB 05247958818, Šimićeva 14,21000 Split,Ljubica Tarle, OIB 28166909018, Tarle 12,22320 Velušić,Nada Teklić, OIB 80645998554, Zgon 80,21210 Solin,Lada Terzić, OIB 31496851195, Puntarska 5,21000 Split,Ivan Tomić, OIB 55633242961, Tomići 1,22320 Siverić,Ivan Topić, OIB 63353072185, Vrlička 21,21000 Split,Jelica Topić, OIB 84009834780, Mosećka 50A,21000 Split,Tvrtko Topić, OIB 15832739048, Ulica 142. Brigade 37 A,22320 Siverić,Anđelka Torlak, OIB 94366468246, Radunica 29,21000 Split,Ivan Torlak, OIB 36758209001, Radunica 29,21000 Split,Marko Torlak, OIB 25141930670, Radmilovića 20,21000 Split,Damir Tot, OIB 97869422869, Šimićeva 12,21000 Split,Anka Treskavica, OIB 89998355619, Dubrovačka 35,21000 Split,Anka Tukić, OIB 95095320611, Šime Ljubića 13,21000 Split,Nediljko Ugrin, OIB 61713318858, Sv. Ivana 33,21311 Donje Sitno,Marinko Uvodić, OIB 86857726322, Zgon 32,21210 Solin,Nedjeljka Uvodić, OIB 30483848227, Vinkovačka 51,21000 Split,Marko Validžić, OIB 09167064985, Validžići 4,22320 Ružić,Ivanka Varnica, OIB 95864491355, Imotska 69,21000 Split,Milica Varvodić, OIB 73723486062, Kozjačka 24,21210 Solin,Kristina Velić, OIB 77384310693, Papandopulova 11,21000 Split,Ljiljana Vesković, OIB 43910221929, Fausta Vrančića 8,21000 Split,Milka Veštić, OIB 06357620254, Čavale 11,22323 Sedramić,Ante Vidan, OIB 08079634276, Gundulićeva 44,21000 Split,Marko Vidović, OIB 01091360979, Ružić bb,22320 Gradac,Matko Vidović, OIB 91655777185, Gradac bb,22320 Gradac,Nevenka Vidović, OIB 50708267696, Pastuovići 4,22320 Gradac,Ankica Vilibić, OIB 41935131740, Marina Getaldića 33,21000 Split,Anđelko Vilić, OIB 46303939151, RADOBILJSKA CESTA 41 (ranije: KREŠEVO, KREŠEVO, 24),21250 Kreševo,Normela Visković, OIB 93848978885, Jelsa 1005,21465 Jelsa,Tonči Visković, OIB 57207922181, Jelsa 1005,21465 Jelsa,Marica Vlaić, OIB 45120406456, Ulica Nikole Tesle 16,22320 Drniš,Dubravka Vlainić, OIB 89412859402, Jelsa 357,21465 Jelsa,Ivo Vodanović, OIB 61288856543, Pavičića dvori 11,21460 Stari Grad,Josip Vogleš, OIB 78979895187, CESTA DR. FRANJE TUĐMANA 550 (ranije: KAŠTEL KAMBELOVAC, CESTA DR. FRANJE TUĐMANA, 80),21214 Kaštel Kambelovac,Vinko Vranković, OIB 28469423878, JELSA 129 (ranije: JELSA, JELSA, 0),21465 Jelsa,Ivan Vrdoljak, OIB 58654492314, DONJA MALA-CENTAR 31 (ranije: NEORIĆ, NEORIĆ, 0),21203 Neorić,Mirjana Vrdoljak, OIB 00849791179, Put Kule 12,21210 Solin,Marija Vrgoč, Velebitska 34,21000 Split,Bože Vuco, OIB 57170132138, Starčevićeva 10,21212 Kaštel Sućurac,Mirjana Vučković, OIB 77198987590, Ruđera Boškovića 23,21000 Split,Višnja Vučković, OIB 65331626489, Put Smokovika 26,21000 Split,Ivan Vugdelija, OIB 84315022246, Don Frane Bulića 38,21217 Kaštel Novi,Dubravka Vukas, OIB 08519715626, Markov Put 8,21000 Split,Anđelka Vukičević, OIB 72508288201, Badanj bb,22320 Drniš,Zora Vuković, OIB 33099880685, Plitvička 1A,21000 Split,Ivan Vukušić, OIB 52615536531, Dobrilina 6,21000 Split,Jadran Vukušić, OIB 16315354223, Put Sv. Klementa 19,21311 Gornje Sitno,Nevenka Vukušić, OIB 24889115799, Cerje 2,22320 Mirlović Polje,Vjera Vukušić, OIB 63442370123, Kralja Petra Krešimira IV 8,22320 Drniš,Zvonimir Vukušić, OIB 28097018986, Vinodolska 10,21000 Split,Nevenka Vuleta, OIB 13567782306, Markov put 33,21311 Stobreč,Vinka Zekić, OIB 91815577545, Mostarska 7,21000 Split,Dinko Zenčić, OIB 65189931544, Račić bb,21465 Jelsa,Borislav Zokić, OIB 51253879731, Fra Bone Razmilovića 1,21000 Split,Dolina Zokić, OIB 75688399939, Pojišanska 18,21000 Split,Margita Zokić, OIB 85982645988, Fra Bone Razmilovića 1,21000 Split,Luca Zolota, OIB 57479376750, Gospin Put 38,21212 Kaštel Sućurac,Milan Žarković, Parčić bb,22320 Siverić,Nevenka Živko, OIB 40723467363, M. Čačića 3,22300 Knin,Davorka Živković, OIB 80590033491, Živkovići 12,22320 Badanj,Ivica Živković, OIB 18562262384, Badanj bb,22320 Badanj,Ivo Živković, OIB 81034283040, Put Kule 27,21210 Solin,Siniša Ivančić, OIB 26067778479, Lovački Put 13,21000 Split,Iva Jelić, OIB 44484653228, Benkovačka 3,21000 Split,Marko Kavelj, OIB 02369489649, Alojzija Stepinca 11,21000 Split,Ivan Koljanin, OIB 21918343692, Kupreška 82,21000 Split,Željko Kovač, OIB 11925765994, Dravska 4,31000 Osijek,Zvonko Kruneš, OIB 55906727777, Ulica Slobode 36,21000 Split,Nikola Lacmanović, OIB 50670282682, Sukoišanska 19,21000 Split,Vesna Lepetić, OIB 84143512273, Tršćanska 12,21000 Split,Jelica Ljubica, OIB 08611982578, Velebitska 105,21000 Split,Darko Lulić, OIB 19997474853, Vežarovice 18,21214 Kaštel Lukšić,Vesna Lulić, OIB 31024530599, Vežarovice 18,21214 Kaštel Lukšić,Marija Mamić, OIB 82920304679, Kroz Meterize 26,22000 Šibenik,Radojka Marijanović, OIB 75956845709, Marijanovići Iznad Crkve 10,22320 Gradac,Meri Cabadaj, OIB 90828303800, Trg Bana Josipa Jelačića 10,31000 Osijek,Mate Markotić, OIB 40858158040, Put Starog Sela 23,21311 Podstrana,Ante Marović, OIB 68871210232, Lička 3,21000 Split,Ivan Marušić, OIB 38554028146, Poljičkih Knezova 87,21311 Podstrana,Iva Melvan, OIB 03677154609, Doverska 31,21000 Split,Goran Merkel, OIB 20105696184, Mutvoranska Ulica 3,52100 Pula,Ivan Mornar, OIB 99253273877, Miroslava Krleže 24,21000 Split,Miodrag Munjiza, OIB 45836749093, Put Miluša 7,21311 Stobreč,Ante Nožina, OIB 63957170679, Put Nožina-maljkovića 5,21201 Prgomet,Anica Pandža, OIB 13489275071, Hercegovačka 46,21000 Split,Nikica Pavlović, OIB 49276013054, Gornji Kono 37,20000 Dubrovnik,Silvana Perić, OIB 13586987904, Table 31,21000 Split,Nediljka Perišić, OIB 60970664434, Ruđera Boškovića 8a,21204 Dugopolje,Elvira Dračevac, OIB 02336991708, Lumbarda 678,20260 Lumbarda,Mara Dobrota, OIB 21943772484, Trondheimska 9,21000 Split,Neda-lidia Buljević, OIB 14338735105, Put Crkve 8,22320 Gradac,Ivan Bugarin, OIB 77317760491, Grab 114,21238 Grab,Maja Bučić, OIB 03739843191, Ruđera Boškovića 11,21000 Split,Mira Božić, OIB 22986331166, Bilice Ii 38,21000 Split,Sandra Borić, OIB 36571760060, Mosećka 56,21000 Split,Marija Davidović, OIB 45482063767, Gašpini 88,21210 Solin,Petar Adjanski, OIB 59639817186, Osječka Ulica 1,21214 Kaštel Gomilica,Ana Čatlak, OIB 78110711892, Put Sv. Ante Padovanskog 14,21214 Kaštel Kambelovac,Marinko Buškulić, OIB 08200114705, Ivana Gundulića 13,21000 Split,Marinko Galić, OIB 96762020666, Kamenita 99,21000 Split,Luca Gabela, OIB 68629820074, Kneza Lj. Posavskog 7,21000 Split,Tomislav Frankić, OIB 69745327532, Grljevačka 41,21311 Podstrana,Elias Erceg, OIB 27105475264, Vrbanj 132,21460 Vrbanj,Jakov Elez, OIB 36735285579, Donje Ogorje 0,21206 Donje Ogorje,Sretan Bajalo, OIB 77606115521, Poljana Kneza Trpimira 4,21000 Split,Mario Tomić, OIB 12822553870, Ulica Svetega Križica 26,21450 Hvar,Ranko Vuleta, OIB 75885216649, Sv. Ivana 20,21311 Donje Sitno,Zlatko Balić, OIB 07556207031, K. Višeslava 1,21204 Dugopolje,Boško Barać, OIB 00526661882, Bajagić 13a,21238 Bajagić,Milan Vukić, OIB 34302227455, Doverska 5,21000 Split,Mara Vukorepa, OIB 56814423724, Zgon 30,21210 Solin,Bare Vujina, OIB 23922325811, Vujinova 4,21217 Kaštel Štafilić,Milenko Bašić, OIB 71120573278, Sv.nikole 46,21207 Podgrađe,Diana Blažević, OIB 12578026353, Mejaši I 3b,21000 Split,Jozo Bogić, OIB 35027187093, Put Blata 132,21217 Kaštel Stari,Stjepko Bojanić, OIB 25751926536, Duvanjska 7,21000 Split,Miroslav Trečić, OIB 50880474980, Ulica Domovinskog Rata 1c,21210 Solin,Neda Tukić, OIB 70924511514, Trondheimska 10,21000 Split,Vinka Ukić, OIB 42081497162, Dinka Šimunovića 5,22300 Knin,Mira Velić, OIB 31812224044, Bernarda Vukasa 32,21000 Split,Ivan Vrdoljak, OIB 58654492314, Donja Mala-centar 31,21203 Neorić,Iva Vrdoljak, OIB 63554079953, Kukuljevićeva 19,21000 Split,Dražen Todorović, OIB 98584327843, Hercegovačka 70,21000 Split,Dubravka Stojanovska, OIB 87171204134, Put Plokita 75,21000 Split,Josip Strniša, OIB 95889329970, Ivana Gundulića 9,22300 Knin,Ivica Sviličić, OIB 30978785630, Kneza Mutimira 3,21000 Split,Ana Rogošić, OIB 63013573312, Komjate 0,21214 Kaštel Lukšić,Ivica Stipinović, OIB 04756380103, Sukoišanska 25,21000 Split,Darko Topić, OIB 09297890199, Put Sv. Ižidora 92,21000 Split,Marija Trečić, OIB 54951995215, Ulica Domovinskog Rata 1c,21210 Solin,Milica Zorić, OIB 00140332153, Pujanke 53,21000 Split,Ivo Rajčić, OIB 52467354389, Radunićeva 19,21217 Kaštel Novi,Ivan Radoš, OIB 36063141303, Drniški Put 9,21000 Kamen,Željka Vučemilović-šimunović, OIB 19390672750, Alkarska 26,21000 Split,Slaven Tukić, OIB 33403885817, Šime Ljubića 13,21000 Split,Bartul Barišić, OIB 12686040110, Stjepana Radića 11,20207 Cavtat,Tajana Domazet, OIB 31101575725, Mosećka 50a,21000 Split,Velinka Runjić, OIB 16188516711, Marina Getaldića 17,21000 Split,Niko Dujić, OIB 75216071342, Don Petra Peroša 107,21210 Mravince,Teo Mandić, OIB 13212109596, Krešimirova 26,21210 Vranjic,Mevlida Armanda, OIB 52353697771, Vranjički Put 18,21000 Split,Renata Kalčić, OIB 57885132100, Brajšina 26,51000 Rijeka,Juraj Lešković, OIB 69602776663, Matenci 142,49240 Matenci,VRGORKA-VINARIJA dioničko društvo za proizvodnju pića, poljoprivredu i trgovinu, OIB 68329484134, Fra Ivana Rožića 35,21276 Vrgorac,Milivoj Vidas, OIB 56342789123, Starčevićeva 26,21000 Split,BURA l d.o.o. za trgovinu i usluge - u stečaju, OIB 79000721319, Koturaška 51,Zagreb,AUTO CENTAR LOZIĆ d.o.o. trgovina vozilima u stečaju, OIB 30382973961, Županijska 21,31000 Osijek,NET MEDIA SISTEMI d.o.o. za informatički inženjering, OIB 03380490457, Kvaternikova 12,21000 Split,BASLER OSIGURANJE ZAGREB dioničko društvo za osiguranje, OIB 59706054982, Radnička cesta 37/b,Zagreb,NASTAVNI ZAVOD ZA JAVNO ZDRAVSTVO SPLITSKO-DALMATINSKE ŽUPANIJE, OIB 54948902275, Vukovarska Ulica 46,21000 Split,Joško Pavlov, OIB 35141086138, Primorska Ulica 54,21214 Kaštel Gomilica,Tina Trajković, OIB 65331410683, Doverska 11,21000 Split,Nada Dujmić, OIB 98309510309, Aljinovića 95,21311 Žrnovnica,Nada Baković, OIB 16994220173, Kroz Selo 6,22321 Parčić,Marija Duvančić, OIB 22739898593, Duvančići 40,22320 Razvođe,Mira Čipčić, OIB 42566477345, Sv.jeronima 29,21204 Dugopolje</izvorni_sadrzaj>
    <derivirana_varijabla naziv="DomainObject.Predmet.StrankaWithAdressOIB_1">REPUBLIKA HRVATSKA, OIB 18683136487,LUKA dioničko društvo, OIB 34440814040, Kopilica 47 B,Split,RAD, d.o.o. za vodoopskrbu i ostale komunalne djelatnosti, OIB 71304592430, Ul.Stjepana Radića 69,Drniš,HEP-Operator distribucijskog sustava d.o.o. za distribuciju i opskrbu električne energije ELEKTRA ŠIBENI, OIB 46830600751, Ulica grada Vukovara 37,10000 Zagreb,Mara Jukić, OIB 37710339746, Čavoglave bb,22322 Ružić,Ivica Bašić, OIB 14595893401, Vukovarska 170,21000 Split,GASTRO GRUPA d.o.o. za trgovinu i usluge, OIB 39228456312, Grada Vukovara 271,10000 Zagreb,AUTO HRVATSKA dioničko društvo, OIB 32709834358, Dubrovačka Ulica 1,Split,JADRANSKO OSIGURANJE d.d., OIB 94472454976, Listopadska 2,10000 Zagreb,CITY EX d.o.o. za prijenos poslovne dokumentacije, OIB 99406899243, Donje Svetice 40,10 000 Zagreb,Hrvatski Telekom d.d., OIB 81793146560, Savska cesta 32,10000 Zagreb,CODEX SORTIUM društvo s ograničenom odgovornošću za pružanje kompleksnih konzalting usluga, OIB 83918065246, Ivana Šibla 9,10000 Zagreb,SUNCE osiguranje d.d., OIB 12012147571, Trnjanska cesta 108,10000 Zagreb,HRVATSKA IZVJEŠTAJNA NOVINSKA AGENCIJA, OIB 41387373932, Marulićev trg 16,10000 Zagreb,ČISTOĆA d.o.o. za komunalnu djelatnost, održavanje čistoće i odlaganje komunalnog otpada, OIB 16912997621, Put od Republike 14,Dubrovnik,TEXT-PAPIR d.o.o. za trgovinu i usluge, OIB 45878059290, Stinice 12,Split,SLOBODNA DALMACIJA izdavačka i tiskarska djelatnost, dioničko društvo, OIB 35075764438, Ulica Hrvatske Mornarice 4,Split,ČISTOĆA društvo s ograničenom odgovornošću za obavljanje komunalnih djelatnosti održavanja čistoće i odlaganja komunaln, OIB 38812451417, Put Plokita 81,Split,OPĆINA JELSA Jedinstveni upravni odjel, OIB 94187441810, Riba bb,21465 Jelsa,AUTOKUĆA BOSNIĆ d.o.o. za trgovinu, servis i remont, OIB 62890333516, Rakite 27,Žrnovnica,TISKARA MALENICA d.o.o., OIB 21268596817, 113. Šibenske brigade HV-a 193,Šibenik,Ivan Marijan, OIB 35721802898, Strossmayerovo šetalište bb,21465 JELSA, Otok Hvar,HEP-Operator distribucijskog sustava d.o.o. za distribuciju i opskrbu električne energije, OIB 46830600751, Ulica grada Vukovara 37,10000 Zagreb,Rikard Pavlović, OIB 16829467929, Gundulićeva 26,21000 Split,LUČKA UPRAVA SPLIT, OIB 06992092556, Gat Sv. Duje 1,Split,TINA ALATI društvo s ograničenom odgovorošću za trgovinu i usluge, OIB 72232886006, Trg Francuske Repub. 14,10000 Zagreb,PLOVPUT trgovačko društvo s ograničenom odgovornošću za održavanje pomorskih plovnih putova i radijske službe, OIB 14480721492, Obala Lazareta 1,Split,Regionalna veletržnica Benkovac dioničko društvo za trgovinu i usluge "u stečaju", OIB 16205687638, Benkovačke bojne 17,Benkovac,MESSER CROATIA PLIN Poduzeće za proizvodnju i prodaju tehničkih plinova d.o.o., OIB 32179081874, Industrijska 1,Zaprešić,ZAVOD ZA JAVNO ZDRAVSTVO DR. ANDRIJA ŠTAMPAR, OIB 33392005961, Mirogojska Cesta 16,10000 Zagreb,Zagrebačka burza d.d., OIB 84368186611, Ivana Lučića 2a/22,10000 Zagreb,METRONET TELEKOMUNIKACIJE d.d. za telekomunikacijske usluge, OIB 23269006802, Ulica Grada Vukovara 269/d,10000 Zagreb,RELAX, d.o.o. za proizvodnju i trgovinu, OIB 24543050439, Tijardovićeva 4/II,Split,MINISTARSTVO GOSPODARSTVA, RAVNETELJSTVO ZA ROBNE ZALIHE, OIB 22413472900, Ul.Grada Vukovara 78/VI,10000 Zagreb,PUĆO d.o.o. za trgovinu, ugostiteljstvo i cestovni prijevoz, OIB 33417474295, Puće 2,Ružić,ITEM, d.o.o. informatičke usluge, OIB 71527463594, Put Supavla 39,Split,ŠKARE TRADE, d.o.o. za trgovinu i ugostiteljstvo, OIB 88448992592, Sarajevska Ulica 64,Split,CROATIA osiguranje d.d. FILIJALA SPLIT, OIB 26187994862, Miramarska 22,10000 Zagreb,MIRJANA BARIĆ, OIB 91861480870, D.Farlatija 92,23000 Zadar,SREDIŠNJE KLIRINŠKO DEPOZITARNO DRUŠTVO, dioničko društvo, OIB 64406809162, Heinzelova 62/a,10000 Zagreb,MILENKO BUŠLJETA, OIB 63433937940, P. Bonifacije 30,23000 Zadar,MILICA UGARKOVIĆ, OIB 03462724779, 23000 Zadar,FABIJAN PERONJA, OIB 19033633778, Banski dolac bb,21465 Jelsa,Agencija za upravljanje državnom imovinom, OIB 75666130770, Ivana Lučića 6,10000 Zagreb,COMENG, društvo s ograničenom odgovornošću za informatički inženjering, OIB 42122172362, A. Starčevića 11,Solin,AMEROPA AG, OIB 38272342702, Rebgasse 108,BINNINGEN,GRAFOPLEX, društvo s ograničenom odgovornošću, za trgovinu i usluge, OIB 71142152777, Hektorovićeva 47,Split,HP - Hrvatska pošta d.d., OIB 87311810356, Jurišićeva 13,10000 Zagreb,Financijska agencija, OIB 85821130368, Vrtni put 3,10000 Zagreb,NIKOLA LACMANOVIĆ, OIB 50670282682, Sukoišanska 19,21000 Split,HEP-Operator distribucijskog sustava d.o.o. za distribuciju i opskrbu električne energije, OIB 46830600751, Ulica grada Vukovara 37,10000 Zagreb,VODOVOD I KANALIZACIJA, društvo s ograničenom odgovornošću za vodoopskrbu, odvodnju i pročišćavanje otpadnih voda, OIB 56826138353, Biokovska 3,Split,JELKOM, društvo s ograničenom odgovornošću za komunalnu djelatnost, OIB 92345732468, Vrboska,DALMACIJAVINO d.d. za proizvodnju i promet alkoholnih i bezalkoholnih pića "u stečaju", OIB 07837847925, Obala kneza Domagoja 15,Split,EUROLEASING d.o.o., OIB 48922277230, Remetinečka cesta 98,10000 Zagreb,Rino Barbić, odvjetnik, OIB 04402974520, Vrsina 0,21465 Jelsa,HVARSKI VODOVOD d.o.o., OIB 96577868636, Radičina 0,21465 Jelsa,IVAN MILAT, OIB 89865160390, Ulica br. 7,20271 BLATO NA KORČULI,DIONOVA - DIONA d.o.o., OIB 41112127430, Donje Svetice 127,10000 Zagreb,TEHNOPLAST d.o.o. za građevinarstvo, trgovinu, ugostiteljstvo, turizam i uslužne djelatnosti, OIB 70676517267, Ulica Slobode 5,21000 Split,VIPnet, društvo s ograničenom odgovornošću za usluge javnih telekomunikacija, OIB 29524210204, Vrtni put 1,10000 Zagreb,BILIĆ-ERIĆ d.o.o. za privatnu zaštitu, OIB 68580128211, Ljudevita Posavskog 3, Trgovački centar Millennijum,Sesvete,DALMACIJAVINO - ZAGREB društvo sograničenom odgovornošću za trgovinu, ugostiteljstvo i prijevoz, OIB 93269876765, Gajeva 26,10000 Zagreb,GRAD DRNIŠ, OIB 38309740312, Trg kralja Tomislava 1,22320 Drniš,Vetropack Straža tvornica stakla d.d. Hum na Sutli, OIB 74210066591, Hum na Sutli, Hum na Sutli 203,Hum Na Sutli,CAPRICORNO, društvo s ograničenom odgovornošću za trgovinu, OIB 09517317411, Hercegovačka 57/A,Split,PELJEŠKI VRHOVI, POLJOPRIVREDNA ZADRUGA, OIB 49398931487, Janjina 68,Janjina,Toma Šurjak, OIB 66049692921, Sansovića dvori 29,21465 JELSA, DOL,Jakov Peronja, OIB 07373599239, Jelsa 0,21465 Jelsa,TIGAR d.o.o. za usluge, OIB 65051360088, Put Supavla 1,Split,POREZNA UPRAVA Područni ured Split, OIB 18683136487, Trg dr. Franje Tuđmana 4,21000 Split,BURA I TRAMUNTANA d.o.o. za trgovinu i usluge, OIB 78359961331, Don Frane Bulića 205,Solin,TRAST međunarodno otpremništvo, dioničko društvo, OIB 93225891495,  Gat Sv.Duje 4,Split,CHROMOS AGRO dioničko društvo proizvodnja sredstava za zaštitu bilja, OIB 82790074844, Radnička cesta 173/n,10000 Zagreb,VODOVOD I KANALIZACIJA, društvo s ograničenom odgovornošću za vodoopskrbu, odvodnju i pročišćavanje otpadnih voda, OIB 56826138353, Biokovska 3,Split,AUTOTRANS d. o. o. za javni prijevoz putnika u cestovonom prometu, trgovinu, usluge i turistička agencija, OIB 19819724166, Trg Žabica 1,Rijeka,BRTVILA BREZIĆ d.o.o. za proizvodnju brtvila, trgovinu i zastupanje, OIB 47897946377, Starotrnjanska 46/A,10000 Zagreb,IREKS AROMA društvo s ograničenom odgovornošću, OIB 36709757659, Radnička Cesta 37,10000 Zagreb,Marin Mileteta, odvjetnik, OIB 37476644793, Gorjanska 26,10000 Zagreb,HEP - Opskrba d.o.o. za opskrbu potrošača električnom, toplinskom energijom i plinom, OIB 63073332379, Ulica grada Vukovara 37,10000 Zagreb,ING-ATEST d.o.o. za trgovinu i usluge, OIB 21777333810, Hrvatske mornarice 1/a,Split,Hrvatske vode, pravna osoba za upravljanje vodama, OIB 28921383001, Grada Vukovara 220,10000 Zagreb,BASLER OSIGURANJE ZAGREB dioničko društvo za osiguranje, OIB 59706054982, Radnička cesta 37/b,10000 Zagreb,NARODNI TRGOVAČKI LANAC d.o.o. za trgovinu i usluge, OIB 78344221376, Soblinec, Soblinečka 55,Sesvete,MANTIS, d.o.o. za trgovinu i usluge, OIB 41274793973, Varaždinska 51,Split,Vinko Paina, OIB 51203688235, Malo selo,21460 Stari Grad,TRANSADRIA, međunarodna špedicija d. d. u stečaju, OIB 47965841018, Riva Boduli 1,Rijeka,Hrvatska radiotelevizija, OIB 68419124305, Prisavlje 3,10000 Zagreb,BRODOMERKUR trgovina i usluge, dioničko društvo, OIB 33956120458, Poljička Cesta 35,Split,ZAGREBAČKI HOLDING, društvo s ograničenom odgovornošću za javni prijevoz, opskrbu vodom, održavanje čistoće, putnička a, OIB 85584865987, Ulica grada Vukovara 41,10000 Zagreb,NASTAVNI ZAVOD ZA JAVNO ZDRAVSTVO SPLITSKO-DALMATINSKE ŽUPANIJE, OIB 54948902275, Vukovarska Ulica 46,Split,BRODOSPLIT-BRODOGRADILIŠTE društvo s ograničenom odgovornošću, OIB 05532178397, Put Supavla 21,Split,COPAN ZAGREB društvo s ograničenom odgovornošću za trgovinu i zastupanje, OIB 43698579132, Selnica Šćitarjevska 25,10410 Velika Gorica,DUHAN društvo s ograničenom odgovornošću, OIB 84143469050, Vukovarska 30,Dubrovnik,Ivica Maleš vl. autoservis "UNO", OIB 89917595934, Put Blata bb,21216 Kaštel Stari,Teo Palaversić, OIB 21074825891, Mala Banda 166,21465 Jelsa,HRVATSKA POŠTANSKA BANKA, dioničko društvo, OIB 87939104217, Jurišićeva 4,10000 Zagreb,OTIS DIZALA, društvo s ograničenom odgovornošću za proizvodnju, montažu, remont i održavanje dizala, OIB 76080865307, Prilaz Vladislava Brajkovića 15,10000 Zagreb,Fabijan Roić, OIB 55646544786, Domobranska 26,21460 Stari Grad,Ivo Družević, OIB 59608054089, Družević Dvor 20,21460 Stari Grad, Dol,Ivo Roić, OIB 73872839985, Zbora Narodne garde 2,21460 Stari Grad,Josip Kovačević, OIB 24407104693, M.Ivanića 26,21460 Stari Grad,Tedi-Tadija Maroević, OIB 75901351091, Out Rudine 4,21460 Stari Grad,Jakica Lupi, OIB 73236308888, Vrbanj 0,21462 Vrbanj,Joza Bratanić, OIB 08011374888, Vrbanj 0,21462 Vrbanj,Antun Pavičić, OIB 65866256737, Pavičića dvor 13,21460 Stari Grad, Dol,Juraj Pavičić, OIB 09529542053, Ceratorij 0,21462 Vrbanj,Cvjetko Matković, OIB 10443683019, Matije Ivanića 0,21460 Stari Grad,Katica Kovačević, OIB 33120980772, Dol 0,21460 Dol,Nikša Dužević, OIB 66241675982, Dol 0,21460 Dol,Milovan Kombura, OIB 30770175855, F. Vrančića 13,21000 Split,Jelisava Pavičić, OIB 83980708087, Vrbanj 0,21462 Vrbanj,Matko Carić, OIB 35189247498, Dol 0,21460 Dol,Marinko Dužević, OIB 12242231071, Dol  0,21460 Stari Grad, Dol,Margarita Radonić, OIB 28025722533, Dol 0,21460 Dol,Dinko Pavičić Tribunol, OIB 99243667034, Žrtava Rata  2,21460 Stari Grad,Tonči Šurjak, OIB 60785268681, Stari Grad 0,21460 Stari Grad,Duško Pavičić Ivelja, OIB 25982798589, Bassina 0,21462 Vrbanj,Pero Dulčić Sušak, OIB 55533277123, Malo Selo 63,21460 Stari Grad,Ivan Tadić, OIB 00384008152, Vagonj 32,21460 Stari Grad,Ivica Pavičić, OIB 72332556277, Vrbanj 0,21462 Vrbanj,Mihovil-Mile Pavičić, OIB 24835949834, Vrbanj 0,21462 Vrbanj,Tomi Moscatello, OIB 28508820612, Dol,21460 Dol,Nikola Vodanović, OIB 74845370223, Vrbanj 0,21462 Vrbanj,Margarita Marica Stančić, OIB 08101100980, Kod Sv. Petra 0,21460 Stari Grad,Vjekoslav Radonić, OIB 33204721839, Dol 0,21460 Dol,Marinko Sanseović, OIB 45513941394, Dol 0,21460 Dol,Tadija Moškatelo, OIB 31188799731, B.Kašića 9,21460 Stari Grad,Damir Petrić, OIB 86091667582, Stari Grad 0,21460 Stari Grad,Louis Petrić, OIB 16074465250, Srinjo kola 2,21460 Stari Grad,Ivica Ljubić, OIB 56655610557, Stari Grad 0,21460 Stari Grad,Vinko Lupi, OIB 35451219902, Sv. Magdalene 7,21460 Stari Grad,Ivan Tadić Šilo, OIB 70114227603, Stari Grad 0,21460 Stari Grad,Ivan Tadić, OIB 70114227603, Stari Grad 0,21460 Stari Grad,Vinko Maroević, OIB 76848533915, Stari Grad,21460 Stari Grad,Ivan Buratović, OIB 47859397279, Vrbanj 13,21462 Vrbanj,Mijo Mili Pavičić, OIB 88915921313, Vrbanj 0,21460 Vrbanj,Marija Vodanović, OIB 55757464937, Stari Grad 0,21460 Stari Grad,Jakov Fredotović, OIB 46839149373, Vrbanj 297,21462 Vrbanj,Miljenko Srhoj, OIB 83488729434, Krešimirova 5,21460 Stari Grad,Nikola Haladić, OIB 44890767273, Stari Grad 0,21460 Stari Grad,Janez Jelušić, OIB 53424861114, Sv. Petra 0,21460 Stari Grad,Nikola Sansević, OIB 77925554696, Dol 0,21460 Stari Grad,Nikola Buratović, OIB 63461897206, Vrbanj 0,21462 Vrbanj,Cvjetko Buratović, OIB 68271062216, Put Križa 4,21460 Stari Grad,Nikola Buratović, OIB 83296807791, Vrbanj 0,21462 Vrbanj,Nikola Stipišić, OIB 40730811746, Vrbanj 0,21462 Vrbanj,Prošper Moškatelo, OIB 30735770287, Dol 0,21460 Dol,Tonko Maroević, OIB 09539101243, Šiberija 6,21460 Stari Grad,Ivo Pavičić, OIB 10571584537, Dol 0,21460 Dol,Pavao Čubre, OIB 53903728630, Vrbanj 0,21462 Vrbanj,Luka Šurjak, OIB 94878152360, Dol 0,21460 Dol,Luka Franetović, OIB 70961784599, C. Škarpe 17,21460 Stari Grad,Ivan Miloš Mile, OIB 62291039145, Dol 0,21460 Dol,Jure Moškatelo, OIB 82967525191, Ploča 2,21460 Dol,Vjekoslav Bogdanić, OIB 94391191426, J.B.Jelačića 9,21460 Stari Grad,Petro Šoljan, OIB 76350894229, Donja kola 0,21460 Stari Grad,Juraj Dužević, OIB 99909425440, Radošića dvor 4,21460 Dol,Damir Šurjak, OIB 27457530614, Šurokovića dvor 5,21460 Dol,Jakov Tresić, OIB 60663993622, Vrbanj 0,21462 Vrbanj,Juraj Moškatelo Stariji, OIB 12577877147, Ploča 27,21460 Stari Grad,Ruža Roić, OIB 27524265061, Pod jugo 10,21460 Dol,Rade Čavić, OIB 74420229729, Malo Selo 0,21460 Stari Grad,Matilda Buratović, OIB 24198956638, Vrbanj 0,21462 Vrbanj,Ivo Šurjak, OIB 90776404563, Ostravska 8,21000 Split,Dražica Matković Ljubo, OIB 38484140872, Vrbanj 0,21462 Vrbanj,Dinko Račić, OIB 02437704848, Vrbanj 173,21462 Vrbanj,Mila Franetović Dužević, OIB 02539671010, Vrankovića dvor 5,21460 Stari Grad,Luka Stančić, OIB 91475365556, Stančića dvor 0,21460 Dol,Meri Petrić, OIB 49953370209, Stari Grad 0,21460 Stari Grad,Ivan Moškatelo, OIB 16048013538, Ploča 29,21460 Dol,Vinko Moškatelo, OIB 57771107058, Ploča 23,21460 Dol,Nikola Šimunović, OIB 24630749503, K. Zvonimira 35,21460 Stari Grad,Mirko Radonić, OIB 28025722533, Pod jugo 19,21460 Dol,Antun Sansević, OIB 80183811492, Sansevića dvor 43,21460 Dol,Nikša Moškatelo, OIB 98307576243, Ploča 4,21460 Dol,Antun Vodanović Stariji, OIB 43563335947, Vrbanj  0,21460 Vrbanj,Ivo Bojanić, OIB 00897882683, Šiberija 19,21460 Stari Grad,Cvjetko Miličić, OIB 44230808110, T. Buzolića 8,21450 Hvar,Marija Trbuhović, OIB 38712300010, Vrbanj 0,21462 Vrbanj,Neno Šoljan, OIB 04419572654, Molo Selo 0,21460 Stari Grad,Juraj Tomi Moškatelo, OIB 80968217347, Ploča 2,21460 Dol,Ivo Račić Kapetanić, OIB 70008404713, Vrbanj 0,21462 Vrbanj,Đuro Caratan, OIB 81898965125, Zavala 0,21465 Zavala,Ante Tonči Drinković, OIB 92836065068, Bonski Dolac,21465 Jelsa,Kata Duboković, OIB 93006547119, Pitve bb,21465 Pitve,Boris Carić, OIB 46466426123, Ivan Dolac 0,21465 Ivan Dolac, Jelsa,Tonko Ivčević Bakulić, OIB 62293366608, Šiberija 29,21460 Stari Grad,Marko Huljić, OIB 99873701212, Račić 860,21465 Jelsa,Lenka Roić, OIB 57371012596, Dol,21460 Dol,Stjepan Jerković, OIB 25876380285, Zastražišće 0,21466 Zastražišće,Boris Borović, OIB 51193036454, Poljica,21466 Poljica,Niko Salamunić, OIB 76231208532, Jelsa bb,21465 Jelsa,File Vranković, OIB 44132340384, Dol 0,21460 Dol,Juraj Šperka, OIB 79176257167, Zastražišće 0,21466 Zastražišće,Mili Razović, OIB 03291272208, Vinkovačka 51,21000 Split,Ante Mihojević, OIB 08852465695, Vrboska,21463 Vrboska,Ljubica Stipišić, OIB 53136752678, Vrbanj 0,21462 Vrbanj,Stjepan Hujo Huljić, OIB 06947019866, Vrsina bb,21465 Jelsa,Nikola Grgičević, OIB 72806517394, Vrisnik 0,21465 Vrisnik,Tonči Gurdulić, OIB 88962507191, Jelsa 0,21465 Jelsa,Prošperino Milevčić, OIB 45533211549, Jelsa 0,21465 Jelsa,Boris Rubinić, OIB 69242251733, V rbanj  0,21462 Vrbanj,Jakov Račić, OIB 31621777587, Vrbanj 302 A,21462 Vrbanj,Jakša Radonić, OIB 11727504421, Jelsa 0,21465 Jelsa,Vinko Palaversić, OIB 66878442541, Jelsa,21465 Jelsa,Fabijan Kunčić, OIB 51005536058, Dol 0,21460 Dol,Dušan Salamunić, OIB 67690387290, Račić bb,21465 Jelsa,Margarita Stančić, OIB 77283348907, Dol 0,21460 Dol,Josip Crnčić, OIB 78272535399, Pitve 0,21465 Pitve,Luka Moškatelo, OIB 37611216898, Dol 0,21460 Dol,Lucija Milatić-Bričolić, OIB 72454967005, Svirče 0,21462 Svirče,Fabijan Dužević, OIB 65516171063, Domobranska 31,21460 Stari Grad,Vjeko Jakas, OIB 99530955280, Zvala bb,21465 Zavala,Pavo Bunčuga, OIB 76824484181, Banski Dolac bb,21465 Jelsa,Marko Buratović, OIB 96637597848, Svirče 0,21462 Svirče,Antun Lučić, OIB 23239072373, Poljica,21466 Poljica,Marin Parun Barbić, OIB 39599282196, Pitve 0,21465 Pitve,Stjepan Tomislav Huljić, OIB 97499130016, Lučica bb,21465 Jelsa,Cvjetka Cvita Milevčić, OIB 75708915913, Jelsa 0,21465 Jelsa,Marinko Radonić, OIB 89514038279, Pitve 72,21465 Pitve,Antun Gurdulić, OIB 55215862622, Vrsina bb,21465 Jelsa,Blaženko Jakas, OIB 38730295070, Zavala 0,21465 Zavala,Braco Jakas, OIB 76920975322, Zavala 136,21465 Zavala,Ivan Makjanić, OIB 86091321106, Svirče 0,21462 Svirče,Ante Rubinić, OIB 15201258693, Vrsina  307,21465 Jelsa,Dražica Vicenca Matković, OIB 67149132840, Vrbanj 117,21462 Vrbanj,Jakov Radonić, OIB 93729454627, Jelsa bb,21465 Jelsa,Slobodan Radičić, OIB 46777889915, Pitve bb,21465 Pitve,Jurko Lučić, OIB 16439489089, Vrboska 0,21463 Vrboska,Mate Antičević, OIB 55268785640, Zavala 0,21465 Zavala,Josip Franičević, OIB 43547284113, Burkovo bb,21465 Jelsa,Asija Bojanić, OIB 14798986072, Burkovo,21465 Jelsa,Milivoj Vidas vl. Servisa instrumenata, mjerne i regulacione opreme, OIB 56342789123, Starčevićeva 26,21000 Split,BURA l d.o.o. za trgovinu i usluge - u stečaju, OIB 79000721319, Koturaška 51,10000 Zagreb,NET MEDIA SISTEMI d.o.o. za informatički inženjering, OIB 03380490457, Kvaternikova 12,Split,Financijska agencija, OIB 85821130368, Vrtni put 3,10000 Zagreb,Hrvatski registar brodova, OIB 04601923208, Marasovića 67,Split,Nenad Ševo, OIB 88234857624, Teiljska 1,21000 Split,Meri Stipinović, OIB 64965084141, Sukoišanska 25,21000 Split,Fond za zaštitu okoliša i energetsku učinkovitost, OIB 85828625994, Ksaver 208,10000 Zagreb,Zlatko Balić, OIB 07837847925, Obala kneza Domagoja 15,21204 Dugopolje,Galić Ante, OIB 90017639391, Odeska 16,21000 Split,Dean Prelević, odvjetnik, OIB 10098946497, Gundulićeva 22,21000 Split,Želimir Miletić, OIB 86888847404, Put Kotlara 31,23000 Zadar,Luči Roić, OIB 24743587539, Pavičića dvor 7,21460 Dol,Nade Pavičić-ivelja, OIB 33508911717, Vrbanj 365,21460 Vrbanj,Dujko Čubre, OIB 91478009603, Vrbanj 0,21460 Vrbanj,Antun Bratanić, OIB 52392458213, Zvonimirova 27,21460 Stari Grad,Andrija Matković, OIB 72332556277, Domobranska 22,21460 Stari Grad,Antun Vune Bratanić, OIB 44890767273, Vrbanj 0,21460 Vrbanj,Dinko Lušić, OIB 23131390669, Vrbanj 0,21460 Vrbanj,Nikica Nikola Matijević, OIB 21094494613, Dol 0,21460 Stari Grad,Ivan Sanseović, OIB 08563467932, Dol, Kunčića dvor 4,21460 Stari Grad,Marija Kovačević Lolotović, OIB 69060952354, Vukovarska 23,21460 Stari Grad,Petar Zlatan Vodanović, OIB 11403397863, Vrbanj 126,21460 Vrbanj,Ivan Stančić, OIB 31497688270, Dol, Stančića dvor 0,21460 Stari Grad,Stjepan Moškatelo, OIB 92020885489, Dol Sv. Marije 1,21460 Stari Grad,Toma Dužević, OIB 08830644469, Dol Sv. Marije 0,21460 Stari Grad,Ivica Račić, OIB 28123794048, Vrbanj 0,21460 Vrbanj,Kuzma Pavičić Aleluja, OIB 33120197409, Vrbanj 0,21460 Vrbanj,Vinka Salamunić, OIB 91445751353, Jelsa 0,21465 Jelsa,Teo Huljić, OIB 56034797647, Jelsa 0,21465 Jelsa,Dejan Šperka, OIB 10054205030, Jelsa 0,21465 Jelsa,Juraj Caratan, OIB 29357565225, Zavala 0,21465 Zavala,Matko Antičević, OIB 42034643125, Pitve 0,21465 Pitve,Dinko Rubinić ( Vjera ), OIB 69863599942, Vrisnik 73,21465 Vrisnik,Vjera Rubinić, OIB 98825603309, Vrinsnik 73,21465 Vrisnik,Abraham Bojanić, OIB 79576557482, Jelsa 1,21465 Jelsa,Vedran Nevešćanin, OIB 34969575575, Smiljanićeva 2,21000 Split,Marija Pjevac, OIB 82096480140, Omiška 18,21000 Split,Carinska uprava, OIB 18683136487, Zrinsko Frankopanska 60,21000 Split,Općinski sud u Starom Gradu - ZK odjel, Ulica Novo Riva 3,21460 Stari Grad,Nada Akrap, OIB 50608806627, Put Sirobuje 37,21000 Split,Jasminka Antunović, OIB 74697035343, Ulica Luke Botića 24,21210 Solin,Nediljka Armanda, OIB 09033661295, Vranjički put 18,21000 Split,Ana Babić, OIB 99777361372, Krilava 8,21000 Split,Gordana Babić, Šulavi bb,21214 Kaštel Lukšić,Ivan Babić, OIB 39364629552, Doverska 7,21000 Split,Katica Babić, OIB 49371248632, Zvonimirova 16,21210 Solin,Jure Bacelj, OIB 68175280792, Bacelji 9,21206 Bračević,Ana Bačić, OIB 18080781553, Umljanovići bb,22320 Drniš,Nediljka Bajić, OIB 00893712988, Jurja Križanića 7,21000 Split,Žarka Bakotić, OIB 36917498674, Mosorska Ulica 11 A,21214 Kaštel Gomilica,Marko Baković, OIB 05569494546, Kroz Selo 2,22300 Kistanje,Ivica Ban, OIB 07285230342, Braće Radića 7,21212 Kaštel Sućurac,Srđanka Banovac, OIB 50974371502, Sikavice - Banovci 5,Parčić,Božidar Barać, OIB 80639746410, Maslinska 22,21000 Split,Vedran Barbarić, OIB 18526555730, Šimićeva 8,21000 Split,Marija Barbir, OIB 43799885260, Vukovarska 175,21000 Split,Petar Barbir, OIB 94965914070, Vukovarska 175,21000 Split,Anica Baričević, OIB 06811970314, Put blata bb,21217 Kaštel Novi,Damira Barišić, OIB 88385690941, Barišići 10,22320 Žitnić,Ivan Barišić, OIB 38311171100, Kornatska 31,31000 Osijek,Manda Bašić, OIB 23944179531, Put Majdana 29,21210 Solin,Aleksandar Bauk, OIB 97860316263, Alojzija Stepinca 16,21000 Split,Marina Zečić, OIB 62683960216, Alojzija Stepinca 16,21000 Split,Ivo Bavčević, OIB 18609350440, Šibenska 3,21000 Split,Nataša Bazina, OIB 67925940620, PUT STRMA 67 (ranije: NEORIĆ, NEORIĆ, 0),21203 Neorić,Mirjana Begonja, OIB 73001510209, Džale 2,22323 Sedramić,Jelena Belić, OIB 77723253899, Jelsa 627,21465 Jelsa,Niko Belić, OIB 18977071620, Jelsa 627,21465 Jelsa,Jagoda Bešker, OIB 29966440390, Gašpini 23,21210 Solin,Nedo Bešker, OIB 56588665795, Gašpini 23,21210 Solin,Zorica Bilić, OIB 99810426480, Ulica Predraga Bogdanića 13,21460 Stari Grad,Sanja Bilić-pavlinović, OIB 45845212026, Vukovarska 80,21000 Split,Jela Bilobrk, OIB 63402483386, Stepinčeva 32,21000 Split,Antun Blažević, OIB 90714609552, Meštrovića šetalište 96,21000 Split,Hrvoje Blažević, OIB 12287964630, Blaževići bb,22320 Čavoglave,Damir Bojčić, OIB 41258960204, Kralja Zvonimira 24,22320 Drniš,Željko Bojčić, OIB 09291034408, P. Preradovića 4,22320 Drniš,Denis Boljat, OIB 33725767264, Karlovo 46,21214 Kaštel Kambelovac,Srećko Boras, OIB 94339540336, ULICA BISKUPA PAVLA ŽANIĆA 20 (ranije: KAŠTEL NOVI, PUT GROBLJA, 0),21217 Kaštel Novi,Robert Borić, OIB 38057391892, Mosećka 56,21000 Split,Goran Bosančić, OIB 33007404175, Ulica Braski Dolac 40,21212 Kaštel Sućurac,Pava Botić, OIB 34296544282, Kosorova 7,22300 Knin,Ljuba Božanić, OIB 04083001132, Dobrilina 11,21000 Split,Anka Božić, OIB 84941173128, Šibenksa 9,21000 Split,Anica Božić-Bakušić, OIB 89654935153, Katalinića prilaz 5,21000 Split,Ivica Bratić, OIB 86080104106, Neorić bb,21203 Neorić,Nikša Bratić, OIB 49290967945, Put Svete Mande 18,21000 Split,Vencislav Brizić, OIB 29265973045, Ulica Kralja Zvonimira 56,21460 Stari Grad,Zlata Brizić, OIB 73389614517, Ulica Kralja Zvonimira 56,21460 Stari Grad,Mate Brstilo, OIB 97701748344, Krešimirova 25,21311 Žrnovnica,Zora Budimir, OIB 65069642793, Cesta Domovinskog rata 36,22300 Knin,Miranda Budiša, OIB 35557811513, Ulica Kralja Zvonimira 18,22320 Drniš,Nediljko Bugarin, OIB 69239215555, Doverska 7,21000 Split,Željka Vučemilović-šimunović, OIB 19390672750, Alkarska Ulica 26,21000 Split,Gordana Buljević, OIB 32937631192, Trondheimska 10,21000 Split,Marina Burić, OIB 93570683955, Mirlović Zagora,22323 Unešić,Mario Buzov, OIB 93519007247, Cerje 35,22320 Mirlović Polje,Đuro Caratan, OIB 81898965125, Stara zavala 58,21465 Jelsa,Toni Caratan, OIB 68762006562, ZAVALA 58 (ranije: ZAVALA, ZAVALA, 0),21465 Zavala,Boris Carić, OIB 46466426123, IVAN DOLAC 179 (ranije: IVAN DOLAC, IVAN DOLAC, 0),21465 Ivan Dolac,Paulo Carić, OIB 15402538356, SVIRČE 145 (ranije: SVIRČE, SVIRČE, 0),21460 Svirče,Dinka Cezareo, OIB 08033901183, Marina Šabića 4,21460 Stari Grad,Nevenka Cukrov, OIB 17311242164, Domovinskog rata 6,21210 Solin,Dijana Czwik, OIB 09675579569, Matoševa Ulica 96,21210 Solin,Vinka Čavala, OIB 72189149878, ULICA PETRA ZRINSKOG 23 (ranije: KAŠTEL GOMILICA, UZ VODOVOD, 0),21214 Kaštel Gomilica,Silva Černak Lojić, OIB 21589065823, Lojići 1,22320 Drniš,Diana Čović, OIB 59401221926, Duće-Glavica,21310 Omiš,Ante Čulo, OIB 58219699024, Hrvatskih knezova bb,21214 Kaštel Gomilica,Blaž Ćapin, OIB 67223092915, Odakova 9,21000 Split,Filip Delać, OIB 82167098700, Grge Novaka 6,22300 Knin,Ankica Delić, OIB 80719299509, Kaštelanska cesta 42,21212 Kaštel Sućurac,Marko Delić, OIB 05763270433, Gašpini 108,21210 Solin,Nediljka Delić, OIB 99568210497, Donji Muć bb,21203 Donji Muć,Gordana Didak, OIB 78878339902, Kroz Smrdečac 5,21000 Split,Mili Divić, OIB 35555990248, Radobiljska Cesta 12,21250 Katuni,Ljiljana Dragan Jelušić, OIB 50973171038, Antuna Branka Šimića 54,21000 Split,Milka Drlje, OIB 15738553325, Kitožer 9,21311 Stobreč,Mato Drmić, OIB 39636384582, Put Plokita 40,21000 Split,Jozo Družianić, OIB 63604163211, Pujanke 15,21000 Split,Stanko Duvančić, OIB 41476060687, Duvančići 9,22320 Razvođe,Damir Duvnjak, OIB 63781484968, Križine 15A,21000 Split,Nives Džanko, OIB 90598357164, Ulica Fra Pavla Melade 24 A,21217 Kaštel Štafilić,Ante Đurđević, OIB 72594587030, Jadranska 12,21400 Supetar,Ljubica Elez, OIB 71000445833, Donji Moseć 14,22320 Moseć,Ankica Ezgeta, OIB 18659409558, Kaštelanska cesta 12,21217 Kaštel Stari,Lenka Franić, OIB 62951288048, Sedam Kaštela 6,21000 Split,Ivica Gabelić, OIB 70468304794, Vrboska 387,21465 Vrboska,Marija Galešić, OIB 47387004597, Neorić 61,21203 Neorić,Petar Galić, OIB 09903259382, MERZOVA 12 (ranije: SPLIT, TEŽAČKI PUT, 40 E),21000 Split,Silvana Galić, OIB 02726524452, Trondheimska 5,21000 Split,Kazimir Garić, OIB 83662319172, Ulica Matija Ivanića 35,21460 Stari Grad,Vencel Gašpar, OIB 46863766369, Hercegovačka 24,21000 Split,Vinko Gašpar, OIB 21657975586, Sinjska 9,21000 Split,Ana Goreta, OIB 91749079767, Put željezničke stanice,22320 Drniš,Zorka Goreta, OIB 78206251147, Donje Gorete 21,22320 Drniš,Josip Gotovac, OIB 16838023061, Vukovarska 113,21000 Split,Vjekoslav Grbčić, OIB 00132520638, Gajeva 11A,21000 Split,Divna Grbeša, OIB 74813693236, FRANKOPANSKA ULICA 20 (ranije: SOLIN, FRANKOPANSKA ULICA, 60),21210 Solin,Ana Grubišić, OIB 49854875039, Put Sirobuje 10,21311 Stobreč,Gordana Grubišić, OIB 49873220891, Braće Radića 3,21210 Solin,Nikola Grubišić, OIB 97693442104, VUKOVARSKA ULICA 5 (ranije: DRNIŠ, KRALJA ZVONIMIRA, 41),22320 Drniš,Sanja Grubišić, OIB 26638303946, Ulica Kralja Zvonimira 41,22320 Drniš,Antonio Gudelj, OIB 83686976296, Put Dragovoda 17,21000 Split,Kata Gugić, OIB 97696546556, Sarajevska 42,21000 Split,Mirjana Gugić, OIB 69438273166, Luke Botića 6,21210 Solin,Ivica Hajder, OIB 67907347725, Cigići 1,22320 Otavice,Željko Hajder, OIB 70330715284, Cigići 1,22320 Otavice,Silvana Hajduk, OIB 33507058945, Varoš 1,21231 Klis,Tomislav Herceg, OIB 78714538239, Sinjska 46,22300 Knin,Mira Ikica, OIB 11849010850, Vlaka Vi 2,22303 Oklaj,Franjo Ivčević, OIB 49917991796, Sv. Petra od Klob. 1,21217 Kaštel Novi,Jelena Ivčević, OIB 74901888496, Ulica Sv. Petra Od Klobuka 16,21217 Kaštel Novi,Damir Jakus, OIB 87272819238, Stepinčeva 67,21000 Split,Gospova Jakus, OIB 04209324873, Poljička Cesta 84,Poljica,Marica Jakus, OIB 74750176046, PUT MAJDANA 31 (ranije: SOLIN, PUT MAJDANA, 31),21231 Klis,Petar Jakus, OIB 67345729042, Put Majdana 31,21210 Solin,Marko Janković, OIB 19997991153, Bisko 39,21232 Bisko,Matija Jeličić, OIB 98976446888, Vinkovačka 5,21000 Split,Ante Jeličić, OIB 91949654327, Trondheimska 7,21000 Split,Marija Jocić, OIB 87687857774, Vojka Krstulovića 21,21000 Split,Ante Jolić, OIB 30924166560, Jolići 2,22320 Gradac,Marica Jukić, OIB 19856164686, Perivoj A. Roje 5,21000 Split,Marko Jukić, OIB 72590351524, Perivoj Ane Roje 5,21000 Split,Renata Jukić, OIB 09827250222, Put Župića 33,21230 Sinj,Jadranka Jurić, OIB 52705592800, Bufaline II 29,21217 Kaštel Novi,Marija Jurić, OIB 31016018881, Put Kruševika bb,21214 Kaštel Kambelovac,Ankica Kainić, OIB 80409745726, Prominski Put 11,22300 Knin,Jelena Kalinić, OIB 02401555720, Magistrala Solin 67,21000 Split,Petar Kalinić, OIB 76156352997, Mosećka 114,21000 Split,Anamarija Kalinić Radović, OIB 92738597282, Vukovarska 57,21000 Split,Stipan Kamber, OIB 84681628783, Sesartići 20,21210 Solin,Đuro Kapoši, OIB 55675650848, Južno predgrađe 51,31000 Osijek,Željko Karin, OIB 70824276539, Zgon 80,21210 Solin,Marijana Karin Prnjak, OIB 61576258120, Zgon 80,21210 Solin,Neda Kasalo, OIB 11081458098, CESTA DR. FRANJE TUĐMANA 409 (ranije: KAŠTEL KAMBELOVAC, CESTA DR. FRANJE TUĐMANA, 109),21214 Kaštel Kambelovac,Zvonimir Kasalo, OIB 07885551191, CESTA DR. FRANJE TUĐMANA 409 (ranije: KAŠTEL KAMBELOVAC, CESTA DR. FRANJE TUĐMANA, 109),21214 Kaštel Kambelovac,Suzana Kašić, OIB 59974477956, Ulica 142. Brigade 2,22320 Drniš,Ivana Katalinić Jerčić, OIB 27192920551, Put Vrila 6,21310 Omiš,Josip Katušić, OIB 17394409236, Luke Botića 11,21210 Solin,Ljiljana Kegalj, OIB 44567225674, Istarska 5,21000 Split,Ante Kekez, OIB 82341180529, Dubrovačka 35,21000 Split,Ivanko Kekez, OIB 69257203171, Sukoišanska 29,21000 Split,Petrica Kekez, OIB 01138031201, Dubrovačka 35,21000 Split,Boško Kevo, OIB 58881798829, Stipe Pensa 5,21217 Kaštel Štafilić,Antiša Kliškinić, OIB 54591476829, Ulica Petra Krešimira Iv 108,21210 Solin,Veljko Knezović, OIB 29953576092, Zagrebačka 6,21311 Stobreč,Stjepan Kokeza, OIB 45375542461, Čopova 8,21000 Split,Petar Kolega, OIB 41344179016, ZVONIMIROVA 121 (ranije: SOLIN, ANTIŠE VUČIČIĆA, 149),21210 Solin,Daniela Kovač, OIB 73917202839, Cesta dr. Franje Tuđmana 238a,21212 Kaštel Sućurac,Željka Kovač, OIB 49269171098, Mažuranićevo šetalište 26,21000 Split,Ivan Kraljić, OIB 34937918610, Put Balabana 7,21203 Neorić,Inga Krnjaić, OIB 00968558935, Požeška 6,21000 Split,Anka Krstić, OIB 50194808421, Odeska 19,21000 Split,Ivan Kundid, OIB 95397541786, Gradišćanskih Hrvata 1,21000 Split,Ivana Kundid, OIB 65152954463, Dinarska 11,21000 Split,Ružica Kundid, OIB 62510013110, Dinarska 11,21000 Split,Deni Kuvačić, OIB 86909984538, Mažuranićevo Šetalište 10 B,21000 Split,Anka Landikušić, OIB 18023655586, Gradac 19 A,21311 Podstrana,Ivan Lasić, OIB 23248459290, Konjsko bb,21231 Konjsko,Dražen Lazić, OIB 10307450473, Šime Ljubića 9,21000 Split,Nenad Leskur, OIB 79369933858, Ulica Stjepana Radića 14,21210 Solin,Ivana Lilić, OIB 24212828078, Put Brodarice 7,21000 Split,Ivo Lipanović, OIB 56508525212, M. Getaldića 31,21000 Split,Marko Lojić, OIB 38337274260, Lojići 1,22320 Drniš,Mile Lovrić, OIB 87317474850, Fra Grge Martića 41,21000 Split,Ana Lovrinčević, OIB 37389823251, Vrh Visoke 121,21000 Split,Dejan Lukavac, OIB 85205650926, Ćirići 3,22320 Tepljuh,Nela Madžar, OIB 92085359240, Poljička 2,21311 Podstrana,Alenka Malinić, OIB 44061509536, Pujanke 79,21000 Split,Pavao Marasović, OIB 32681502260, Put Jokića-kalčina 8,21203 Neorić,Anto Marijan, OIB 32989170521, Ulica Mate Lovraka 2,10410 Velika Gorica,Cvita Marijanović, OIB 33573858243, Marjanovići Iznad Crkve 11,22320 Gradac,Dobrinka Marijanović, OIB 03673706981, Put Smokovika 35,21000 Split,Tomislav Marijanović, OIB 87726686946, Put Smokovika 35,21000 Split,Jasna Marin, OIB 24544706980, Petra Svačića 99,22320 Drniš,Marina Marin, OIB 96155411085, Trbounje bb,22320 Drniš,Željko Marinac, OIB 53959056974, Varaždinska 3,21000 Split,Božidar Marinković, OIB 12351935621, Dosud 9,21000 Split,Jakov Mateta, OIB 14390943845, ULICA KORIOLANA ĆIPIKA 10 (ranije: KAŠTEL STARI, ULICA KARIOLANA ČIPIKA, 10),21217 Kaštel Stari,Ivan Matić, OIB 23355936969, Kopilica 33,21000 Split,Ružica Matić, OIB 42779808936, Gornji Matići Kod Bunara 1,22320 Trbounje,Slavko Matić, OIB 28602503915, I. Aljinovića 11,21311 Žrnovnica,Željko Matić, OIB 66582117749, Ulica Put Kaluna 18,22320 Drniš,Marija Matković, OIB 79153132638, Šižgorićeva 20,21000 Split,Ivan Melvan, OIB 80843491669, Luke Botića 7,21217 Kaštel Novi,Nikola Midenjak, OIB 88248589366, Ulica 142. Brigade 16,22320 Siverić,Pere Mihanović, OIB 49545684243, Radičinka 12,21311 Žrnovnica,Ana Mikulić, OIB 54712970747, Čavoglave bb,22320 Drniš,Mate Mikulić, OIB 87811623322, Pauk 11,22320 Čavoglave,Ivan Milaković, OIB 91056811857, Strmoševica 3,21222 Marina,Ivan Milanović, OIB 75286000064, Terzićeva 17,21000 Split,Zorka Miletić, OIB 48042737399, Jajići 30,21210 Solin,Milan Miljuš, OIB 35675614034, Kranjčevićeva 35,21000 Split,Đorđe Mirčetić, OIB 27370139872, Pokvasica 2,22320 Miočić,Tonči Mišković, OIB 74628173475, Jelsa 667,21465 Jelsa,Ana Moro, OIB 64571848035, Vukovarska 80,21000 Split,Slavko Moro, OIB 30868427553, Muklače 23,21203 Crivac,Tomi Moscatello, OIB 28508820612, Ploča 17, Dol,21460 Stari Grad,Marija Munitić, OIB 68535764041, Mažuranićevo šetalište 48,21000 Split,Ljubomir Muslim, OIB 17589644925, Imotska 60,21000 Split,Mijo Nožina, OIB 79046275268, PUT NOŽINA - MALJKOVIĆA 11 (ranije: PRGOMET, PRGOMET, 0),21201 Prgomet,Jurica Oman, OIB 78517901315, Ive Tijardovića 10,21000 Split,Mirko Oman, OIB 68766264149, Tijardovićeva 10,21000 Split,Janja Orošnjak, OIB 49619386391, Gorice 2,21212 Kaštel Sućurac,Mila Palada, OIB 10163841708, Odeska 4,21000 Split,Ivan Pandža, OIB 63327603131, ULICA KORIOLANA ĆIPIKA 7 (ranije: KAŠTEL STARI, ULICA KARIOLANA ČIPIKA, 9),21217 Kaštel Stari,Asija Papić, OIB 36844611036, Dr. Ante Starčevića 55,21220 Trogir,Mijo Papić, OIB 90436045680, Getaldićeva 5,21000 Split,Tereza Papić, OIB 79546057657, M. Getaldićeva 5,21000 Split,Rajko Parać, OIB 14695878450, Paraći 3,22320 Ružić,Tatjana Parać, OIB 45662446398, Vrlička 43,21000 Split,Đurđica Parat, OIB 21781090554, Boksitno naselje 19,22320 Drniš,Ivan Pastuović, OIB 39126309445, Pastuovića 3,22320 Ružić,Jurica Pavela, OIB 06763759506, Poljana Kneza Trpimira 6,21000 Split,Roki Pavičić, OIB 01089958101, Drugi Donji Dvori 6,21460 Stari Grad,Ivan Pažanin, OIB 47030103613, Biokovska 6,21000 Split,Luka Peko, OIB 89771272445, Terzićeva 5,21000 Split,Neda Penga, OIB 76197116887, Sv.lovre 23,21311 Stobreč,Ante Perko, OIB 58528189918, Don Petra Peroša 5,21210 Mravince,Ivana Perko, OIB 72532024891, Don Petra Peroša 5,21210 Mravince,Gordana Perković, OIB 48186805492, Vukovarska 43,21000 Split,Marica Perković, OIB 69926366099, Perkovići 15,22320 Kljake,Nediljko Perković, OIB 66481146396, Vukovarska 43,21000 Split,Nila Peroš, OIB 48544328267, Terzićeva 3,21000 Split,Dragica Peša, OIB 47913512214, Jeretova 7,21000 Split,Iris Peša, OIB 06010961010, Rikarda Katalinića Jeretova 7,21000 Split,Nikša Petrić, OIB 98862228387, Kod Sv. Stjepana 23,21460 Stari Grad,Matko Pezo, OIB 51619560640, Hercegovačka 30,21000 Split,Zlatko Piperković, OIB 91173398058, Dinka Šimunovića 17,21000 Split,Joško Pivac, OIB 34978148355, Varaždinska 43,21000 Split,Luka Pjevac, OIB 52683808409, Omiška 18,21000 Split,Anka Plazonja, OIB 92736733656, Uskočka 7,21000 Split,Robert Plazonja, OIB 75774016292, Uskočka 7,21000 Split,Gordan Poparić, OIB 98826275620, ULICA GRGURA NINSKOG 29 A (ranije: KAŠTEL NOVI, ŽRTAVA RATA, 29 A),21217 Kaštel Novi,Ante Popović, OIB 03185976635, J. Palmotića 2,21000 Split,Milanka Pranić, OIB 03263396290, Mosećka Ulica 4,22320 Drniš,Miroslav Primorac, OIB 42998076332, I. Paštrića Poljičanina 19,21311 Podstrana,Iva Punda, OIB 03796593117, Bistrička 29,21204 Kotlenice,Drago Radić, OIB 29691845355, Na rudini 3,20207 Čibača,Mladen Radmilović, OIB 32330076899, Gorička 4,21000 Split,Petar Radonić, OIB 09324740808, Jelsa 98,21465 Jelsa,Jagoda Radošević, OIB 26353444269, Vrh Lučca 35,21000 Split,Ante Rajčić, OIB 16954022739, Velebitska 97,21000 Split,Marko Ralica, OIB 43858024645, Benkovačka 3,21000 Split,Ivan Raos, OIB 51516687457, MANDIĆEVA 66 (ranije: STOBREČ, MANDIĆEVA, 66),21000 Split,Zdenka Razlog, OIB 03030085275, Kod Pošte 33,22320 Siverić,Mila Rebić, OIB 40304138585, Marka M. 20A,21210 Mravince,Marija Reljanović, OIB 34147480025, Otavice 30,22320 Otavice,Mara Režić, OIB 03502691709, Kliški Put 48,21210 Solin,Marija Rizvan, OIB 81852427870, Bilice 12,21000 Split,Anđelko Rogulj, OIB 86920054956, Gomile 38,21217 Kaštel Stari,Berislava Roša, OIB 03031267329, Zvonimirova 29 B,22300 Knin,Sofija Ruić, OIB 32252086462, Getaldićeva 19,21000 Split,Ana Runjić, OIB 01784422133, Hrvatskih vitezova 46,21000 Split,Gordan Ruščić, OIB 53119078542, Putaljski put bb,21212 Kaštel Sućurac,Sanja Ružić, OIB 04871127862, Šižgorićeva 7,21000 Split,Svjetlana Samac, OIB 00231948560, Samci 14,22320 Brištane,Miljenko Samardžić, OIB 48154982931, Šižegorićeva 20,21000 Split,Dinka Sanseović, OIB 27313861620, KUNIČIĆA DVOR 4 (ranije: DOL, DOL, 0),Dol,Ante Sarić, OIB 37671686952, Neorić bb,21203 Neorić,Ivan Sarić, OIB 25772566590, DONJA MALA-CENTAR 47 (ranije: NEORIĆ, NEORIĆ, 0),21203 Neorić,Marija Sedlar, OIB 77476367069, Ostravska 1,21000 Split,Ljubica Sekelez, OIB 37811046307, Mitnička 1,21000 Split,Kristina Serdarević, OIB 96208368856, Put Jokića-kalčina 8,21203 Neorić,Aleksandra Sever-Muhar, OIB 46981853030, Karamanova 7,21000 Split,Boško Sikavica, OIB 62904573776, Kričke bb,22320 Ružić,Snježana Sikavica, OIB 04571043319, Domovinskog rata 12,21210 Solin,Dragan Simić, OIB 11440453978, Sarajevska 76,21000 Split,Tanja Sinovčić, OIB 15724160128, Trondheimska 10,21000 Split,Ljiljana Sirić, OIB 13682411690, Put Vele Meje 10,21212 Kaštel Sućurac,Dijana Skelin, OIB 67771387421, Vručine II 12,21217 Kaštel Novi,Kata Sočo, OIB 12244754061, CENTAR - DUBRAVA 21 (ranije: NEORIĆ, NEORIĆ, 0),21203 Neorić,Marija Stančić, OIB 24488999707, Petra Krešimira IV 10,21460 Stari Grad,Đani Stanić, OIB 01952579328, Matoševa Ulica 131,21210 Solin,Danica Stipović, OIB 14428054555, Put Dragočeva 54,21212 Kaštel Sućurac,Milorad Stojsavljević, OIB 70694448376, Šimićeva 58,21000 Split,Petar Strinić, OIB 82064030568, Pazdigradska 16,21000 Split,Luca Strunje, OIB 39917579317, Kralja Tomislava 18,22300 Knin,Slavka Svalina, OIB 20916812996, Crivac bb,21203 Crivac,Marijan Šamija, OIB 81559542363, Trstenik 2,21000 Split,Marinka Šamija, OIB 26187211202, Vrgoračka 8,22300 Knin,Katica Šeparović, OIB 89096228977, Kupreška 92,21000 Split,Nenad Ševo, OIB 88234857624, Triljska 1,21000 Split,Krasna Šiklić, OIB 53374014167, Hercegovačka 88,21000 Split,Mili Šimig, OIB 94704411458, Šibenska 27,21000 Split,Vesna Škare, OIB 71821692373, Ruđera Boškovića 12,21000 Split,Ljubica Škopljanac, OIB 09408788504, TIKVARIN 14 (ranije: KAŠTEL KAMBELOVAC, TIKVARIN, 8),21214 Kaštel Kambelovac,Milica Špar, OIB 07038339077, Mašogradska Ulica 16,21212 Kaštel Sućurac,Eleana Šubat, OIB 38900880602, Mosorska 26,21311 Podstrana,Ivan Šuljug, OIB 45192577645, Ivaniševićeva 45,21000 Split,Vesna Šunjić, OIB 05247958818, Šimićeva 14,21000 Split,Ljubica Tarle, OIB 28166909018, Tarle 12,22320 Velušić,Nada Teklić, OIB 80645998554, Zgon 80,21210 Solin,Lada Terzić, OIB 31496851195, Puntarska 5,21000 Split,Ivan Tomić, OIB 55633242961, Tomići 1,22320 Siverić,Ivan Topić, OIB 63353072185, Vrlička 21,21000 Split,Jelica Topić, OIB 84009834780, Mosećka 50A,21000 Split,Tvrtko Topić, OIB 15832739048, Ulica 142. Brigade 37 A,22320 Siverić,Anđelka Torlak, OIB 94366468246, Radunica 29,21000 Split,Ivan Torlak, OIB 36758209001, Radunica 29,21000 Split,Marko Torlak, OIB 25141930670, Radmilovića 20,21000 Split,Damir Tot, OIB 97869422869, Šimićeva 12,21000 Split,Anka Treskavica, OIB 89998355619, Dubrovačka 35,21000 Split,Anka Tukić, OIB 95095320611, Šime Ljubića 13,21000 Split,Nediljko Ugrin, OIB 61713318858, Sv. Ivana 33,21311 Donje Sitno,Marinko Uvodić, OIB 86857726322, Zgon 32,21210 Solin,Nedjeljka Uvodić, OIB 30483848227, Vinkovačka 51,21000 Split,Marko Validžić, OIB 09167064985, Validžići 4,22320 Ružić,Ivanka Varnica, OIB 95864491355, Imotska 69,21000 Split,Milica Varvodić, OIB 73723486062, Kozjačka 24,21210 Solin,Kristina Velić, OIB 77384310693, Papandopulova 11,21000 Split,Ljiljana Vesković, OIB 43910221929, Fausta Vrančića 8,21000 Split,Milka Veštić, OIB 06357620254, Čavale 11,22323 Sedramić,Ante Vidan, OIB 08079634276, Gundulićeva 44,21000 Split,Marko Vidović, OIB 01091360979, Ružić bb,22320 Gradac,Matko Vidović, OIB 91655777185, Gradac bb,22320 Gradac,Nevenka Vidović, OIB 50708267696, Pastuovići 4,22320 Gradac,Ankica Vilibić, OIB 41935131740, Marina Getaldića 33,21000 Split,Anđelko Vilić, OIB 46303939151, RADOBILJSKA CESTA 41 (ranije: KREŠEVO, KREŠEVO, 24),21250 Kreševo,Normela Visković, OIB 93848978885, Jelsa 1005,21465 Jelsa,Tonči Visković, OIB 57207922181, Jelsa 1005,21465 Jelsa,Marica Vlaić, OIB 45120406456, Ulica Nikole Tesle 16,22320 Drniš,Dubravka Vlainić, OIB 89412859402, Jelsa 357,21465 Jelsa,Ivo Vodanović, OIB 61288856543, Pavičića dvori 11,21460 Stari Grad,Josip Vogleš, OIB 78979895187, CESTA DR. FRANJE TUĐMANA 550 (ranije: KAŠTEL KAMBELOVAC, CESTA DR. FRANJE TUĐMANA, 80),21214 Kaštel Kambelovac,Vinko Vranković, OIB 28469423878, JELSA 129 (ranije: JELSA, JELSA, 0),21465 Jelsa,Ivan Vrdoljak, OIB 58654492314, DONJA MALA-CENTAR 31 (ranije: NEORIĆ, NEORIĆ, 0),21203 Neorić,Mirjana Vrdoljak, OIB 00849791179, Put Kule 12,21210 Solin,Marija Vrgoč, Velebitska 34,21000 Split,Bože Vuco, OIB 57170132138, Starčevićeva 10,21212 Kaštel Sućurac,Mirjana Vučković, OIB 77198987590, Ruđera Boškovića 23,21000 Split,Višnja Vučković, OIB 65331626489, Put Smokovika 26,21000 Split,Ivan Vugdelija, OIB 84315022246, Don Frane Bulića 38,21217 Kaštel Novi,Dubravka Vukas, OIB 08519715626, Markov Put 8,21000 Split,Anđelka Vukičević, OIB 72508288201, Badanj bb,22320 Drniš,Zora Vuković, OIB 33099880685, Plitvička 1A,21000 Split,Ivan Vukušić, OIB 52615536531, Dobrilina 6,21000 Split,Jadran Vukušić, OIB 16315354223, Put Sv. Klementa 19,21311 Gornje Sitno,Nevenka Vukušić, OIB 24889115799, Cerje 2,22320 Mirlović Polje,Vjera Vukušić, OIB 63442370123, Kralja Petra Krešimira IV 8,22320 Drniš,Zvonimir Vukušić, OIB 28097018986, Vinodolska 10,21000 Split,Nevenka Vuleta, OIB 13567782306, Markov put 33,21311 Stobreč,Vinka Zekić, OIB 91815577545, Mostarska 7,21000 Split,Dinko Zenčić, OIB 65189931544, Račić bb,21465 Jelsa,Borislav Zokić, OIB 51253879731, Fra Bone Razmilovića 1,21000 Split,Dolina Zokić, OIB 75688399939, Pojišanska 18,21000 Split,Margita Zokić, OIB 85982645988, Fra Bone Razmilovića 1,21000 Split,Luca Zolota, OIB 57479376750, Gospin Put 38,21212 Kaštel Sućurac,Milan Žarković, Parčić bb,22320 Siverić,Nevenka Živko, OIB 40723467363, M. Čačića 3,22300 Knin,Davorka Živković, OIB 80590033491, Živkovići 12,22320 Badanj,Ivica Živković, OIB 18562262384, Badanj bb,22320 Badanj,Ivo Živković, OIB 81034283040, Put Kule 27,21210 Solin,Siniša Ivančić, OIB 26067778479, Lovački Put 13,21000 Split,Iva Jelić, OIB 44484653228, Benkovačka 3,21000 Split,Marko Kavelj, OIB 02369489649, Alojzija Stepinca 11,21000 Split,Ivan Koljanin, OIB 21918343692, Kupreška 82,21000 Split,Željko Kovač, OIB 11925765994, Dravska 4,31000 Osijek,Zvonko Kruneš, OIB 55906727777, Ulica Slobode 36,21000 Split,Nikola Lacmanović, OIB 50670282682, Sukoišanska 19,21000 Split,Vesna Lepetić, OIB 84143512273, Tršćanska 12,21000 Split,Jelica Ljubica, OIB 08611982578, Velebitska 105,21000 Split,Darko Lulić, OIB 19997474853, Vežarovice 18,21214 Kaštel Lukšić,Vesna Lulić, OIB 31024530599, Vežarovice 18,21214 Kaštel Lukšić,Marija Mamić, OIB 82920304679, Kroz Meterize 26,22000 Šibenik,Radojka Marijanović, OIB 75956845709, Marijanovići Iznad Crkve 10,22320 Gradac,Meri Cabadaj, OIB 90828303800, Trg Bana Josipa Jelačića 10,31000 Osijek,Mate Markotić, OIB 40858158040, Put Starog Sela 23,21311 Podstrana,Ante Marović, OIB 68871210232, Lička 3,21000 Split,Ivan Marušić, OIB 38554028146, Poljičkih Knezova 87,21311 Podstrana,Iva Melvan, OIB 03677154609, Doverska 31,21000 Split,Goran Merkel, OIB 20105696184, Mutvoranska Ulica 3,52100 Pula,Ivan Mornar, OIB 99253273877, Miroslava Krleže 24,21000 Split,Miodrag Munjiza, OIB 45836749093, Put Miluša 7,21311 Stobreč,Ante Nožina, OIB 63957170679, Put Nožina-maljkovića 5,21201 Prgomet,Anica Pandža, OIB 13489275071, Hercegovačka 46,21000 Split,Nikica Pavlović, OIB 49276013054, Gornji Kono 37,20000 Dubrovnik,Silvana Perić, OIB 13586987904, Table 31,21000 Split,Nediljka Perišić, OIB 60970664434, Ruđera Boškovića 8a,21204 Dugopolje,Elvira Dračevac, OIB 02336991708, Lumbarda 678,20260 Lumbarda,Mara Dobrota, OIB 21943772484, Trondheimska 9,21000 Split,Neda-lidia Buljević, OIB 14338735105, Put Crkve 8,22320 Gradac,Ivan Bugarin, OIB 77317760491, Grab 114,21238 Grab,Maja Bučić, OIB 03739843191, Ruđera Boškovića 11,21000 Split,Mira Božić, OIB 22986331166, Bilice Ii 38,21000 Split,Sandra Borić, OIB 36571760060, Mosećka 56,21000 Split,Marija Davidović, OIB 45482063767, Gašpini 88,21210 Solin,Petar Adjanski, OIB 59639817186, Osječka Ulica 1,21214 Kaštel Gomilica,Ana Čatlak, OIB 78110711892, Put Sv. Ante Padovanskog 14,21214 Kaštel Kambelovac,Marinko Buškulić, OIB 08200114705, Ivana Gundulića 13,21000 Split,Marinko Galić, OIB 96762020666, Kamenita 99,21000 Split,Luca Gabela, OIB 68629820074, Kneza Lj. Posavskog 7,21000 Split,Tomislav Frankić, OIB 69745327532, Grljevačka 41,21311 Podstrana,Elias Erceg, OIB 27105475264, Vrbanj 132,21460 Vrbanj,Jakov Elez, OIB 36735285579, Donje Ogorje 0,21206 Donje Ogorje,Sretan Bajalo, OIB 77606115521, Poljana Kneza Trpimira 4,21000 Split,Mario Tomić, OIB 12822553870, Ulica Svetega Križica 26,21450 Hvar,Ranko Vuleta, OIB 75885216649, Sv. Ivana 20,21311 Donje Sitno,Zlatko Balić, OIB 07556207031, K. Višeslava 1,21204 Dugopolje,Boško Barać, OIB 00526661882, Bajagić 13a,21238 Bajagić,Milan Vukić, OIB 34302227455, Doverska 5,21000 Split,Mara Vukorepa, OIB 56814423724, Zgon 30,21210 Solin,Bare Vujina, OIB 23922325811, Vujinova 4,21217 Kaštel Štafilić,Milenko Bašić, OIB 71120573278, Sv.nikole 46,21207 Podgrađe,Diana Blažević, OIB 12578026353, Mejaši I 3b,21000 Split,Jozo Bogić, OIB 35027187093, Put Blata 132,21217 Kaštel Stari,Stjepko Bojanić, OIB 25751926536, Duvanjska 7,21000 Split,Miroslav Trečić, OIB 50880474980, Ulica Domovinskog Rata 1c,21210 Solin,Neda Tukić, OIB 70924511514, Trondheimska 10,21000 Split,Vinka Ukić, OIB 42081497162, Dinka Šimunovića 5,22300 Knin,Mira Velić, OIB 31812224044, Bernarda Vukasa 32,21000 Split,Ivan Vrdoljak, OIB 58654492314, Donja Mala-centar 31,21203 Neorić,Iva Vrdoljak, OIB 63554079953, Kukuljevićeva 19,21000 Split,Dražen Todorović, OIB 98584327843, Hercegovačka 70,21000 Split,Dubravka Stojanovska, OIB 87171204134, Put Plokita 75,21000 Split,Josip Strniša, OIB 95889329970, Ivana Gundulića 9,22300 Knin,Ivica Sviličić, OIB 30978785630, Kneza Mutimira 3,21000 Split,Ana Rogošić, OIB 63013573312, Komjate 0,21214 Kaštel Lukšić,Ivica Stipinović, OIB 04756380103, Sukoišanska 25,21000 Split,Darko Topić, OIB 09297890199, Put Sv. Ižidora 92,21000 Split,Marija Trečić, OIB 54951995215, Ulica Domovinskog Rata 1c,21210 Solin,Milica Zorić, OIB 00140332153, Pujanke 53,21000 Split,Ivo Rajčić, OIB 52467354389, Radunićeva 19,21217 Kaštel Novi,Ivan Radoš, OIB 36063141303, Drniški Put 9,21000 Kamen,Željka Vučemilović-šimunović, OIB 19390672750, Alkarska 26,21000 Split,Slaven Tukić, OIB 33403885817, Šime Ljubića 13,21000 Split,Bartul Barišić, OIB 12686040110, Stjepana Radića 11,20207 Cavtat,Tajana Domazet, OIB 31101575725, Mosećka 50a,21000 Split,Velinka Runjić, OIB 16188516711, Marina Getaldića 17,21000 Split,Niko Dujić, OIB 75216071342, Don Petra Peroša 107,21210 Mravince,Teo Mandić, OIB 13212109596, Krešimirova 26,21210 Vranjic,Mevlida Armanda, OIB 52353697771, Vranjički Put 18,21000 Split,Renata Kalčić, OIB 57885132100, Brajšina 26,51000 Rijeka,Juraj Lešković, OIB 69602776663, Matenci 142,49240 Matenci,VRGORKA-VINARIJA dioničko društvo za proizvodnju pića, poljoprivredu i trgovinu, OIB 68329484134, Fra Ivana Rožića 35,21276 Vrgorac,Milivoj Vidas, OIB 56342789123, Starčevićeva 26,21000 Split,BURA l d.o.o. za trgovinu i usluge - u stečaju, OIB 79000721319, Koturaška 51,Zagreb,AUTO CENTAR LOZIĆ d.o.o. trgovina vozilima u stečaju, OIB 30382973961, Županijska 21,31000 Osijek,NET MEDIA SISTEMI d.o.o. za informatički inženjering, OIB 03380490457, Kvaternikova 12,21000 Split,BASLER OSIGURANJE ZAGREB dioničko društvo za osiguranje, OIB 59706054982, Radnička cesta 37/b,Zagreb,NASTAVNI ZAVOD ZA JAVNO ZDRAVSTVO SPLITSKO-DALMATINSKE ŽUPANIJE, OIB 54948902275, Vukovarska Ulica 46,21000 Split,Joško Pavlov, OIB 35141086138, Primorska Ulica 54,21214 Kaštel Gomilica,Tina Trajković, OIB 65331410683, Doverska 11,21000 Split,Nada Dujmić, OIB 98309510309, Aljinovića 95,21311 Žrnovnica,Nada Baković, OIB 16994220173, Kroz Selo 6,22321 Parčić,Marija Duvančić, OIB 22739898593, Duvančići 40,22320 Razvođe,Mira Čipčić, OIB 42566477345, Sv.jeronima 29,21204 Dugopolje</derivirana_varijabla>
  </DomainObject.Predmet.StrankaWithAdressOIB>
  <DomainObject.Predmet.StrankaNazivFormated>
    <izvorni_sadrzaj>REPUBLIKA HRVATSKA,LUKA dioničko društvo,RAD, d.o.o. za vodoopskrbu i ostale komunalne djelatnosti,HEP-Operator distribucijskog sustava d.o.o. za distribuciju i opskrbu električne energije ELEKTRA ŠIBENI,Mara Jukić,Ivica Bašić,GASTRO GRUPA d.o.o. za trgovinu i usluge,AUTO HRVATSKA dioničko društvo,JADRANSKO OSIGURANJE d.d.,CITY EX d.o.o. za prijenos poslovne dokumentacije,Hrvatski Telekom d.d.,CODEX SORTIUM društvo s ograničenom odgovornošću za pružanje kompleksnih konzalting usluga,SUNCE osiguranje d.d.,HRVATSKA IZVJEŠTAJNA NOVINSKA AGENCIJA,ČISTOĆA d.o.o. za komunalnu djelatnost, održavanje čistoće i odlaganje komunalnog otpada,TEXT-PAPIR d.o.o. za trgovinu i usluge,SLOBODNA DALMACIJA izdavačka i tiskarska djelatnost, dioničko društvo,ČISTOĆA društvo s ograničenom odgovornošću za obavljanje komunalnih djelatnosti održavanja čistoće i odlaganja komunaln,OPĆINA JELSA Jedinstveni upravni odjel,AUTOKUĆA BOSNIĆ d.o.o. za trgovinu, servis i remont,TISKARA MALENICA d.o.o.,Ivan Marijan,HEP-Operator distribucijskog sustava d.o.o. za distribuciju i opskrbu električne energije,Rikard Pavlović,LUČKA UPRAVA SPLIT,TINA ALATI društvo s ograničenom odgovorošću za trgovinu i usluge,PLOVPUT trgovačko društvo s ograničenom odgovornošću za održavanje pomorskih plovnih putova i radijske službe,Regionalna veletržnica Benkovac dioničko društvo za trgovinu i usluge "u stečaju",MESSER CROATIA PLIN Poduzeće za proizvodnju i prodaju tehničkih plinova d.o.o.,ZAVOD ZA JAVNO ZDRAVSTVO DR. ANDRIJA ŠTAMPAR,Zagrebačka burza d.d.,METRONET TELEKOMUNIKACIJE d.d. za telekomunikacijske usluge,RELAX, d.o.o. za proizvodnju i trgovinu,MINISTARSTVO GOSPODARSTVA, RAVNETELJSTVO ZA ROBNE ZALIHE,PUĆO d.o.o. za trgovinu, ugostiteljstvo i cestovni prijevoz,ITEM, d.o.o. informatičke usluge,ŠKARE TRADE, d.o.o. za trgovinu i ugostiteljstvo,CROATIA osiguranje d.d. FILIJALA SPLIT,MIRJANA BARIĆ,SREDIŠNJE KLIRINŠKO DEPOZITARNO DRUŠTVO, dioničko društvo,MILENKO BUŠLJETA,MILICA UGARKOVIĆ,FABIJAN PERONJA,Agencija za upravljanje državnom imovinom,COMENG, društvo s ograničenom odgovornošću za informatički inženjering,AMEROPA AG,GRAFOPLEX, društvo s ograničenom odgovornošću, za trgovinu i usluge,HP - Hrvatska pošta d.d.,Financijska agencija,NIKOLA LACMANOVIĆ,HEP-Operator distribucijskog sustava d.o.o. za distribuciju i opskrbu električne energije,VODOVOD I KANALIZACIJA, društvo s ograničenom odgovornošću za vodoopskrbu, odvodnju i pročišćavanje otpadnih voda,JELKOM, društvo s ograničenom odgovornošću za komunalnu djelatnost,DALMACIJAVINO d.d. za proizvodnju i promet alkoholnih i bezalkoholnih pića "u stečaju",EUROLEASING d.o.o.,Rino Barbić, odvjetnik,HVARSKI VODOVOD d.o.o.,IVAN MILAT,DIONOVA - DIONA d.o.o.,TEHNOPLAST d.o.o. za građevinarstvo, trgovinu, ugostiteljstvo, turizam i uslužne djelatnosti,VIPnet, društvo s ograničenom odgovornošću za usluge javnih telekomunikacija,BILIĆ-ERIĆ d.o.o. za privatnu zaštitu,DALMACIJAVINO - ZAGREB društvo sograničenom odgovornošću za trgovinu, ugostiteljstvo i prijevoz,GRAD DRNIŠ,Vetropack Straža tvornica stakla d.d. Hum na Sutli,CAPRICORNO, društvo s ograničenom odgovornošću za trgovinu,PELJEŠKI VRHOVI, POLJOPRIVREDNA ZADRUGA,Toma Šurjak,Jakov Peronja,TIGAR d.o.o. za usluge,POREZNA UPRAVA Područni ured Split,BURA I TRAMUNTANA d.o.o. za trgovinu i usluge,TRAST međunarodno otpremništvo, dioničko društvo,CHROMOS AGRO dioničko društvo proizvodnja sredstava za zaštitu bilja,VODOVOD I KANALIZACIJA, društvo s ograničenom odgovornošću za vodoopskrbu, odvodnju i pročišćavanje otpadnih voda,AUTOTRANS d. o. o. za javni prijevoz putnika u cestovonom prometu, trgovinu, usluge i turistička agencija,BRTVILA BREZIĆ d.o.o. za proizvodnju brtvila, trgovinu i zastupanje,IREKS AROMA društvo s ograničenom odgovornošću,Marin Mileteta, odvjetnik,HEP - Opskrba d.o.o. za opskrbu potrošača električnom, toplinskom energijom i plinom,ING-ATEST d.o.o. za trgovinu i usluge,Hrvatske vode, pravna osoba za upravljanje vodama,BASLER OSIGURANJE ZAGREB dioničko društvo za osiguranje,NARODNI TRGOVAČKI LANAC d.o.o. za trgovinu i usluge,MANTIS, d.o.o. za trgovinu i usluge,Vinko Paina,TRANSADRIA, međunarodna špedicija d. d. u stečaju,Hrvatska radiotelevizija,BRODOMERKUR trgovina i usluge, dioničko društvo,ZAGREBAČKI HOLDING, društvo s ograničenom odgovornošću za javni prijevoz, opskrbu vodom, održavanje čistoće, putnička a,NASTAVNI ZAVOD ZA JAVNO ZDRAVSTVO SPLITSKO-DALMATINSKE ŽUPANIJE,BRODOSPLIT-BRODOGRADILIŠTE društvo s ograničenom odgovornošću,COPAN ZAGREB društvo s ograničenom odgovornošću za trgovinu i zastupanje,DUHAN društvo s ograničenom odgovornošću,Ivica Maleš vl. autoservis "UNO",Teo Palaversić,HRVATSKA POŠTANSKA BANKA, dioničko društvo,OTIS DIZALA, društvo s ograničenom odgovornošću za proizvodnju, montažu, remont i održavanje dizala,Fabijan Roić,Ivo Družević,Ivo Roić,Josip Kovačević,Tedi-Tadija Maroević,Jakica Lupi,Joza Bratanić,Antun Pavičić,Juraj Pavičić,Cvjetko Matković,Katica Kovačević,Nikša Dužević,Milovan Kombura,Jelisava Pavičić,Matko Carić,Marinko Dužević,Margarita Radonić,Dinko Pavičić Tribunol,Tonči Šurjak,Duško Pavičić Ivelja,Pero Dulčić Sušak,Ivan Tadić,Ivica Pavičić,Mihovil-Mile Pavičić,Tomi Moscatello,Nikola Vodanović,Margarita Marica Stančić,Vjekoslav Radonić,Marinko Sanseović,Tadija Moškatelo,Damir Petrić,Louis Petrić,Ivica Ljubić,Vinko Lupi,Ivan Tadić Šilo,Ivan Tadić,Vinko Maroević,Ivan Buratović,Mijo Mili Pavičić,Marija Vodanović,Jakov Fredotović,Miljenko Srhoj,Nikola Haladić,Janez Jelušić,Nikola Sansević,Nikola Buratović,Cvjetko Buratović,Nikola Buratović,Nikola Stipišić,Prošper Moškatelo,Tonko Maroević,Ivo Pavičić,Pavao Čubre,Luka Šurjak,Luka Franetović,Ivan Miloš Mile,Jure Moškatelo,Vjekoslav Bogdanić,Petro Šoljan,Juraj Dužević,Damir Šurjak,Jakov Tresić,Juraj Moškatelo Stariji,Ruža Roić,Rade Čavić,Matilda Buratović,Ivo Šurjak,Dražica Matković Ljubo,Dinko Račić,Mila Franetović Dužević,Luka Stančić,Meri Petrić,Ivan Moškatelo,Vinko Moškatelo,Nikola Šimunović,Mirko Radonić,Antun Sansević,Nikša Moškatelo,Antun Vodanović Stariji,Ivo Bojanić,Cvjetko Miličić,Marija Trbuhović,Neno Šoljan,Juraj Tomi Moškatelo,Ivo Račić Kapetanić,Đuro Caratan,Ante Tonči Drinković,Kata Duboković,Boris Carić,Tonko Ivčević Bakulić,Marko Huljić,Lenka Roić,Stjepan Jerković,Boris Borović,Niko Salamunić,File Vranković,Juraj Šperka,Mili Razović,Ante Mihojević,Ljubica Stipišić,Stjepan Hujo Huljić,Nikola Grgičević,Tonči Gurdulić,Prošperino Milevčić,Boris Rubinić,Jakov Račić,Jakša Radonić,Vinko Palaversić,Fabijan Kunčić,Dušan Salamunić,Margarita Stančić,Josip Crnčić,Luka Moškatelo,Lucija Milatić-Bričolić,Fabijan Dužević,Vjeko Jakas,Pavo Bunčuga,Marko Buratović,Antun Lučić,Marin Parun Barbić,Stjepan Tomislav Huljić,Cvjetka Cvita Milevčić,Marinko Radonić,Antun Gurdulić,Blaženko Jakas,Braco Jakas,Ivan Makjanić,Ante Rubinić,Dražica Vicenca Matković,Jakov Radonić,Slobodan Radičić,Jurko Lučić,Mate Antičević,Josip Franičević,Asija Bojanić,Milivoj Vidas vl. Servisa instrumenata, mjerne i regulacione opreme,BURA l d.o.o. za trgovinu i usluge - u stečaju,NET MEDIA SISTEMI d.o.o. za informatički inženjering,Financijska agencija,Hrvatski registar brodova,Nenad Ševo,Meri Stipinović,Fond za zaštitu okoliša i energetsku učinkovitost,Zlatko Balić,Galić Ante,Dean Prelević, odvjetnik,Želimir Miletić,Luči Roić,Nade Pavičić-ivelja,Dujko Čubre,Antun Bratanić,Andrija Matković,Antun Vune Bratanić,Dinko Lušić,Nikica Nikola Matijević,Ivan Sanseović,Marija Kovačević Lolotović,Petar Zlatan Vodanović,Ivan Stančić,Stjepan Moškatelo,Toma Dužević,Ivica Račić,Kuzma Pavičić Aleluja,Vinka Salamunić,Teo Huljić,Dejan Šperka,Juraj Caratan,Matko Antičević,Dinko Rubinić ( Vjera ),Vjera Rubinić,Abraham Bojanić,Vedran Nevešćanin,Marija Pjevac,Carinska uprava,Općinski sud u Starom Gradu - ZK odjel,Nada Akrap,Jasminka Antunović,Nediljka Armanda,Ana Babić,Gordana Babić,Ivan Babić,Katica Babić,Jure Bacelj,Ana Bačić,Nediljka Bajić,Žarka Bakotić,Marko Baković,Ivica Ban,Srđanka Banovac,Božidar Barać,Vedran Barbarić,Marija Barbir,Petar Barbir,Anica Baričević,Damira Barišić,Ivan Barišić,Manda Bašić,Aleksandar Bauk,Marina Zečić,Ivo Bavčević,Nataša Bazina,Mirjana Begonja,Jelena Belić,Niko Belić,Jagoda Bešker,Nedo Bešker,Zorica Bilić,Sanja Bilić-pavlinović,Jela Bilobrk,Antun Blažević,Hrvoje Blažević,Damir Bojčić,Željko Bojčić,Denis Boljat,Srećko Boras,Robert Borić,Goran Bosančić,Pava Botić,Ljuba Božanić,Anka Božić,Anica Božić-Bakušić,Ivica Bratić,Nikša Bratić,Vencislav Brizić,Zlata Brizić,Mate Brstilo,Zora Budimir,Miranda Budiša,Nediljko Bugarin,Željka Vučemilović-šimunović,Gordana Buljević,Marina Burić,Mario Buzov,Đuro Caratan,Toni Caratan,Boris Carić,Paulo Carić,Dinka Cezareo,Nevenka Cukrov,Dijana Czwik,Vinka Čavala,Silva Černak Lojić,Diana Čović,Ante Čulo,Blaž Ćapin,Filip Delać,Ankica Delić,Marko Delić,Nediljka Delić,Gordana Didak,Mili Divić,Ljiljana Dragan Jelušić,Milka Drlje,Mato Drmić,Jozo Družianić,Stanko Duvančić,Damir Duvnjak,Nives Džanko,Ante Đurđević,Ljubica Elez,Ankica Ezgeta,Lenka Franić,Ivica Gabelić,Marija Galešić,Petar Galić,Silvana Galić,Kazimir Garić,Vencel Gašpar,Vinko Gašpar,Ana Goreta,Zorka Goreta,Josip Gotovac,Vjekoslav Grbčić,Divna Grbeša,Ana Grubišić,Gordana Grubišić,Nikola Grubišić,Sanja Grubišić,Antonio Gudelj,Kata Gugić,Mirjana Gugić,Ivica Hajder,Željko Hajder,Silvana Hajduk,Tomislav Herceg,Mira Ikica,Franjo Ivčević,Jelena Ivčević,Damir Jakus,Gospova Jakus,Marica Jakus,Petar Jakus,Marko Janković,Matija Jeličić,Ante Jeličić,Marija Jocić,Ante Jolić,Marica Jukić,Marko Jukić,Renata Jukić,Jadranka Jurić,Marija Jurić,Ankica Kainić,Jelena Kalinić,Petar Kalinić,Anamarija Kalinić Radović,Stipan Kamber,Đuro Kapoši,Željko Karin,Marijana Karin Prnjak,Neda Kasalo,Zvonimir Kasalo,Suzana Kašić,Ivana Katalinić Jerčić,Josip Katušić,Ljiljana Kegalj,Ante Kekez,Ivanko Kekez,Petrica Kekez,Boško Kevo,Antiša Kliškinić,Veljko Knezović,Stjepan Kokeza,Petar Kolega,Daniela Kovač,Željka Kovač,Ivan Kraljić,Inga Krnjaić,Anka Krstić,Ivan Kundid,Ivana Kundid,Ružica Kundid,Deni Kuvačić,Anka Landikušić,Ivan Lasić,Dražen Lazić,Nenad Leskur,Ivana Lilić,Ivo Lipanović,Marko Lojić,Mile Lovrić,Ana Lovrinčević,Dejan Lukavac,Nela Madžar,Alenka Malinić,Pavao Marasović,Anto Marijan,Cvita Marijanović,Dobrinka Marijanović,Tomislav Marijanović,Jasna Marin,Marina Marin,Željko Marinac,Božidar Marinković,Jakov Mateta,Ivan Matić,Ružica Matić,Slavko Matić,Željko Matić,Marija Matković,Ivan Melvan,Nikola Midenjak,Pere Mihanović,Ana Mikulić,Mate Mikulić,Ivan Milaković,Ivan Milanović,Zorka Miletić,Milan Miljuš,Đorđe Mirčetić,Tonči Mišković,Ana Moro,Slavko Moro,Tomi Moscatello,Marija Munitić,Ljubomir Muslim,Mijo Nožina,Jurica Oman,Mirko Oman,Janja Orošnjak,Mila Palada,Ivan Pandža,Asija Papić,Mijo Papić,Tereza Papić,Rajko Parać,Tatjana Parać,Đurđica Parat,Ivan Pastuović,Jurica Pavela,Roki Pavičić,Ivan Pažanin,Luka Peko,Neda Penga,Ante Perko,Ivana Perko,Gordana Perković,Marica Perković,Nediljko Perković,Nila Peroš,Dragica Peša,Iris Peša,Nikša Petrić,Matko Pezo,Zlatko Piperković,Joško Pivac,Luka Pjevac,Anka Plazonja,Robert Plazonja,Gordan Poparić,Ante Popović,Milanka Pranić,Miroslav Primorac,Iva Punda,Drago Radić,Mladen Radmilović,Petar Radonić,Jagoda Radošević,Ante Rajčić,Marko Ralica,Ivan Raos,Zdenka Razlog,Mila Rebić,Marija Reljanović,Mara Režić,Marija Rizvan,Anđelko Rogulj,Berislava Roša,Sofija Ruić,Ana Runjić,Gordan Ruščić,Sanja Ružić,Svjetlana Samac,Miljenko Samardžić,Dinka Sanseović,Ante Sarić,Ivan Sarić,Marija Sedlar,Ljubica Sekelez,Kristina Serdarević,Aleksandra Sever-Muhar,Boško Sikavica,Snježana Sikavica,Dragan Simić,Tanja Sinovčić,Ljiljana Sirić,Dijana Skelin,Kata Sočo,Marija Stančić,Đani Stanić,Danica Stipović,Milorad Stojsavljević,Petar Strinić,Luca Strunje,Slavka Svalina,Marijan Šamija,Marinka Šamija,Katica Šeparović,Nenad Ševo,Krasna Šiklić,Mili Šimig,Vesna Škare,Ljubica Škopljanac,Milica Špar,Eleana Šubat,Ivan Šuljug,Vesna Šunjić,Ljubica Tarle,Nada Teklić,Lada Terzić,Ivan Tomić,Ivan Topić,Jelica Topić,Tvrtko Topić,Anđelka Torlak,Ivan Torlak,Marko Torlak,Damir Tot,Anka Treskavica,Anka Tukić,Nediljko Ugrin,Marinko Uvodić,Nedjeljka Uvodić,Marko Validžić,Ivanka Varnica,Milica Varvodić,Kristina Velić,Ljiljana Vesković,Milka Veštić,Ante Vidan,Marko Vidović,Matko Vidović,Nevenka Vidović,Ankica Vilibić,Anđelko Vilić,Normela Visković,Tonči Visković,Marica Vlaić,Dubravka Vlainić,Ivo Vodanović,Josip Vogleš,Vinko Vranković,Ivan Vrdoljak,Mirjana Vrdoljak,Marija Vrgoč,Bože Vuco,Mirjana Vučković,Višnja Vučković,Ivan Vugdelija,Dubravka Vukas,Anđelka Vukičević,Zora Vuković,Ivan Vukušić,Jadran Vukušić,Nevenka Vukušić,Vjera Vukušić,Zvonimir Vukušić,Nevenka Vuleta,Vinka Zekić,Dinko Zenčić,Borislav Zokić,Dolina Zokić,Margita Zokić,Luca Zolota,Milan Žarković,Nevenka Živko,Davorka Živković,Ivica Živković,Ivo Živković,Siniša Ivančić,Iva Jelić,Marko Kavelj,Ivan Koljanin,Željko Kovač,Zvonko Kruneš,Nikola Lacmanović,Vesna Lepetić,Jelica Ljubica,Darko Lulić,Vesna Lulić,Marija Mamić,Radojka Marijanović,Meri Cabadaj,Mate Markotić,Ante Marović,Ivan Marušić,Iva Melvan,Goran Merkel,Ivan Mornar,Miodrag Munjiza,Ante Nožina,Anica Pandža,Nikica Pavlović,Silvana Perić,Nediljka Perišić,Elvira Dračevac,Mara Dobrota,Neda-lidia Buljević,Ivan Bugarin,Maja Bučić,Mira Božić,Sandra Borić,Marija Davidović,Petar Adjanski,Ana Čatlak,Marinko Buškulić,Marinko Galić,Luca Gabela,Tomislav Frankić,Elias Erceg,Jakov Elez,Sretan Bajalo,Mario Tomić,Ranko Vuleta,Zlatko Balić,Boško Barać,Milan Vukić,Mara Vukorepa,Bare Vujina,Milenko Bašić,Diana Blažević,Jozo Bogić,Stjepko Bojanić,Miroslav Trečić,Neda Tukić,Vinka Ukić,Mira Velić,Ivan Vrdoljak,Iva Vrdoljak,Dražen Todorović,Dubravka Stojanovska,Josip Strniša,Ivica Sviličić,Ana Rogošić,Ivica Stipinović,Darko Topić,Marija Trečić,Milica Zorić,Ivo Rajčić,Ivan Radoš,Željka Vučemilović-šimunović,Slaven Tukić,Bartul Barišić,Tajana Domazet,Velinka Runjić,Niko Dujić,Teo Mandić,Mevlida Armanda,Renata Kalčić,Juraj Lešković,VRGORKA-VINARIJA dioničko društvo za proizvodnju pića, poljoprivredu i trgovinu,Milivoj Vidas,BURA l d.o.o. za trgovinu i usluge - u stečaju,AUTO CENTAR LOZIĆ d.o.o. trgovina vozilima u stečaju,NET MEDIA SISTEMI d.o.o. za informatički inženjering,BASLER OSIGURANJE ZAGREB dioničko društvo za osiguranje,NASTAVNI ZAVOD ZA JAVNO ZDRAVSTVO SPLITSKO-DALMATINSKE ŽUPANIJE,Joško Pavlov,Tina Trajković,Nada Dujmić,Nada Baković,Marija Duvančić,Mira Čipčić</izvorni_sadrzaj>
    <derivirana_varijabla naziv="DomainObject.Predmet.StrankaNazivFormated_1">REPUBLIKA HRVATSKA,LUKA dioničko društvo,RAD, d.o.o. za vodoopskrbu i ostale komunalne djelatnosti,HEP-Operator distribucijskog sustava d.o.o. za distribuciju i opskrbu električne energije ELEKTRA ŠIBENI,Mara Jukić,Ivica Bašić,GASTRO GRUPA d.o.o. za trgovinu i usluge,AUTO HRVATSKA dioničko društvo,JADRANSKO OSIGURANJE d.d.,CITY EX d.o.o. za prijenos poslovne dokumentacije,Hrvatski Telekom d.d.,CODEX SORTIUM društvo s ograničenom odgovornošću za pružanje kompleksnih konzalting usluga,SUNCE osiguranje d.d.,HRVATSKA IZVJEŠTAJNA NOVINSKA AGENCIJA,ČISTOĆA d.o.o. za komunalnu djelatnost, održavanje čistoće i odlaganje komunalnog otpada,TEXT-PAPIR d.o.o. za trgovinu i usluge,SLOBODNA DALMACIJA izdavačka i tiskarska djelatnost, dioničko društvo,ČISTOĆA društvo s ograničenom odgovornošću za obavljanje komunalnih djelatnosti održavanja čistoće i odlaganja komunaln,OPĆINA JELSA Jedinstveni upravni odjel,AUTOKUĆA BOSNIĆ d.o.o. za trgovinu, servis i remont,TISKARA MALENICA d.o.o.,Ivan Marijan,HEP-Operator distribucijskog sustava d.o.o. za distribuciju i opskrbu električne energije,Rikard Pavlović,LUČKA UPRAVA SPLIT,TINA ALATI društvo s ograničenom odgovorošću za trgovinu i usluge,PLOVPUT trgovačko društvo s ograničenom odgovornošću za održavanje pomorskih plovnih putova i radijske službe,Regionalna veletržnica Benkovac dioničko društvo za trgovinu i usluge "u stečaju",MESSER CROATIA PLIN Poduzeće za proizvodnju i prodaju tehničkih plinova d.o.o.,ZAVOD ZA JAVNO ZDRAVSTVO DR. ANDRIJA ŠTAMPAR,Zagrebačka burza d.d.,METRONET TELEKOMUNIKACIJE d.d. za telekomunikacijske usluge,RELAX, d.o.o. za proizvodnju i trgovinu,MINISTARSTVO GOSPODARSTVA, RAVNETELJSTVO ZA ROBNE ZALIHE,PUĆO d.o.o. za trgovinu, ugostiteljstvo i cestovni prijevoz,ITEM, d.o.o. informatičke usluge,ŠKARE TRADE, d.o.o. za trgovinu i ugostiteljstvo,CROATIA osiguranje d.d. FILIJALA SPLIT,MIRJANA BARIĆ,SREDIŠNJE KLIRINŠKO DEPOZITARNO DRUŠTVO, dioničko društvo,MILENKO BUŠLJETA,MILICA UGARKOVIĆ,FABIJAN PERONJA,Agencija za upravljanje državnom imovinom,COMENG, društvo s ograničenom odgovornošću za informatički inženjering,AMEROPA AG,GRAFOPLEX, društvo s ograničenom odgovornošću, za trgovinu i usluge,HP - Hrvatska pošta d.d.,Financijska agencija,NIKOLA LACMANOVIĆ,HEP-Operator distribucijskog sustava d.o.o. za distribuciju i opskrbu električne energije,VODOVOD I KANALIZACIJA, društvo s ograničenom odgovornošću za vodoopskrbu, odvodnju i pročišćavanje otpadnih voda,JELKOM, društvo s ograničenom odgovornošću za komunalnu djelatnost,DALMACIJAVINO d.d. za proizvodnju i promet alkoholnih i bezalkoholnih pića "u stečaju",EUROLEASING d.o.o.,Rino Barbić, odvjetnik,HVARSKI VODOVOD d.o.o.,IVAN MILAT,DIONOVA - DIONA d.o.o.,TEHNOPLAST d.o.o. za građevinarstvo, trgovinu, ugostiteljstvo, turizam i uslužne djelatnosti,VIPnet, društvo s ograničenom odgovornošću za usluge javnih telekomunikacija,BILIĆ-ERIĆ d.o.o. za privatnu zaštitu,DALMACIJAVINO - ZAGREB društvo sograničenom odgovornošću za trgovinu, ugostiteljstvo i prijevoz,GRAD DRNIŠ,Vetropack Straža tvornica stakla d.d. Hum na Sutli,CAPRICORNO, društvo s ograničenom odgovornošću za trgovinu,PELJEŠKI VRHOVI, POLJOPRIVREDNA ZADRUGA,Toma Šurjak,Jakov Peronja,TIGAR d.o.o. za usluge,POREZNA UPRAVA Područni ured Split,BURA I TRAMUNTANA d.o.o. za trgovinu i usluge,TRAST međunarodno otpremništvo, dioničko društvo,CHROMOS AGRO dioničko društvo proizvodnja sredstava za zaštitu bilja,VODOVOD I KANALIZACIJA, društvo s ograničenom odgovornošću za vodoopskrbu, odvodnju i pročišćavanje otpadnih voda,AUTOTRANS d. o. o. za javni prijevoz putnika u cestovonom prometu, trgovinu, usluge i turistička agencija,BRTVILA BREZIĆ d.o.o. za proizvodnju brtvila, trgovinu i zastupanje,IREKS AROMA društvo s ograničenom odgovornošću,Marin Mileteta, odvjetnik,HEP - Opskrba d.o.o. za opskrbu potrošača električnom, toplinskom energijom i plinom,ING-ATEST d.o.o. za trgovinu i usluge,Hrvatske vode, pravna osoba za upravljanje vodama,BASLER OSIGURANJE ZAGREB dioničko društvo za osiguranje,NARODNI TRGOVAČKI LANAC d.o.o. za trgovinu i usluge,MANTIS, d.o.o. za trgovinu i usluge,Vinko Paina,TRANSADRIA, međunarodna špedicija d. d. u stečaju,Hrvatska radiotelevizija,BRODOMERKUR trgovina i usluge, dioničko društvo,ZAGREBAČKI HOLDING, društvo s ograničenom odgovornošću za javni prijevoz, opskrbu vodom, održavanje čistoće, putnička a,NASTAVNI ZAVOD ZA JAVNO ZDRAVSTVO SPLITSKO-DALMATINSKE ŽUPANIJE,BRODOSPLIT-BRODOGRADILIŠTE društvo s ograničenom odgovornošću,COPAN ZAGREB društvo s ograničenom odgovornošću za trgovinu i zastupanje,DUHAN društvo s ograničenom odgovornošću,Ivica Maleš vl. autoservis "UNO",Teo Palaversić,HRVATSKA POŠTANSKA BANKA, dioničko društvo,OTIS DIZALA, društvo s ograničenom odgovornošću za proizvodnju, montažu, remont i održavanje dizala,Fabijan Roić,Ivo Družević,Ivo Roić,Josip Kovačević,Tedi-Tadija Maroević,Jakica Lupi,Joza Bratanić,Antun Pavičić,Juraj Pavičić,Cvjetko Matković,Katica Kovačević,Nikša Dužević,Milovan Kombura,Jelisava Pavičić,Matko Carić,Marinko Dužević,Margarita Radonić,Dinko Pavičić Tribunol,Tonči Šurjak,Duško Pavičić Ivelja,Pero Dulčić Sušak,Ivan Tadić,Ivica Pavičić,Mihovil-Mile Pavičić,Tomi Moscatello,Nikola Vodanović,Margarita Marica Stančić,Vjekoslav Radonić,Marinko Sanseović,Tadija Moškatelo,Damir Petrić,Louis Petrić,Ivica Ljubić,Vinko Lupi,Ivan Tadić Šilo,Ivan Tadić,Vinko Maroević,Ivan Buratović,Mijo Mili Pavičić,Marija Vodanović,Jakov Fredotović,Miljenko Srhoj,Nikola Haladić,Janez Jelušić,Nikola Sansević,Nikola Buratović,Cvjetko Buratović,Nikola Buratović,Nikola Stipišić,Prošper Moškatelo,Tonko Maroević,Ivo Pavičić,Pavao Čubre,Luka Šurjak,Luka Franetović,Ivan Miloš Mile,Jure Moškatelo,Vjekoslav Bogdanić,Petro Šoljan,Juraj Dužević,Damir Šurjak,Jakov Tresić,Juraj Moškatelo Stariji,Ruža Roić,Rade Čavić,Matilda Buratović,Ivo Šurjak,Dražica Matković Ljubo,Dinko Račić,Mila Franetović Dužević,Luka Stančić,Meri Petrić,Ivan Moškatelo,Vinko Moškatelo,Nikola Šimunović,Mirko Radonić,Antun Sansević,Nikša Moškatelo,Antun Vodanović Stariji,Ivo Bojanić,Cvjetko Miličić,Marija Trbuhović,Neno Šoljan,Juraj Tomi Moškatelo,Ivo Račić Kapetanić,Đuro Caratan,Ante Tonči Drinković,Kata Duboković,Boris Carić,Tonko Ivčević Bakulić,Marko Huljić,Lenka Roić,Stjepan Jerković,Boris Borović,Niko Salamunić,File Vranković,Juraj Šperka,Mili Razović,Ante Mihojević,Ljubica Stipišić,Stjepan Hujo Huljić,Nikola Grgičević,Tonči Gurdulić,Prošperino Milevčić,Boris Rubinić,Jakov Račić,Jakša Radonić,Vinko Palaversić,Fabijan Kunčić,Dušan Salamunić,Margarita Stančić,Josip Crnčić,Luka Moškatelo,Lucija Milatić-Bričolić,Fabijan Dužević,Vjeko Jakas,Pavo Bunčuga,Marko Buratović,Antun Lučić,Marin Parun Barbić,Stjepan Tomislav Huljić,Cvjetka Cvita Milevčić,Marinko Radonić,Antun Gurdulić,Blaženko Jakas,Braco Jakas,Ivan Makjanić,Ante Rubinić,Dražica Vicenca Matković,Jakov Radonić,Slobodan Radičić,Jurko Lučić,Mate Antičević,Josip Franičević,Asija Bojanić,Milivoj Vidas vl. Servisa instrumenata, mjerne i regulacione opreme,BURA l d.o.o. za trgovinu i usluge - u stečaju,NET MEDIA SISTEMI d.o.o. za informatički inženjering,Financijska agencija,Hrvatski registar brodova,Nenad Ševo,Meri Stipinović,Fond za zaštitu okoliša i energetsku učinkovitost,Zlatko Balić,Galić Ante,Dean Prelević, odvjetnik,Želimir Miletić,Luči Roić,Nade Pavičić-ivelja,Dujko Čubre,Antun Bratanić,Andrija Matković,Antun Vune Bratanić,Dinko Lušić,Nikica Nikola Matijević,Ivan Sanseović,Marija Kovačević Lolotović,Petar Zlatan Vodanović,Ivan Stančić,Stjepan Moškatelo,Toma Dužević,Ivica Račić,Kuzma Pavičić Aleluja,Vinka Salamunić,Teo Huljić,Dejan Šperka,Juraj Caratan,Matko Antičević,Dinko Rubinić ( Vjera ),Vjera Rubinić,Abraham Bojanić,Vedran Nevešćanin,Marija Pjevac,Carinska uprava,Općinski sud u Starom Gradu - ZK odjel,Nada Akrap,Jasminka Antunović,Nediljka Armanda,Ana Babić,Gordana Babić,Ivan Babić,Katica Babić,Jure Bacelj,Ana Bačić,Nediljka Bajić,Žarka Bakotić,Marko Baković,Ivica Ban,Srđanka Banovac,Božidar Barać,Vedran Barbarić,Marija Barbir,Petar Barbir,Anica Baričević,Damira Barišić,Ivan Barišić,Manda Bašić,Aleksandar Bauk,Marina Zečić,Ivo Bavčević,Nataša Bazina,Mirjana Begonja,Jelena Belić,Niko Belić,Jagoda Bešker,Nedo Bešker,Zorica Bilić,Sanja Bilić-pavlinović,Jela Bilobrk,Antun Blažević,Hrvoje Blažević,Damir Bojčić,Željko Bojčić,Denis Boljat,Srećko Boras,Robert Borić,Goran Bosančić,Pava Botić,Ljuba Božanić,Anka Božić,Anica Božić-Bakušić,Ivica Bratić,Nikša Bratić,Vencislav Brizić,Zlata Brizić,Mate Brstilo,Zora Budimir,Miranda Budiša,Nediljko Bugarin,Željka Vučemilović-šimunović,Gordana Buljević,Marina Burić,Mario Buzov,Đuro Caratan,Toni Caratan,Boris Carić,Paulo Carić,Dinka Cezareo,Nevenka Cukrov,Dijana Czwik,Vinka Čavala,Silva Černak Lojić,Diana Čović,Ante Čulo,Blaž Ćapin,Filip Delać,Ankica Delić,Marko Delić,Nediljka Delić,Gordana Didak,Mili Divić,Ljiljana Dragan Jelušić,Milka Drlje,Mato Drmić,Jozo Družianić,Stanko Duvančić,Damir Duvnjak,Nives Džanko,Ante Đurđević,Ljubica Elez,Ankica Ezgeta,Lenka Franić,Ivica Gabelić,Marija Galešić,Petar Galić,Silvana Galić,Kazimir Garić,Vencel Gašpar,Vinko Gašpar,Ana Goreta,Zorka Goreta,Josip Gotovac,Vjekoslav Grbčić,Divna Grbeša,Ana Grubišić,Gordana Grubišić,Nikola Grubišić,Sanja Grubišić,Antonio Gudelj,Kata Gugić,Mirjana Gugić,Ivica Hajder,Željko Hajder,Silvana Hajduk,Tomislav Herceg,Mira Ikica,Franjo Ivčević,Jelena Ivčević,Damir Jakus,Gospova Jakus,Marica Jakus,Petar Jakus,Marko Janković,Matija Jeličić,Ante Jeličić,Marija Jocić,Ante Jolić,Marica Jukić,Marko Jukić,Renata Jukić,Jadranka Jurić,Marija Jurić,Ankica Kainić,Jelena Kalinić,Petar Kalinić,Anamarija Kalinić Radović,Stipan Kamber,Đuro Kapoši,Željko Karin,Marijana Karin Prnjak,Neda Kasalo,Zvonimir Kasalo,Suzana Kašić,Ivana Katalinić Jerčić,Josip Katušić,Ljiljana Kegalj,Ante Kekez,Ivanko Kekez,Petrica Kekez,Boško Kevo,Antiša Kliškinić,Veljko Knezović,Stjepan Kokeza,Petar Kolega,Daniela Kovač,Željka Kovač,Ivan Kraljić,Inga Krnjaić,Anka Krstić,Ivan Kundid,Ivana Kundid,Ružica Kundid,Deni Kuvačić,Anka Landikušić,Ivan Lasić,Dražen Lazić,Nenad Leskur,Ivana Lilić,Ivo Lipanović,Marko Lojić,Mile Lovrić,Ana Lovrinčević,Dejan Lukavac,Nela Madžar,Alenka Malinić,Pavao Marasović,Anto Marijan,Cvita Marijanović,Dobrinka Marijanović,Tomislav Marijanović,Jasna Marin,Marina Marin,Željko Marinac,Božidar Marinković,Jakov Mateta,Ivan Matić,Ružica Matić,Slavko Matić,Željko Matić,Marija Matković,Ivan Melvan,Nikola Midenjak,Pere Mihanović,Ana Mikulić,Mate Mikulić,Ivan Milaković,Ivan Milanović,Zorka Miletić,Milan Miljuš,Đorđe Mirčetić,Tonči Mišković,Ana Moro,Slavko Moro,Tomi Moscatello,Marija Munitić,Ljubomir Muslim,Mijo Nožina,Jurica Oman,Mirko Oman,Janja Orošnjak,Mila Palada,Ivan Pandža,Asija Papić,Mijo Papić,Tereza Papić,Rajko Parać,Tatjana Parać,Đurđica Parat,Ivan Pastuović,Jurica Pavela,Roki Pavičić,Ivan Pažanin,Luka Peko,Neda Penga,Ante Perko,Ivana Perko,Gordana Perković,Marica Perković,Nediljko Perković,Nila Peroš,Dragica Peša,Iris Peša,Nikša Petrić,Matko Pezo,Zlatko Piperković,Joško Pivac,Luka Pjevac,Anka Plazonja,Robert Plazonja,Gordan Poparić,Ante Popović,Milanka Pranić,Miroslav Primorac,Iva Punda,Drago Radić,Mladen Radmilović,Petar Radonić,Jagoda Radošević,Ante Rajčić,Marko Ralica,Ivan Raos,Zdenka Razlog,Mila Rebić,Marija Reljanović,Mara Režić,Marija Rizvan,Anđelko Rogulj,Berislava Roša,Sofija Ruić,Ana Runjić,Gordan Ruščić,Sanja Ružić,Svjetlana Samac,Miljenko Samardžić,Dinka Sanseović,Ante Sarić,Ivan Sarić,Marija Sedlar,Ljubica Sekelez,Kristina Serdarević,Aleksandra Sever-Muhar,Boško Sikavica,Snježana Sikavica,Dragan Simić,Tanja Sinovčić,Ljiljana Sirić,Dijana Skelin,Kata Sočo,Marija Stančić,Đani Stanić,Danica Stipović,Milorad Stojsavljević,Petar Strinić,Luca Strunje,Slavka Svalina,Marijan Šamija,Marinka Šamija,Katica Šeparović,Nenad Ševo,Krasna Šiklić,Mili Šimig,Vesna Škare,Ljubica Škopljanac,Milica Špar,Eleana Šubat,Ivan Šuljug,Vesna Šunjić,Ljubica Tarle,Nada Teklić,Lada Terzić,Ivan Tomić,Ivan Topić,Jelica Topić,Tvrtko Topić,Anđelka Torlak,Ivan Torlak,Marko Torlak,Damir Tot,Anka Treskavica,Anka Tukić,Nediljko Ugrin,Marinko Uvodić,Nedjeljka Uvodić,Marko Validžić,Ivanka Varnica,Milica Varvodić,Kristina Velić,Ljiljana Vesković,Milka Veštić,Ante Vidan,Marko Vidović,Matko Vidović,Nevenka Vidović,Ankica Vilibić,Anđelko Vilić,Normela Visković,Tonči Visković,Marica Vlaić,Dubravka Vlainić,Ivo Vodanović,Josip Vogleš,Vinko Vranković,Ivan Vrdoljak,Mirjana Vrdoljak,Marija Vrgoč,Bože Vuco,Mirjana Vučković,Višnja Vučković,Ivan Vugdelija,Dubravka Vukas,Anđelka Vukičević,Zora Vuković,Ivan Vukušić,Jadran Vukušić,Nevenka Vukušić,Vjera Vukušić,Zvonimir Vukušić,Nevenka Vuleta,Vinka Zekić,Dinko Zenčić,Borislav Zokić,Dolina Zokić,Margita Zokić,Luca Zolota,Milan Žarković,Nevenka Živko,Davorka Živković,Ivica Živković,Ivo Živković,Siniša Ivančić,Iva Jelić,Marko Kavelj,Ivan Koljanin,Željko Kovač,Zvonko Kruneš,Nikola Lacmanović,Vesna Lepetić,Jelica Ljubica,Darko Lulić,Vesna Lulić,Marija Mamić,Radojka Marijanović,Meri Cabadaj,Mate Markotić,Ante Marović,Ivan Marušić,Iva Melvan,Goran Merkel,Ivan Mornar,Miodrag Munjiza,Ante Nožina,Anica Pandža,Nikica Pavlović,Silvana Perić,Nediljka Perišić,Elvira Dračevac,Mara Dobrota,Neda-lidia Buljević,Ivan Bugarin,Maja Bučić,Mira Božić,Sandra Borić,Marija Davidović,Petar Adjanski,Ana Čatlak,Marinko Buškulić,Marinko Galić,Luca Gabela,Tomislav Frankić,Elias Erceg,Jakov Elez,Sretan Bajalo,Mario Tomić,Ranko Vuleta,Zlatko Balić,Boško Barać,Milan Vukić,Mara Vukorepa,Bare Vujina,Milenko Bašić,Diana Blažević,Jozo Bogić,Stjepko Bojanić,Miroslav Trečić,Neda Tukić,Vinka Ukić,Mira Velić,Ivan Vrdoljak,Iva Vrdoljak,Dražen Todorović,Dubravka Stojanovska,Josip Strniša,Ivica Sviličić,Ana Rogošić,Ivica Stipinović,Darko Topić,Marija Trečić,Milica Zorić,Ivo Rajčić,Ivan Radoš,Željka Vučemilović-šimunović,Slaven Tukić,Bartul Barišić,Tajana Domazet,Velinka Runjić,Niko Dujić,Teo Mandić,Mevlida Armanda,Renata Kalčić,Juraj Lešković,VRGORKA-VINARIJA dioničko društvo za proizvodnju pića, poljoprivredu i trgovinu,Milivoj Vidas,BURA l d.o.o. za trgovinu i usluge - u stečaju,AUTO CENTAR LOZIĆ d.o.o. trgovina vozilima u stečaju,NET MEDIA SISTEMI d.o.o. za informatički inženjering,BASLER OSIGURANJE ZAGREB dioničko društvo za osiguranje,NASTAVNI ZAVOD ZA JAVNO ZDRAVSTVO SPLITSKO-DALMATINSKE ŽUPANIJE,Joško Pavlov,Tina Trajković,Nada Dujmić,Nada Baković,Marija Duvančić,Mira Čipčić</derivirana_varijabla>
  </DomainObject.Predmet.StrankaNazivFormated>
  <DomainObject.Predmet.StrankaNazivFormatedOIB>
    <izvorni_sadrzaj>REPUBLIKA HRVATSKA, OIB 18683136487,LUKA dioničko društvo, OIB 34440814040,RAD, d.o.o. za vodoopskrbu i ostale komunalne djelatnosti, OIB 71304592430,HEP-Operator distribucijskog sustava d.o.o. za distribuciju i opskrbu električne energije ELEKTRA ŠIBENI, OIB 46830600751,Mara Jukić, OIB 37710339746,Ivica Bašić, OIB 14595893401,GASTRO GRUPA d.o.o. za trgovinu i usluge, OIB 39228456312,AUTO HRVATSKA dioničko društvo, OIB 32709834358,JADRANSKO OSIGURANJE d.d., OIB 94472454976,CITY EX d.o.o. za prijenos poslovne dokumentacije, OIB 99406899243,Hrvatski Telekom d.d., OIB 81793146560,CODEX SORTIUM društvo s ograničenom odgovornošću za pružanje kompleksnih konzalting usluga, OIB 83918065246,SUNCE osiguranje d.d., OIB 12012147571,HRVATSKA IZVJEŠTAJNA NOVINSKA AGENCIJA, OIB 41387373932,ČISTOĆA d.o.o. za komunalnu djelatnost, održavanje čistoće i odlaganje komunalnog otpada, OIB 16912997621,TEXT-PAPIR d.o.o. za trgovinu i usluge, OIB 45878059290,SLOBODNA DALMACIJA izdavačka i tiskarska djelatnost, dioničko društvo, OIB 35075764438,ČISTOĆA društvo s ograničenom odgovornošću za obavljanje komunalnih djelatnosti održavanja čistoće i odlaganja komunaln, OIB 38812451417,OPĆINA JELSA Jedinstveni upravni odjel, OIB 94187441810,AUTOKUĆA BOSNIĆ d.o.o. za trgovinu, servis i remont, OIB 62890333516,TISKARA MALENICA d.o.o., OIB 21268596817,Ivan Marijan, OIB 35721802898,HEP-Operator distribucijskog sustava d.o.o. za distribuciju i opskrbu električne energije, OIB 46830600751,Rikard Pavlović, OIB 16829467929,LUČKA UPRAVA SPLIT, OIB 06992092556,TINA ALATI društvo s ograničenom odgovorošću za trgovinu i usluge, OIB 72232886006,PLOVPUT trgovačko društvo s ograničenom odgovornošću za održavanje pomorskih plovnih putova i radijske službe, OIB 14480721492,Regionalna veletržnica Benkovac dioničko društvo za trgovinu i usluge "u stečaju", OIB 16205687638,MESSER CROATIA PLIN Poduzeće za proizvodnju i prodaju tehničkih plinova d.o.o., OIB 32179081874,ZAVOD ZA JAVNO ZDRAVSTVO DR. ANDRIJA ŠTAMPAR, OIB 33392005961,Zagrebačka burza d.d., OIB 84368186611,METRONET TELEKOMUNIKACIJE d.d. za telekomunikacijske usluge, OIB 23269006802,RELAX, d.o.o. za proizvodnju i trgovinu, OIB 24543050439,MINISTARSTVO GOSPODARSTVA, RAVNETELJSTVO ZA ROBNE ZALIHE, OIB 22413472900,PUĆO d.o.o. za trgovinu, ugostiteljstvo i cestovni prijevoz, OIB 33417474295,ITEM, d.o.o. informatičke usluge, OIB 71527463594,ŠKARE TRADE, d.o.o. za trgovinu i ugostiteljstvo, OIB 88448992592,CROATIA osiguranje d.d. FILIJALA SPLIT, OIB 26187994862,MIRJANA BARIĆ, OIB 91861480870,SREDIŠNJE KLIRINŠKO DEPOZITARNO DRUŠTVO, dioničko društvo, OIB 64406809162,MILENKO BUŠLJETA, OIB 63433937940,MILICA UGARKOVIĆ, OIB 03462724779,FABIJAN PERONJA, OIB 19033633778,Agencija za upravljanje državnom imovinom, OIB 75666130770,COMENG, društvo s ograničenom odgovornošću za informatički inženjering, OIB 42122172362,AMEROPA AG, OIB 38272342702,GRAFOPLEX, društvo s ograničenom odgovornošću, za trgovinu i usluge, OIB 71142152777,HP - Hrvatska pošta d.d., OIB 87311810356,Financijska agencija, OIB 85821130368,NIKOLA LACMANOVIĆ, OIB 50670282682,HEP-Operator distribucijskog sustava d.o.o. za distribuciju i opskrbu električne energije, OIB 46830600751,VODOVOD I KANALIZACIJA, društvo s ograničenom odgovornošću za vodoopskrbu, odvodnju i pročišćavanje otpadnih voda, OIB 56826138353,JELKOM, društvo s ograničenom odgovornošću za komunalnu djelatnost, OIB 92345732468,DALMACIJAVINO d.d. za proizvodnju i promet alkoholnih i bezalkoholnih pića "u stečaju", OIB 07837847925,EUROLEASING d.o.o., OIB 48922277230,Rino Barbić, odvjetnik, OIB 04402974520,HVARSKI VODOVOD d.o.o., OIB 96577868636,IVAN MILAT, OIB 89865160390,DIONOVA - DIONA d.o.o., OIB 41112127430,TEHNOPLAST d.o.o. za građevinarstvo, trgovinu, ugostiteljstvo, turizam i uslužne djelatnosti, OIB 70676517267,VIPnet, društvo s ograničenom odgovornošću za usluge javnih telekomunikacija, OIB 29524210204,BILIĆ-ERIĆ d.o.o. za privatnu zaštitu, OIB 68580128211,DALMACIJAVINO - ZAGREB društvo sograničenom odgovornošću za trgovinu, ugostiteljstvo i prijevoz, OIB 93269876765,GRAD DRNIŠ, OIB 38309740312,Vetropack Straža tvornica stakla d.d. Hum na Sutli, OIB 74210066591,CAPRICORNO, društvo s ograničenom odgovornošću za trgovinu, OIB 09517317411,PELJEŠKI VRHOVI, POLJOPRIVREDNA ZADRUGA, OIB 49398931487,Toma Šurjak, OIB 66049692921,Jakov Peronja, OIB 07373599239,TIGAR d.o.o. za usluge, OIB 65051360088,POREZNA UPRAVA Područni ured Split, OIB 18683136487,BURA I TRAMUNTANA d.o.o. za trgovinu i usluge, OIB 78359961331,TRAST međunarodno otpremništvo, dioničko društvo, OIB 93225891495,CHROMOS AGRO dioničko društvo proizvodnja sredstava za zaštitu bilja, OIB 82790074844,VODOVOD I KANALIZACIJA, društvo s ograničenom odgovornošću za vodoopskrbu, odvodnju i pročišćavanje otpadnih voda, OIB 56826138353,AUTOTRANS d. o. o. za javni prijevoz putnika u cestovonom prometu, trgovinu, usluge i turistička agencija, OIB 19819724166,BRTVILA BREZIĆ d.o.o. za proizvodnju brtvila, trgovinu i zastupanje, OIB 47897946377,IREKS AROMA društvo s ograničenom odgovornošću, OIB 36709757659,Marin Mileteta, odvjetnik, OIB 37476644793,HEP - Opskrba d.o.o. za opskrbu potrošača električnom, toplinskom energijom i plinom, OIB 63073332379,ING-ATEST d.o.o. za trgovinu i usluge, OIB 21777333810,Hrvatske vode, pravna osoba za upravljanje vodama, OIB 28921383001,BASLER OSIGURANJE ZAGREB dioničko društvo za osiguranje, OIB 59706054982,NARODNI TRGOVAČKI LANAC d.o.o. za trgovinu i usluge, OIB 78344221376,MANTIS, d.o.o. za trgovinu i usluge, OIB 41274793973,Vinko Paina, OIB 51203688235,TRANSADRIA, međunarodna špedicija d. d. u stečaju, OIB 47965841018,Hrvatska radiotelevizija, OIB 68419124305,BRODOMERKUR trgovina i usluge, dioničko društvo, OIB 33956120458,ZAGREBAČKI HOLDING, društvo s ograničenom odgovornošću za javni prijevoz, opskrbu vodom, održavanje čistoće, putnička a, OIB 85584865987,NASTAVNI ZAVOD ZA JAVNO ZDRAVSTVO SPLITSKO-DALMATINSKE ŽUPANIJE, OIB 54948902275,BRODOSPLIT-BRODOGRADILIŠTE društvo s ograničenom odgovornošću, OIB 05532178397,COPAN ZAGREB društvo s ograničenom odgovornošću za trgovinu i zastupanje, OIB 43698579132,DUHAN društvo s ograničenom odgovornošću, OIB 84143469050,Ivica Maleš vl. autoservis "UNO", OIB 89917595934,Teo Palaversić, OIB 21074825891,HRVATSKA POŠTANSKA BANKA, dioničko društvo, OIB 87939104217,OTIS DIZALA, društvo s ograničenom odgovornošću za proizvodnju, montažu, remont i održavanje dizala, OIB 76080865307,Fabijan Roić, OIB 55646544786,Ivo Družević, OIB 59608054089,Ivo Roić, OIB 73872839985,Josip Kovačević, OIB 24407104693,Tedi-Tadija Maroević, OIB 75901351091,Jakica Lupi, OIB 73236308888,Joza Bratanić, OIB 08011374888,Antun Pavičić, OIB 65866256737,Juraj Pavičić, OIB 09529542053,Cvjetko Matković, OIB 10443683019,Katica Kovačević, OIB 33120980772,Nikša Dužević, OIB 66241675982,Milovan Kombura, OIB 30770175855,Jelisava Pavičić, OIB 83980708087,Matko Carić, OIB 35189247498,Marinko Dužević, OIB 12242231071,Margarita Radonić, OIB 28025722533,Dinko Pavičić Tribunol, OIB 99243667034,Tonči Šurjak, OIB 60785268681,Duško Pavičić Ivelja, OIB 25982798589,Pero Dulčić Sušak, OIB 55533277123,Ivan Tadić, OIB 00384008152,Ivica Pavičić, OIB 72332556277,Mihovil-Mile Pavičić, OIB 24835949834,Tomi Moscatello, OIB 28508820612,Nikola Vodanović, OIB 74845370223,Margarita Marica Stančić, OIB 08101100980,Vjekoslav Radonić, OIB 33204721839,Marinko Sanseović, OIB 45513941394,Tadija Moškatelo, OIB 31188799731,Damir Petrić, OIB 86091667582,Louis Petrić, OIB 16074465250,Ivica Ljubić, OIB 56655610557,Vinko Lupi, OIB 35451219902,Ivan Tadić Šilo, OIB 70114227603,Ivan Tadić, OIB 70114227603,Vinko Maroević, OIB 76848533915,Ivan Buratović, OIB 47859397279,Mijo Mili Pavičić, OIB 88915921313,Marija Vodanović, OIB 55757464937,Jakov Fredotović, OIB 46839149373,Miljenko Srhoj, OIB 83488729434,Nikola Haladić, OIB 44890767273,Janez Jelušić, OIB 53424861114,Nikola Sansević, OIB 77925554696,Nikola Buratović, OIB 63461897206,Cvjetko Buratović, OIB 68271062216,Nikola Buratović, OIB 83296807791,Nikola Stipišić, OIB 40730811746,Prošper Moškatelo, OIB 30735770287,Tonko Maroević, OIB 09539101243,Ivo Pavičić, OIB 10571584537,Pavao Čubre, OIB 53903728630,Luka Šurjak, OIB 94878152360,Luka Franetović, OIB 70961784599,Ivan Miloš Mile, OIB 62291039145,Jure Moškatelo, OIB 82967525191,Vjekoslav Bogdanić, OIB 94391191426,Petro Šoljan, OIB 76350894229,Juraj Dužević, OIB 99909425440,Damir Šurjak, OIB 27457530614,Jakov Tresić, OIB 60663993622,Juraj Moškatelo Stariji, OIB 12577877147,Ruža Roić, OIB 27524265061,Rade Čavić, OIB 74420229729,Matilda Buratović, OIB 24198956638,Ivo Šurjak, OIB 90776404563,Dražica Matković Ljubo, OIB 38484140872,Dinko Račić, OIB 02437704848,Mila Franetović Dužević, OIB 02539671010,Luka Stančić, OIB 91475365556,Meri Petrić, OIB 49953370209,Ivan Moškatelo, OIB 16048013538,Vinko Moškatelo, OIB 57771107058,Nikola Šimunović, OIB 24630749503,Mirko Radonić, OIB 28025722533,Antun Sansević, OIB 80183811492,Nikša Moškatelo, OIB 98307576243,Antun Vodanović Stariji, OIB 43563335947,Ivo Bojanić, OIB 00897882683,Cvjetko Miličić, OIB 44230808110,Marija Trbuhović, OIB 38712300010,Neno Šoljan, OIB 04419572654,Juraj Tomi Moškatelo, OIB 80968217347,Ivo Račić Kapetanić, OIB 70008404713,Đuro Caratan, OIB 81898965125,Ante Tonči Drinković, OIB 92836065068,Kata Duboković, OIB 93006547119,Boris Carić, OIB 46466426123,Tonko Ivčević Bakulić, OIB 62293366608,Marko Huljić, OIB 99873701212,Lenka Roić, OIB 57371012596,Stjepan Jerković, OIB 25876380285,Boris Borović, OIB 51193036454,Niko Salamunić, OIB 76231208532,File Vranković, OIB 44132340384,Juraj Šperka, OIB 79176257167,Mili Razović, OIB 03291272208,Ante Mihojević, OIB 08852465695,Ljubica Stipišić, OIB 53136752678,Stjepan Hujo Huljić, OIB 06947019866,Nikola Grgičević, OIB 72806517394,Tonči Gurdulić, OIB 88962507191,Prošperino Milevčić, OIB 45533211549,Boris Rubinić, OIB 69242251733,Jakov Račić, OIB 31621777587,Jakša Radonić, OIB 11727504421,Vinko Palaversić, OIB 66878442541,Fabijan Kunčić, OIB 51005536058,Dušan Salamunić, OIB 67690387290,Margarita Stančić, OIB 77283348907,Josip Crnčić, OIB 78272535399,Luka Moškatelo, OIB 37611216898,Lucija Milatić-Bričolić, OIB 72454967005,Fabijan Dužević, OIB 65516171063,Vjeko Jakas, OIB 99530955280,Pavo Bunčuga, OIB 76824484181,Marko Buratović, OIB 96637597848,Antun Lučić, OIB 23239072373,Marin Parun Barbić, OIB 39599282196,Stjepan Tomislav Huljić, OIB 97499130016,Cvjetka Cvita Milevčić, OIB 75708915913,Marinko Radonić, OIB 89514038279,Antun Gurdulić, OIB 55215862622,Blaženko Jakas, OIB 38730295070,Braco Jakas, OIB 76920975322,Ivan Makjanić, OIB 86091321106,Ante Rubinić, OIB 15201258693,Dražica Vicenca Matković, OIB 67149132840,Jakov Radonić, OIB 93729454627,Slobodan Radičić, OIB 46777889915,Jurko Lučić, OIB 16439489089,Mate Antičević, OIB 55268785640,Josip Franičević, OIB 43547284113,Asija Bojanić, OIB 14798986072,Milivoj Vidas vl. Servisa instrumenata, mjerne i regulacione opreme, OIB 56342789123,BURA l d.o.o. za trgovinu i usluge - u stečaju, OIB 79000721319,NET MEDIA SISTEMI d.o.o. za informatički inženjering, OIB 03380490457,Financijska agencija, OIB 85821130368,Hrvatski registar brodova, OIB 04601923208,Nenad Ševo, OIB 88234857624,Meri Stipinović, OIB 64965084141,Fond za zaštitu okoliša i energetsku učinkovitost, OIB 85828625994,Zlatko Balić, OIB 07837847925,Galić Ante, OIB 90017639391,Dean Prelević, odvjetnik, OIB 10098946497,Želimir Miletić, OIB 86888847404,Luči Roić, OIB 24743587539,Nade Pavičić-ivelja, OIB 33508911717,Dujko Čubre, OIB 91478009603,Antun Bratanić, OIB 52392458213,Andrija Matković, OIB 72332556277,Antun Vune Bratanić, OIB 44890767273,Dinko Lušić, OIB 23131390669,Nikica Nikola Matijević, OIB 21094494613,Ivan Sanseović, OIB 08563467932,Marija Kovačević Lolotović, OIB 69060952354,Petar Zlatan Vodanović, OIB 11403397863,Ivan Stančić, OIB 31497688270,Stjepan Moškatelo, OIB 92020885489,Toma Dužević, OIB 08830644469,Ivica Račić, OIB 28123794048,Kuzma Pavičić Aleluja, OIB 33120197409,Vinka Salamunić, OIB 91445751353,Teo Huljić, OIB 56034797647,Dejan Šperka, OIB 10054205030,Juraj Caratan, OIB 29357565225,Matko Antičević, OIB 42034643125,Dinko Rubinić ( Vjera ), OIB 69863599942,Vjera Rubinić, OIB 98825603309,Abraham Bojanić, OIB 79576557482,Vedran Nevešćanin, OIB 34969575575,Marija Pjevac, OIB 82096480140,Carinska uprava, OIB 18683136487,Općinski sud u Starom Gradu - ZK odjel,Nada Akrap, OIB 50608806627,Jasminka Antunović, OIB 74697035343,Nediljka Armanda, OIB 09033661295,Ana Babić, OIB 99777361372,Gordana Babić,Ivan Babić, OIB 39364629552,Katica Babić, OIB 49371248632,Jure Bacelj, OIB 68175280792,Ana Bačić, OIB 18080781553,Nediljka Bajić, OIB 00893712988,Žarka Bakotić, OIB 36917498674,Marko Baković, OIB 05569494546,Ivica Ban, OIB 07285230342,Srđanka Banovac, OIB 50974371502,Božidar Barać, OIB 80639746410,Vedran Barbarić, OIB 18526555730,Marija Barbir, OIB 43799885260,Petar Barbir, OIB 94965914070,Anica Baričević, OIB 06811970314,Damira Barišić, OIB 88385690941,Ivan Barišić, OIB 38311171100,Manda Bašić, OIB 23944179531,Aleksandar Bauk, OIB 97860316263,Marina Zečić, OIB 62683960216,Ivo Bavčević, OIB 18609350440,Nataša Bazina, OIB 67925940620,Mirjana Begonja, OIB 73001510209,Jelena Belić, OIB 77723253899,Niko Belić, OIB 18977071620,Jagoda Bešker, OIB 29966440390,Nedo Bešker, OIB 56588665795,Zorica Bilić, OIB 99810426480,Sanja Bilić-pavlinović, OIB 45845212026,Jela Bilobrk, OIB 63402483386,Antun Blažević, OIB 90714609552,Hrvoje Blažević, OIB 12287964630,Damir Bojčić, OIB 41258960204,Željko Bojčić, OIB 09291034408,Denis Boljat, OIB 33725767264,Srećko Boras, OIB 94339540336,Robert Borić, OIB 38057391892,Goran Bosančić, OIB 33007404175,Pava Botić, OIB 34296544282,Ljuba Božanić, OIB 04083001132,Anka Božić, OIB 84941173128,Anica Božić-Bakušić, OIB 89654935153,Ivica Bratić, OIB 86080104106,Nikša Bratić, OIB 49290967945,Vencislav Brizić, OIB 29265973045,Zlata Brizić, OIB 73389614517,Mate Brstilo, OIB 97701748344,Zora Budimir, OIB 65069642793,Miranda Budiša, OIB 35557811513,Nediljko Bugarin, OIB 69239215555,Željka Vučemilović-šimunović, OIB 19390672750,Gordana Buljević, OIB 32937631192,Marina Burić, OIB 93570683955,Mario Buzov, OIB 93519007247,Đuro Caratan, OIB 81898965125,Toni Caratan, OIB 68762006562,Boris Carić, OIB 46466426123,Paulo Carić, OIB 15402538356,Dinka Cezareo, OIB 08033901183,Nevenka Cukrov, OIB 17311242164,Dijana Czwik, OIB 09675579569,Vinka Čavala, OIB 72189149878,Silva Černak Lojić, OIB 21589065823,Diana Čović, OIB 59401221926,Ante Čulo, OIB 58219699024,Blaž Ćapin, OIB 67223092915,Filip Delać, OIB 82167098700,Ankica Delić, OIB 80719299509,Marko Delić, OIB 05763270433,Nediljka Delić, OIB 99568210497,Gordana Didak, OIB 78878339902,Mili Divić, OIB 35555990248,Ljiljana Dragan Jelušić, OIB 50973171038,Milka Drlje, OIB 15738553325,Mato Drmić, OIB 39636384582,Jozo Družianić, OIB 63604163211,Stanko Duvančić, OIB 41476060687,Damir Duvnjak, OIB 63781484968,Nives Džanko, OIB 90598357164,Ante Đurđević, OIB 72594587030,Ljubica Elez, OIB 71000445833,Ankica Ezgeta, OIB 18659409558,Lenka Franić, OIB 62951288048,Ivica Gabelić, OIB 70468304794,Marija Galešić, OIB 47387004597,Petar Galić, OIB 09903259382,Silvana Galić, OIB 02726524452,Kazimir Garić, OIB 83662319172,Vencel Gašpar, OIB 46863766369,Vinko Gašpar, OIB 21657975586,Ana Goreta, OIB 91749079767,Zorka Goreta, OIB 78206251147,Josip Gotovac, OIB 16838023061,Vjekoslav Grbčić, OIB 00132520638,Divna Grbeša, OIB 74813693236,Ana Grubišić, OIB 49854875039,Gordana Grubišić, OIB 49873220891,Nikola Grubišić, OIB 97693442104,Sanja Grubišić, OIB 26638303946,Antonio Gudelj, OIB 83686976296,Kata Gugić, OIB 97696546556,Mirjana Gugić, OIB 69438273166,Ivica Hajder, OIB 67907347725,Željko Hajder, OIB 70330715284,Silvana Hajduk, OIB 33507058945,Tomislav Herceg, OIB 78714538239,Mira Ikica, OIB 11849010850,Franjo Ivčević, OIB 49917991796,Jelena Ivčević, OIB 74901888496,Damir Jakus, OIB 87272819238,Gospova Jakus, OIB 04209324873,Marica Jakus, OIB 74750176046,Petar Jakus, OIB 67345729042,Marko Janković, OIB 19997991153,Matija Jeličić, OIB 98976446888,Ante Jeličić, OIB 91949654327,Marija Jocić, OIB 87687857774,Ante Jolić, OIB 30924166560,Marica Jukić, OIB 19856164686,Marko Jukić, OIB 72590351524,Renata Jukić, OIB 09827250222,Jadranka Jurić, OIB 52705592800,Marija Jurić, OIB 31016018881,Ankica Kainić, OIB 80409745726,Jelena Kalinić, OIB 02401555720,Petar Kalinić, OIB 76156352997,Anamarija Kalinić Radović, OIB 92738597282,Stipan Kamber, OIB 84681628783,Đuro Kapoši, OIB 55675650848,Željko Karin, OIB 70824276539,Marijana Karin Prnjak, OIB 61576258120,Neda Kasalo, OIB 11081458098,Zvonimir Kasalo, OIB 07885551191,Suzana Kašić, OIB 59974477956,Ivana Katalinić Jerčić, OIB 27192920551,Josip Katušić, OIB 17394409236,Ljiljana Kegalj, OIB 44567225674,Ante Kekez, OIB 82341180529,Ivanko Kekez, OIB 69257203171,Petrica Kekez, OIB 01138031201,Boško Kevo, OIB 58881798829,Antiša Kliškinić, OIB 54591476829,Veljko Knezović, OIB 29953576092,Stjepan Kokeza, OIB 45375542461,Petar Kolega, OIB 41344179016,Daniela Kovač, OIB 73917202839,Željka Kovač, OIB 49269171098,Ivan Kraljić, OIB 34937918610,Inga Krnjaić, OIB 00968558935,Anka Krstić, OIB 50194808421,Ivan Kundid, OIB 95397541786,Ivana Kundid, OIB 65152954463,Ružica Kundid, OIB 62510013110,Deni Kuvačić, OIB 86909984538,Anka Landikušić, OIB 18023655586,Ivan Lasić, OIB 23248459290,Dražen Lazić, OIB 10307450473,Nenad Leskur, OIB 79369933858,Ivana Lilić, OIB 24212828078,Ivo Lipanović, OIB 56508525212,Marko Lojić, OIB 38337274260,Mile Lovrić, OIB 87317474850,Ana Lovrinčević, OIB 37389823251,Dejan Lukavac, OIB 85205650926,Nela Madžar, OIB 92085359240,Alenka Malinić, OIB 44061509536,Pavao Marasović, OIB 32681502260,Anto Marijan, OIB 32989170521,Cvita Marijanović, OIB 33573858243,Dobrinka Marijanović, OIB 03673706981,Tomislav Marijanović, OIB 87726686946,Jasna Marin, OIB 24544706980,Marina Marin, OIB 96155411085,Željko Marinac, OIB 53959056974,Božidar Marinković, OIB 12351935621,Jakov Mateta, OIB 14390943845,Ivan Matić, OIB 23355936969,Ružica Matić, OIB 42779808936,Slavko Matić, OIB 28602503915,Željko Matić, OIB 66582117749,Marija Matković, OIB 79153132638,Ivan Melvan, OIB 80843491669,Nikola Midenjak, OIB 88248589366,Pere Mihanović, OIB 49545684243,Ana Mikulić, OIB 54712970747,Mate Mikulić, OIB 87811623322,Ivan Milaković, OIB 91056811857,Ivan Milanović, OIB 75286000064,Zorka Miletić, OIB 48042737399,Milan Miljuš, OIB 35675614034,Đorđe Mirčetić, OIB 27370139872,Tonči Mišković, OIB 74628173475,Ana Moro, OIB 64571848035,Slavko Moro, OIB 30868427553,Tomi Moscatello, OIB 28508820612,Marija Munitić, OIB 68535764041,Ljubomir Muslim, OIB 17589644925,Mijo Nožina, OIB 79046275268,Jurica Oman, OIB 78517901315,Mirko Oman, OIB 68766264149,Janja Orošnjak, OIB 49619386391,Mila Palada, OIB 10163841708,Ivan Pandža, OIB 63327603131,Asija Papić, OIB 36844611036,Mijo Papić, OIB 90436045680,Tereza Papić, OIB 79546057657,Rajko Parać, OIB 14695878450,Tatjana Parać, OIB 45662446398,Đurđica Parat, OIB 21781090554,Ivan Pastuović, OIB 39126309445,Jurica Pavela, OIB 06763759506,Roki Pavičić, OIB 01089958101,Ivan Pažanin, OIB 47030103613,Luka Peko, OIB 89771272445,Neda Penga, OIB 76197116887,Ante Perko, OIB 58528189918,Ivana Perko, OIB 72532024891,Gordana Perković, OIB 48186805492,Marica Perković, OIB 69926366099,Nediljko Perković, OIB 66481146396,Nila Peroš, OIB 48544328267,Dragica Peša, OIB 47913512214,Iris Peša, OIB 06010961010,Nikša Petrić, OIB 98862228387,Matko Pezo, OIB 51619560640,Zlatko Piperković, OIB 91173398058,Joško Pivac, OIB 34978148355,Luka Pjevac, OIB 52683808409,Anka Plazonja, OIB 92736733656,Robert Plazonja, OIB 75774016292,Gordan Poparić, OIB 98826275620,Ante Popović, OIB 03185976635,Milanka Pranić, OIB 03263396290,Miroslav Primorac, OIB 42998076332,Iva Punda, OIB 03796593117,Drago Radić, OIB 29691845355,Mladen Radmilović, OIB 32330076899,Petar Radonić, OIB 09324740808,Jagoda Radošević, OIB 26353444269,Ante Rajčić, OIB 16954022739,Marko Ralica, OIB 43858024645,Ivan Raos, OIB 51516687457,Zdenka Razlog, OIB 03030085275,Mila Rebić, OIB 40304138585,Marija Reljanović, OIB 34147480025,Mara Režić, OIB 03502691709,Marija Rizvan, OIB 81852427870,Anđelko Rogulj, OIB 86920054956,Berislava Roša, OIB 03031267329,Sofija Ruić, OIB 32252086462,Ana Runjić, OIB 01784422133,Gordan Ruščić, OIB 53119078542,Sanja Ružić, OIB 04871127862,Svjetlana Samac, OIB 00231948560,Miljenko Samardžić, OIB 48154982931,Dinka Sanseović, OIB 27313861620,Ante Sarić, OIB 37671686952,Ivan Sarić, OIB 25772566590,Marija Sedlar, OIB 77476367069,Ljubica Sekelez, OIB 37811046307,Kristina Serdarević, OIB 96208368856,Aleksandra Sever-Muhar, OIB 46981853030,Boško Sikavica, OIB 62904573776,Snježana Sikavica, OIB 04571043319,Dragan Simić, OIB 11440453978,Tanja Sinovčić, OIB 15724160128,Ljiljana Sirić, OIB 13682411690,Dijana Skelin, OIB 67771387421,Kata Sočo, OIB 12244754061,Marija Stančić, OIB 24488999707,Đani Stanić, OIB 01952579328,Danica Stipović, OIB 14428054555,Milorad Stojsavljević, OIB 70694448376,Petar Strinić, OIB 82064030568,Luca Strunje, OIB 39917579317,Slavka Svalina, OIB 20916812996,Marijan Šamija, OIB 81559542363,Marinka Šamija, OIB 26187211202,Katica Šeparović, OIB 89096228977,Nenad Ševo, OIB 88234857624,Krasna Šiklić, OIB 53374014167,Mili Šimig, OIB 94704411458,Vesna Škare, OIB 71821692373,Ljubica Škopljanac, OIB 09408788504,Milica Špar, OIB 07038339077,Eleana Šubat, OIB 38900880602,Ivan Šuljug, OIB 45192577645,Vesna Šunjić, OIB 05247958818,Ljubica Tarle, OIB 28166909018,Nada Teklić, OIB 80645998554,Lada Terzić, OIB 31496851195,Ivan Tomić, OIB 55633242961,Ivan Topić, OIB 63353072185,Jelica Topić, OIB 84009834780,Tvrtko Topić, OIB 15832739048,Anđelka Torlak, OIB 94366468246,Ivan Torlak, OIB 36758209001,Marko Torlak, OIB 25141930670,Damir Tot, OIB 97869422869,Anka Treskavica, OIB 89998355619,Anka Tukić, OIB 95095320611,Nediljko Ugrin, OIB 61713318858,Marinko Uvodić, OIB 86857726322,Nedjeljka Uvodić, OIB 30483848227,Marko Validžić, OIB 09167064985,Ivanka Varnica, OIB 95864491355,Milica Varvodić, OIB 73723486062,Kristina Velić, OIB 77384310693,Ljiljana Vesković, OIB 43910221929,Milka Veštić, OIB 06357620254,Ante Vidan, OIB 08079634276,Marko Vidović, OIB 01091360979,Matko Vidović, OIB 91655777185,Nevenka Vidović, OIB 50708267696,Ankica Vilibić, OIB 41935131740,Anđelko Vilić, OIB 46303939151,Normela Visković, OIB 93848978885,Tonči Visković, OIB 57207922181,Marica Vlaić, OIB 45120406456,Dubravka Vlainić, OIB 89412859402,Ivo Vodanović, OIB 61288856543,Josip Vogleš, OIB 78979895187,Vinko Vranković, OIB 28469423878,Ivan Vrdoljak, OIB 58654492314,Mirjana Vrdoljak, OIB 00849791179,Marija Vrgoč,Bože Vuco, OIB 57170132138,Mirjana Vučković, OIB 77198987590,Višnja Vučković, OIB 65331626489,Ivan Vugdelija, OIB 84315022246,Dubravka Vukas, OIB 08519715626,Anđelka Vukičević, OIB 72508288201,Zora Vuković, OIB 33099880685,Ivan Vukušić, OIB 52615536531,Jadran Vukušić, OIB 16315354223,Nevenka Vukušić, OIB 24889115799,Vjera Vukušić, OIB 63442370123,Zvonimir Vukušić, OIB 28097018986,Nevenka Vuleta, OIB 13567782306,Vinka Zekić, OIB 91815577545,Dinko Zenčić, OIB 65189931544,Borislav Zokić, OIB 51253879731,Dolina Zokić, OIB 75688399939,Margita Zokić, OIB 85982645988,Luca Zolota, OIB 57479376750,Milan Žarković,Nevenka Živko, OIB 40723467363,Davorka Živković, OIB 80590033491,Ivica Živković, OIB 18562262384,Ivo Živković, OIB 81034283040,Siniša Ivančić, OIB 26067778479,Iva Jelić, OIB 44484653228,Marko Kavelj, OIB 02369489649,Ivan Koljanin, OIB 21918343692,Željko Kovač, OIB 11925765994,Zvonko Kruneš, OIB 55906727777,Nikola Lacmanović, OIB 50670282682,Vesna Lepetić, OIB 84143512273,Jelica Ljubica, OIB 08611982578,Darko Lulić, OIB 19997474853,Vesna Lulić, OIB 31024530599,Marija Mamić, OIB 82920304679,Radojka Marijanović, OIB 75956845709,Meri Cabadaj, OIB 90828303800,Mate Markotić, OIB 40858158040,Ante Marović, OIB 68871210232,Ivan Marušić, OIB 38554028146,Iva Melvan, OIB 03677154609,Goran Merkel, OIB 20105696184,Ivan Mornar, OIB 99253273877,Miodrag Munjiza, OIB 45836749093,Ante Nožina, OIB 63957170679,Anica Pandža, OIB 13489275071,Nikica Pavlović, OIB 49276013054,Silvana Perić, OIB 13586987904,Nediljka Perišić, OIB 60970664434,Elvira Dračevac, OIB 02336991708,Mara Dobrota, OIB 21943772484,Neda-lidia Buljević, OIB 14338735105,Ivan Bugarin, OIB 77317760491,Maja Bučić, OIB 03739843191,Mira Božić, OIB 22986331166,Sandra Borić, OIB 36571760060,Marija Davidović, OIB 45482063767,Petar Adjanski, OIB 59639817186,Ana Čatlak, OIB 78110711892,Marinko Buškulić, OIB 08200114705,Marinko Galić, OIB 96762020666,Luca Gabela, OIB 68629820074,Tomislav Frankić, OIB 69745327532,Elias Erceg, OIB 27105475264,Jakov Elez, OIB 36735285579,Sretan Bajalo, OIB 77606115521,Mario Tomić, OIB 12822553870,Ranko Vuleta, OIB 75885216649,Zlatko Balić, OIB 07556207031,Boško Barać, OIB 00526661882,Milan Vukić, OIB 34302227455,Mara Vukorepa, OIB 56814423724,Bare Vujina, OIB 23922325811,Milenko Bašić, OIB 71120573278,Diana Blažević, OIB 12578026353,Jozo Bogić, OIB 35027187093,Stjepko Bojanić, OIB 25751926536,Miroslav Trečić, OIB 50880474980,Neda Tukić, OIB 70924511514,Vinka Ukić, OIB 42081497162,Mira Velić, OIB 31812224044,Ivan Vrdoljak, OIB 58654492314,Iva Vrdoljak, OIB 63554079953,Dražen Todorović, OIB 98584327843,Dubravka Stojanovska, OIB 87171204134,Josip Strniša, OIB 95889329970,Ivica Sviličić, OIB 30978785630,Ana Rogošić, OIB 63013573312,Ivica Stipinović, OIB 04756380103,Darko Topić, OIB 09297890199,Marija Trečić, OIB 54951995215,Milica Zorić, OIB 00140332153,Ivo Rajčić, OIB 52467354389,Ivan Radoš, OIB 36063141303,Željka Vučemilović-šimunović, OIB 19390672750,Slaven Tukić, OIB 33403885817,Bartul Barišić, OIB 12686040110,Tajana Domazet, OIB 31101575725,Velinka Runjić, OIB 16188516711,Niko Dujić, OIB 75216071342,Teo Mandić, OIB 13212109596,Mevlida Armanda, OIB 52353697771,Renata Kalčić, OIB 57885132100,Juraj Lešković, OIB 69602776663,VRGORKA-VINARIJA dioničko društvo za proizvodnju pića, poljoprivredu i trgovinu, OIB 68329484134,Milivoj Vidas, OIB 56342789123,BURA l d.o.o. za trgovinu i usluge - u stečaju, OIB 79000721319,AUTO CENTAR LOZIĆ d.o.o. trgovina vozilima u stečaju, OIB 30382973961,NET MEDIA SISTEMI d.o.o. za informatički inženjering, OIB 03380490457,BASLER OSIGURANJE ZAGREB dioničko društvo za osiguranje, OIB 59706054982,NASTAVNI ZAVOD ZA JAVNO ZDRAVSTVO SPLITSKO-DALMATINSKE ŽUPANIJE, OIB 54948902275,Joško Pavlov, OIB 35141086138,Tina Trajković, OIB 65331410683,Nada Dujmić, OIB 98309510309,Nada Baković, OIB 16994220173,Marija Duvančić, OIB 22739898593,Mira Čipčić, OIB 42566477345</izvorni_sadrzaj>
    <derivirana_varijabla naziv="DomainObject.Predmet.StrankaNazivFormatedOIB_1">REPUBLIKA HRVATSKA, OIB 18683136487,LUKA dioničko društvo, OIB 34440814040,RAD, d.o.o. za vodoopskrbu i ostale komunalne djelatnosti, OIB 71304592430,HEP-Operator distribucijskog sustava d.o.o. za distribuciju i opskrbu električne energije ELEKTRA ŠIBENI, OIB 46830600751,Mara Jukić, OIB 37710339746,Ivica Bašić, OIB 14595893401,GASTRO GRUPA d.o.o. za trgovinu i usluge, OIB 39228456312,AUTO HRVATSKA dioničko društvo, OIB 32709834358,JADRANSKO OSIGURANJE d.d., OIB 94472454976,CITY EX d.o.o. za prijenos poslovne dokumentacije, OIB 99406899243,Hrvatski Telekom d.d., OIB 81793146560,CODEX SORTIUM društvo s ograničenom odgovornošću za pružanje kompleksnih konzalting usluga, OIB 83918065246,SUNCE osiguranje d.d., OIB 12012147571,HRVATSKA IZVJEŠTAJNA NOVINSKA AGENCIJA, OIB 41387373932,ČISTOĆA d.o.o. za komunalnu djelatnost, održavanje čistoće i odlaganje komunalnog otpada, OIB 16912997621,TEXT-PAPIR d.o.o. za trgovinu i usluge, OIB 45878059290,SLOBODNA DALMACIJA izdavačka i tiskarska djelatnost, dioničko društvo, OIB 35075764438,ČISTOĆA društvo s ograničenom odgovornošću za obavljanje komunalnih djelatnosti održavanja čistoće i odlaganja komunaln, OIB 38812451417,OPĆINA JELSA Jedinstveni upravni odjel, OIB 94187441810,AUTOKUĆA BOSNIĆ d.o.o. za trgovinu, servis i remont, OIB 62890333516,TISKARA MALENICA d.o.o., OIB 21268596817,Ivan Marijan, OIB 35721802898,HEP-Operator distribucijskog sustava d.o.o. za distribuciju i opskrbu električne energije, OIB 46830600751,Rikard Pavlović, OIB 16829467929,LUČKA UPRAVA SPLIT, OIB 06992092556,TINA ALATI društvo s ograničenom odgovorošću za trgovinu i usluge, OIB 72232886006,PLOVPUT trgovačko društvo s ograničenom odgovornošću za održavanje pomorskih plovnih putova i radijske službe, OIB 14480721492,Regionalna veletržnica Benkovac dioničko društvo za trgovinu i usluge "u stečaju", OIB 16205687638,MESSER CROATIA PLIN Poduzeće za proizvodnju i prodaju tehničkih plinova d.o.o., OIB 32179081874,ZAVOD ZA JAVNO ZDRAVSTVO DR. ANDRIJA ŠTAMPAR, OIB 33392005961,Zagrebačka burza d.d., OIB 84368186611,METRONET TELEKOMUNIKACIJE d.d. za telekomunikacijske usluge, OIB 23269006802,RELAX, d.o.o. za proizvodnju i trgovinu, OIB 24543050439,MINISTARSTVO GOSPODARSTVA, RAVNETELJSTVO ZA ROBNE ZALIHE, OIB 22413472900,PUĆO d.o.o. za trgovinu, ugostiteljstvo i cestovni prijevoz, OIB 33417474295,ITEM, d.o.o. informatičke usluge, OIB 71527463594,ŠKARE TRADE, d.o.o. za trgovinu i ugostiteljstvo, OIB 88448992592,CROATIA osiguranje d.d. FILIJALA SPLIT, OIB 26187994862,MIRJANA BARIĆ, OIB 91861480870,SREDIŠNJE KLIRINŠKO DEPOZITARNO DRUŠTVO, dioničko društvo, OIB 64406809162,MILENKO BUŠLJETA, OIB 63433937940,MILICA UGARKOVIĆ, OIB 03462724779,FABIJAN PERONJA, OIB 19033633778,Agencija za upravljanje državnom imovinom, OIB 75666130770,COMENG, društvo s ograničenom odgovornošću za informatički inženjering, OIB 42122172362,AMEROPA AG, OIB 38272342702,GRAFOPLEX, društvo s ograničenom odgovornošću, za trgovinu i usluge, OIB 71142152777,HP - Hrvatska pošta d.d., OIB 87311810356,Financijska agencija, OIB 85821130368,NIKOLA LACMANOVIĆ, OIB 50670282682,HEP-Operator distribucijskog sustava d.o.o. za distribuciju i opskrbu električne energije, OIB 46830600751,VODOVOD I KANALIZACIJA, društvo s ograničenom odgovornošću za vodoopskrbu, odvodnju i pročišćavanje otpadnih voda, OIB 56826138353,JELKOM, društvo s ograničenom odgovornošću za komunalnu djelatnost, OIB 92345732468,DALMACIJAVINO d.d. za proizvodnju i promet alkoholnih i bezalkoholnih pića "u stečaju", OIB 07837847925,EUROLEASING d.o.o., OIB 48922277230,Rino Barbić, odvjetnik, OIB 04402974520,HVARSKI VODOVOD d.o.o., OIB 96577868636,IVAN MILAT, OIB 89865160390,DIONOVA - DIONA d.o.o., OIB 41112127430,TEHNOPLAST d.o.o. za građevinarstvo, trgovinu, ugostiteljstvo, turizam i uslužne djelatnosti, OIB 70676517267,VIPnet, društvo s ograničenom odgovornošću za usluge javnih telekomunikacija, OIB 29524210204,BILIĆ-ERIĆ d.o.o. za privatnu zaštitu, OIB 68580128211,DALMACIJAVINO - ZAGREB društvo sograničenom odgovornošću za trgovinu, ugostiteljstvo i prijevoz, OIB 93269876765,GRAD DRNIŠ, OIB 38309740312,Vetropack Straža tvornica stakla d.d. Hum na Sutli, OIB 74210066591,CAPRICORNO, društvo s ograničenom odgovornošću za trgovinu, OIB 09517317411,PELJEŠKI VRHOVI, POLJOPRIVREDNA ZADRUGA, OIB 49398931487,Toma Šurjak, OIB 66049692921,Jakov Peronja, OIB 07373599239,TIGAR d.o.o. za usluge, OIB 65051360088,POREZNA UPRAVA Područni ured Split, OIB 18683136487,BURA I TRAMUNTANA d.o.o. za trgovinu i usluge, OIB 78359961331,TRAST međunarodno otpremništvo, dioničko društvo, OIB 93225891495,CHROMOS AGRO dioničko društvo proizvodnja sredstava za zaštitu bilja, OIB 82790074844,VODOVOD I KANALIZACIJA, društvo s ograničenom odgovornošću za vodoopskrbu, odvodnju i pročišćavanje otpadnih voda, OIB 56826138353,AUTOTRANS d. o. o. za javni prijevoz putnika u cestovonom prometu, trgovinu, usluge i turistička agencija, OIB 19819724166,BRTVILA BREZIĆ d.o.o. za proizvodnju brtvila, trgovinu i zastupanje, OIB 47897946377,IREKS AROMA društvo s ograničenom odgovornošću, OIB 36709757659,Marin Mileteta, odvjetnik, OIB 37476644793,HEP - Opskrba d.o.o. za opskrbu potrošača električnom, toplinskom energijom i plinom, OIB 63073332379,ING-ATEST d.o.o. za trgovinu i usluge, OIB 21777333810,Hrvatske vode, pravna osoba za upravljanje vodama, OIB 28921383001,BASLER OSIGURANJE ZAGREB dioničko društvo za osiguranje, OIB 59706054982,NARODNI TRGOVAČKI LANAC d.o.o. za trgovinu i usluge, OIB 78344221376,MANTIS, d.o.o. za trgovinu i usluge, OIB 41274793973,Vinko Paina, OIB 51203688235,TRANSADRIA, međunarodna špedicija d. d. u stečaju, OIB 47965841018,Hrvatska radiotelevizija, OIB 68419124305,BRODOMERKUR trgovina i usluge, dioničko društvo, OIB 33956120458,ZAGREBAČKI HOLDING, društvo s ograničenom odgovornošću za javni prijevoz, opskrbu vodom, održavanje čistoće, putnička a, OIB 85584865987,NASTAVNI ZAVOD ZA JAVNO ZDRAVSTVO SPLITSKO-DALMATINSKE ŽUPANIJE, OIB 54948902275,BRODOSPLIT-BRODOGRADILIŠTE društvo s ograničenom odgovornošću, OIB 05532178397,COPAN ZAGREB društvo s ograničenom odgovornošću za trgovinu i zastupanje, OIB 43698579132,DUHAN društvo s ograničenom odgovornošću, OIB 84143469050,Ivica Maleš vl. autoservis "UNO", OIB 89917595934,Teo Palaversić, OIB 21074825891,HRVATSKA POŠTANSKA BANKA, dioničko društvo, OIB 87939104217,OTIS DIZALA, društvo s ograničenom odgovornošću za proizvodnju, montažu, remont i održavanje dizala, OIB 76080865307,Fabijan Roić, OIB 55646544786,Ivo Družević, OIB 59608054089,Ivo Roić, OIB 73872839985,Josip Kovačević, OIB 24407104693,Tedi-Tadija Maroević, OIB 75901351091,Jakica Lupi, OIB 73236308888,Joza Bratanić, OIB 08011374888,Antun Pavičić, OIB 65866256737,Juraj Pavičić, OIB 09529542053,Cvjetko Matković, OIB 10443683019,Katica Kovačević, OIB 33120980772,Nikša Dužević, OIB 66241675982,Milovan Kombura, OIB 30770175855,Jelisava Pavičić, OIB 83980708087,Matko Carić, OIB 35189247498,Marinko Dužević, OIB 12242231071,Margarita Radonić, OIB 28025722533,Dinko Pavičić Tribunol, OIB 99243667034,Tonči Šurjak, OIB 60785268681,Duško Pavičić Ivelja, OIB 25982798589,Pero Dulčić Sušak, OIB 55533277123,Ivan Tadić, OIB 00384008152,Ivica Pavičić, OIB 72332556277,Mihovil-Mile Pavičić, OIB 24835949834,Tomi Moscatello, OIB 28508820612,Nikola Vodanović, OIB 74845370223,Margarita Marica Stančić, OIB 08101100980,Vjekoslav Radonić, OIB 33204721839,Marinko Sanseović, OIB 45513941394,Tadija Moškatelo, OIB 31188799731,Damir Petrić, OIB 86091667582,Louis Petrić, OIB 16074465250,Ivica Ljubić, OIB 56655610557,Vinko Lupi, OIB 35451219902,Ivan Tadić Šilo, OIB 70114227603,Ivan Tadić, OIB 70114227603,Vinko Maroević, OIB 76848533915,Ivan Buratović, OIB 47859397279,Mijo Mili Pavičić, OIB 88915921313,Marija Vodanović, OIB 55757464937,Jakov Fredotović, OIB 46839149373,Miljenko Srhoj, OIB 83488729434,Nikola Haladić, OIB 44890767273,Janez Jelušić, OIB 53424861114,Nikola Sansević, OIB 77925554696,Nikola Buratović, OIB 63461897206,Cvjetko Buratović, OIB 68271062216,Nikola Buratović, OIB 83296807791,Nikola Stipišić, OIB 40730811746,Prošper Moškatelo, OIB 30735770287,Tonko Maroević, OIB 09539101243,Ivo Pavičić, OIB 10571584537,Pavao Čubre, OIB 53903728630,Luka Šurjak, OIB 94878152360,Luka Franetović, OIB 70961784599,Ivan Miloš Mile, OIB 62291039145,Jure Moškatelo, OIB 82967525191,Vjekoslav Bogdanić, OIB 94391191426,Petro Šoljan, OIB 76350894229,Juraj Dužević, OIB 99909425440,Damir Šurjak, OIB 27457530614,Jakov Tresić, OIB 60663993622,Juraj Moškatelo Stariji, OIB 12577877147,Ruža Roić, OIB 27524265061,Rade Čavić, OIB 74420229729,Matilda Buratović, OIB 24198956638,Ivo Šurjak, OIB 90776404563,Dražica Matković Ljubo, OIB 38484140872,Dinko Račić, OIB 02437704848,Mila Franetović Dužević, OIB 02539671010,Luka Stančić, OIB 91475365556,Meri Petrić, OIB 49953370209,Ivan Moškatelo, OIB 16048013538,Vinko Moškatelo, OIB 57771107058,Nikola Šimunović, OIB 24630749503,Mirko Radonić, OIB 28025722533,Antun Sansević, OIB 80183811492,Nikša Moškatelo, OIB 98307576243,Antun Vodanović Stariji, OIB 43563335947,Ivo Bojanić, OIB 00897882683,Cvjetko Miličić, OIB 44230808110,Marija Trbuhović, OIB 38712300010,Neno Šoljan, OIB 04419572654,Juraj Tomi Moškatelo, OIB 80968217347,Ivo Račić Kapetanić, OIB 70008404713,Đuro Caratan, OIB 81898965125,Ante Tonči Drinković, OIB 92836065068,Kata Duboković, OIB 93006547119,Boris Carić, OIB 46466426123,Tonko Ivčević Bakulić, OIB 62293366608,Marko Huljić, OIB 99873701212,Lenka Roić, OIB 57371012596,Stjepan Jerković, OIB 25876380285,Boris Borović, OIB 51193036454,Niko Salamunić, OIB 76231208532,File Vranković, OIB 44132340384,Juraj Šperka, OIB 79176257167,Mili Razović, OIB 03291272208,Ante Mihojević, OIB 08852465695,Ljubica Stipišić, OIB 53136752678,Stjepan Hujo Huljić, OIB 06947019866,Nikola Grgičević, OIB 72806517394,Tonči Gurdulić, OIB 88962507191,Prošperino Milevčić, OIB 45533211549,Boris Rubinić, OIB 69242251733,Jakov Račić, OIB 31621777587,Jakša Radonić, OIB 11727504421,Vinko Palaversić, OIB 66878442541,Fabijan Kunčić, OIB 51005536058,Dušan Salamunić, OIB 67690387290,Margarita Stančić, OIB 77283348907,Josip Crnčić, OIB 78272535399,Luka Moškatelo, OIB 37611216898,Lucija Milatić-Bričolić, OIB 72454967005,Fabijan Dužević, OIB 65516171063,Vjeko Jakas, OIB 99530955280,Pavo Bunčuga, OIB 76824484181,Marko Buratović, OIB 96637597848,Antun Lučić, OIB 23239072373,Marin Parun Barbić, OIB 39599282196,Stjepan Tomislav Huljić, OIB 97499130016,Cvjetka Cvita Milevčić, OIB 75708915913,Marinko Radonić, OIB 89514038279,Antun Gurdulić, OIB 55215862622,Blaženko Jakas, OIB 38730295070,Braco Jakas, OIB 76920975322,Ivan Makjanić, OIB 86091321106,Ante Rubinić, OIB 15201258693,Dražica Vicenca Matković, OIB 67149132840,Jakov Radonić, OIB 93729454627,Slobodan Radičić, OIB 46777889915,Jurko Lučić, OIB 16439489089,Mate Antičević, OIB 55268785640,Josip Franičević, OIB 43547284113,Asija Bojanić, OIB 14798986072,Milivoj Vidas vl. Servisa instrumenata, mjerne i regulacione opreme, OIB 56342789123,BURA l d.o.o. za trgovinu i usluge - u stečaju, OIB 79000721319,NET MEDIA SISTEMI d.o.o. za informatički inženjering, OIB 03380490457,Financijska agencija, OIB 85821130368,Hrvatski registar brodova, OIB 04601923208,Nenad Ševo, OIB 88234857624,Meri Stipinović, OIB 64965084141,Fond za zaštitu okoliša i energetsku učinkovitost, OIB 85828625994,Zlatko Balić, OIB 07837847925,Galić Ante, OIB 90017639391,Dean Prelević, odvjetnik, OIB 10098946497,Želimir Miletić, OIB 86888847404,Luči Roić, OIB 24743587539,Nade Pavičić-ivelja, OIB 33508911717,Dujko Čubre, OIB 91478009603,Antun Bratanić, OIB 52392458213,Andrija Matković, OIB 72332556277,Antun Vune Bratanić, OIB 44890767273,Dinko Lušić, OIB 23131390669,Nikica Nikola Matijević, OIB 21094494613,Ivan Sanseović, OIB 08563467932,Marija Kovačević Lolotović, OIB 69060952354,Petar Zlatan Vodanović, OIB 11403397863,Ivan Stančić, OIB 31497688270,Stjepan Moškatelo, OIB 92020885489,Toma Dužević, OIB 08830644469,Ivica Račić, OIB 28123794048,Kuzma Pavičić Aleluja, OIB 33120197409,Vinka Salamunić, OIB 91445751353,Teo Huljić, OIB 56034797647,Dejan Šperka, OIB 10054205030,Juraj Caratan, OIB 29357565225,Matko Antičević, OIB 42034643125,Dinko Rubinić ( Vjera ), OIB 69863599942,Vjera Rubinić, OIB 98825603309,Abraham Bojanić, OIB 79576557482,Vedran Nevešćanin, OIB 34969575575,Marija Pjevac, OIB 82096480140,Carinska uprava, OIB 18683136487,Općinski sud u Starom Gradu - ZK odjel,Nada Akrap, OIB 50608806627,Jasminka Antunović, OIB 74697035343,Nediljka Armanda, OIB 09033661295,Ana Babić, OIB 99777361372,Gordana Babić,Ivan Babić, OIB 39364629552,Katica Babić, OIB 49371248632,Jure Bacelj, OIB 68175280792,Ana Bačić, OIB 18080781553,Nediljka Bajić, OIB 00893712988,Žarka Bakotić, OIB 36917498674,Marko Baković, OIB 05569494546,Ivica Ban, OIB 07285230342,Srđanka Banovac, OIB 50974371502,Božidar Barać, OIB 80639746410,Vedran Barbarić, OIB 18526555730,Marija Barbir, OIB 43799885260,Petar Barbir, OIB 94965914070,Anica Baričević, OIB 06811970314,Damira Barišić, OIB 88385690941,Ivan Barišić, OIB 38311171100,Manda Bašić, OIB 23944179531,Aleksandar Bauk, OIB 97860316263,Marina Zečić, OIB 62683960216,Ivo Bavčević, OIB 18609350440,Nataša Bazina, OIB 67925940620,Mirjana Begonja, OIB 73001510209,Jelena Belić, OIB 77723253899,Niko Belić, OIB 18977071620,Jagoda Bešker, OIB 29966440390,Nedo Bešker, OIB 56588665795,Zorica Bilić, OIB 99810426480,Sanja Bilić-pavlinović, OIB 45845212026,Jela Bilobrk, OIB 63402483386,Antun Blažević, OIB 90714609552,Hrvoje Blažević, OIB 12287964630,Damir Bojčić, OIB 41258960204,Željko Bojčić, OIB 09291034408,Denis Boljat, OIB 33725767264,Srećko Boras, OIB 94339540336,Robert Borić, OIB 38057391892,Goran Bosančić, OIB 33007404175,Pava Botić, OIB 34296544282,Ljuba Božanić, OIB 04083001132,Anka Božić, OIB 84941173128,Anica Božić-Bakušić, OIB 89654935153,Ivica Bratić, OIB 86080104106,Nikša Bratić, OIB 49290967945,Vencislav Brizić, OIB 29265973045,Zlata Brizić, OIB 73389614517,Mate Brstilo, OIB 97701748344,Zora Budimir, OIB 65069642793,Miranda Budiša, OIB 35557811513,Nediljko Bugarin, OIB 69239215555,Željka Vučemilović-šimunović, OIB 19390672750,Gordana Buljević, OIB 32937631192,Marina Burić, OIB 93570683955,Mario Buzov, OIB 93519007247,Đuro Caratan, OIB 81898965125,Toni Caratan, OIB 68762006562,Boris Carić, OIB 46466426123,Paulo Carić, OIB 15402538356,Dinka Cezareo, OIB 08033901183,Nevenka Cukrov, OIB 17311242164,Dijana Czwik, OIB 09675579569,Vinka Čavala, OIB 72189149878,Silva Černak Lojić, OIB 21589065823,Diana Čović, OIB 59401221926,Ante Čulo, OIB 58219699024,Blaž Ćapin, OIB 67223092915,Filip Delać, OIB 82167098700,Ankica Delić, OIB 80719299509,Marko Delić, OIB 05763270433,Nediljka Delić, OIB 99568210497,Gordana Didak, OIB 78878339902,Mili Divić, OIB 35555990248,Ljiljana Dragan Jelušić, OIB 50973171038,Milka Drlje, OIB 15738553325,Mato Drmić, OIB 39636384582,Jozo Družianić, OIB 63604163211,Stanko Duvančić, OIB 41476060687,Damir Duvnjak, OIB 63781484968,Nives Džanko, OIB 90598357164,Ante Đurđević, OIB 72594587030,Ljubica Elez, OIB 71000445833,Ankica Ezgeta, OIB 18659409558,Lenka Franić, OIB 62951288048,Ivica Gabelić, OIB 70468304794,Marija Galešić, OIB 47387004597,Petar Galić, OIB 09903259382,Silvana Galić, OIB 02726524452,Kazimir Garić, OIB 83662319172,Vencel Gašpar, OIB 46863766369,Vinko Gašpar, OIB 21657975586,Ana Goreta, OIB 91749079767,Zorka Goreta, OIB 78206251147,Josip Gotovac, OIB 16838023061,Vjekoslav Grbčić, OIB 00132520638,Divna Grbeša, OIB 74813693236,Ana Grubišić, OIB 49854875039,Gordana Grubišić, OIB 49873220891,Nikola Grubišić, OIB 97693442104,Sanja Grubišić, OIB 26638303946,Antonio Gudelj, OIB 83686976296,Kata Gugić, OIB 97696546556,Mirjana Gugić, OIB 69438273166,Ivica Hajder, OIB 67907347725,Željko Hajder, OIB 70330715284,Silvana Hajduk, OIB 33507058945,Tomislav Herceg, OIB 78714538239,Mira Ikica, OIB 11849010850,Franjo Ivčević, OIB 49917991796,Jelena Ivčević, OIB 74901888496,Damir Jakus, OIB 87272819238,Gospova Jakus, OIB 04209324873,Marica Jakus, OIB 74750176046,Petar Jakus, OIB 67345729042,Marko Janković, OIB 19997991153,Matija Jeličić, OIB 98976446888,Ante Jeličić, OIB 91949654327,Marija Jocić, OIB 87687857774,Ante Jolić, OIB 30924166560,Marica Jukić, OIB 19856164686,Marko Jukić, OIB 72590351524,Renata Jukić, OIB 09827250222,Jadranka Jurić, OIB 52705592800,Marija Jurić, OIB 31016018881,Ankica Kainić, OIB 80409745726,Jelena Kalinić, OIB 02401555720,Petar Kalinić, OIB 76156352997,Anamarija Kalinić Radović, OIB 92738597282,Stipan Kamber, OIB 84681628783,Đuro Kapoši, OIB 55675650848,Željko Karin, OIB 70824276539,Marijana Karin Prnjak, OIB 61576258120,Neda Kasalo, OIB 11081458098,Zvonimir Kasalo, OIB 07885551191,Suzana Kašić, OIB 59974477956,Ivana Katalinić Jerčić, OIB 27192920551,Josip Katušić, OIB 17394409236,Ljiljana Kegalj, OIB 44567225674,Ante Kekez, OIB 82341180529,Ivanko Kekez, OIB 69257203171,Petrica Kekez, OIB 01138031201,Boško Kevo, OIB 58881798829,Antiša Kliškinić, OIB 54591476829,Veljko Knezović, OIB 29953576092,Stjepan Kokeza, OIB 45375542461,Petar Kolega, OIB 41344179016,Daniela Kovač, OIB 73917202839,Željka Kovač, OIB 49269171098,Ivan Kraljić, OIB 34937918610,Inga Krnjaić, OIB 00968558935,Anka Krstić, OIB 50194808421,Ivan Kundid, OIB 95397541786,Ivana Kundid, OIB 65152954463,Ružica Kundid, OIB 62510013110,Deni Kuvačić, OIB 86909984538,Anka Landikušić, OIB 18023655586,Ivan Lasić, OIB 23248459290,Dražen Lazić, OIB 10307450473,Nenad Leskur, OIB 79369933858,Ivana Lilić, OIB 24212828078,Ivo Lipanović, OIB 56508525212,Marko Lojić, OIB 38337274260,Mile Lovrić, OIB 87317474850,Ana Lovrinčević, OIB 37389823251,Dejan Lukavac, OIB 85205650926,Nela Madžar, OIB 92085359240,Alenka Malinić, OIB 44061509536,Pavao Marasović, OIB 32681502260,Anto Marijan, OIB 32989170521,Cvita Marijanović, OIB 33573858243,Dobrinka Marijanović, OIB 03673706981,Tomislav Marijanović, OIB 87726686946,Jasna Marin, OIB 24544706980,Marina Marin, OIB 96155411085,Željko Marinac, OIB 53959056974,Božidar Marinković, OIB 12351935621,Jakov Mateta, OIB 14390943845,Ivan Matić, OIB 23355936969,Ružica Matić, OIB 42779808936,Slavko Matić, OIB 28602503915,Željko Matić, OIB 66582117749,Marija Matković, OIB 79153132638,Ivan Melvan, OIB 80843491669,Nikola Midenjak, OIB 88248589366,Pere Mihanović, OIB 49545684243,Ana Mikulić, OIB 54712970747,Mate Mikulić, OIB 87811623322,Ivan Milaković, OIB 91056811857,Ivan Milanović, OIB 75286000064,Zorka Miletić, OIB 48042737399,Milan Miljuš, OIB 35675614034,Đorđe Mirčetić, OIB 27370139872,Tonči Mišković, OIB 74628173475,Ana Moro, OIB 64571848035,Slavko Moro, OIB 30868427553,Tomi Moscatello, OIB 28508820612,Marija Munitić, OIB 68535764041,Ljubomir Muslim, OIB 17589644925,Mijo Nožina, OIB 79046275268,Jurica Oman, OIB 78517901315,Mirko Oman, OIB 68766264149,Janja Orošnjak, OIB 49619386391,Mila Palada, OIB 10163841708,Ivan Pandža, OIB 63327603131,Asija Papić, OIB 36844611036,Mijo Papić, OIB 90436045680,Tereza Papić, OIB 79546057657,Rajko Parać, OIB 14695878450,Tatjana Parać, OIB 45662446398,Đurđica Parat, OIB 21781090554,Ivan Pastuović, OIB 39126309445,Jurica Pavela, OIB 06763759506,Roki Pavičić, OIB 01089958101,Ivan Pažanin, OIB 47030103613,Luka Peko, OIB 89771272445,Neda Penga, OIB 76197116887,Ante Perko, OIB 58528189918,Ivana Perko, OIB 72532024891,Gordana Perković, OIB 48186805492,Marica Perković, OIB 69926366099,Nediljko Perković, OIB 66481146396,Nila Peroš, OIB 48544328267,Dragica Peša, OIB 47913512214,Iris Peša, OIB 06010961010,Nikša Petrić, OIB 98862228387,Matko Pezo, OIB 51619560640,Zlatko Piperković, OIB 91173398058,Joško Pivac, OIB 34978148355,Luka Pjevac, OIB 52683808409,Anka Plazonja, OIB 92736733656,Robert Plazonja, OIB 75774016292,Gordan Poparić, OIB 98826275620,Ante Popović, OIB 03185976635,Milanka Pranić, OIB 03263396290,Miroslav Primorac, OIB 42998076332,Iva Punda, OIB 03796593117,Drago Radić, OIB 29691845355,Mladen Radmilović, OIB 32330076899,Petar Radonić, OIB 09324740808,Jagoda Radošević, OIB 26353444269,Ante Rajčić, OIB 16954022739,Marko Ralica, OIB 43858024645,Ivan Raos, OIB 51516687457,Zdenka Razlog, OIB 03030085275,Mila Rebić, OIB 40304138585,Marija Reljanović, OIB 34147480025,Mara Režić, OIB 03502691709,Marija Rizvan, OIB 81852427870,Anđelko Rogulj, OIB 86920054956,Berislava Roša, OIB 03031267329,Sofija Ruić, OIB 32252086462,Ana Runjić, OIB 01784422133,Gordan Ruščić, OIB 53119078542,Sanja Ružić, OIB 04871127862,Svjetlana Samac, OIB 00231948560,Miljenko Samardžić, OIB 48154982931,Dinka Sanseović, OIB 27313861620,Ante Sarić, OIB 37671686952,Ivan Sarić, OIB 25772566590,Marija Sedlar, OIB 77476367069,Ljubica Sekelez, OIB 37811046307,Kristina Serdarević, OIB 96208368856,Aleksandra Sever-Muhar, OIB 46981853030,Boško Sikavica, OIB 62904573776,Snježana Sikavica, OIB 04571043319,Dragan Simić, OIB 11440453978,Tanja Sinovčić, OIB 15724160128,Ljiljana Sirić, OIB 13682411690,Dijana Skelin, OIB 67771387421,Kata Sočo, OIB 12244754061,Marija Stančić, OIB 24488999707,Đani Stanić, OIB 01952579328,Danica Stipović, OIB 14428054555,Milorad Stojsavljević, OIB 70694448376,Petar Strinić, OIB 82064030568,Luca Strunje, OIB 39917579317,Slavka Svalina, OIB 20916812996,Marijan Šamija, OIB 81559542363,Marinka Šamija, OIB 26187211202,Katica Šeparović, OIB 89096228977,Nenad Ševo, OIB 88234857624,Krasna Šiklić, OIB 53374014167,Mili Šimig, OIB 94704411458,Vesna Škare, OIB 71821692373,Ljubica Škopljanac, OIB 09408788504,Milica Špar, OIB 07038339077,Eleana Šubat, OIB 38900880602,Ivan Šuljug, OIB 45192577645,Vesna Šunjić, OIB 05247958818,Ljubica Tarle, OIB 28166909018,Nada Teklić, OIB 80645998554,Lada Terzić, OIB 31496851195,Ivan Tomić, OIB 55633242961,Ivan Topić, OIB 63353072185,Jelica Topić, OIB 84009834780,Tvrtko Topić, OIB 15832739048,Anđelka Torlak, OIB 94366468246,Ivan Torlak, OIB 36758209001,Marko Torlak, OIB 25141930670,Damir Tot, OIB 97869422869,Anka Treskavica, OIB 89998355619,Anka Tukić, OIB 95095320611,Nediljko Ugrin, OIB 61713318858,Marinko Uvodić, OIB 86857726322,Nedjeljka Uvodić, OIB 30483848227,Marko Validžić, OIB 09167064985,Ivanka Varnica, OIB 95864491355,Milica Varvodić, OIB 73723486062,Kristina Velić, OIB 77384310693,Ljiljana Vesković, OIB 43910221929,Milka Veštić, OIB 06357620254,Ante Vidan, OIB 08079634276,Marko Vidović, OIB 01091360979,Matko Vidović, OIB 91655777185,Nevenka Vidović, OIB 50708267696,Ankica Vilibić, OIB 41935131740,Anđelko Vilić, OIB 46303939151,Normela Visković, OIB 93848978885,Tonči Visković, OIB 57207922181,Marica Vlaić, OIB 45120406456,Dubravka Vlainić, OIB 89412859402,Ivo Vodanović, OIB 61288856543,Josip Vogleš, OIB 78979895187,Vinko Vranković, OIB 28469423878,Ivan Vrdoljak, OIB 58654492314,Mirjana Vrdoljak, OIB 00849791179,Marija Vrgoč,Bože Vuco, OIB 57170132138,Mirjana Vučković, OIB 77198987590,Višnja Vučković, OIB 65331626489,Ivan Vugdelija, OIB 84315022246,Dubravka Vukas, OIB 08519715626,Anđelka Vukičević, OIB 72508288201,Zora Vuković, OIB 33099880685,Ivan Vukušić, OIB 52615536531,Jadran Vukušić, OIB 16315354223,Nevenka Vukušić, OIB 24889115799,Vjera Vukušić, OIB 63442370123,Zvonimir Vukušić, OIB 28097018986,Nevenka Vuleta, OIB 13567782306,Vinka Zekić, OIB 91815577545,Dinko Zenčić, OIB 65189931544,Borislav Zokić, OIB 51253879731,Dolina Zokić, OIB 75688399939,Margita Zokić, OIB 85982645988,Luca Zolota, OIB 57479376750,Milan Žarković,Nevenka Živko, OIB 40723467363,Davorka Živković, OIB 80590033491,Ivica Živković, OIB 18562262384,Ivo Živković, OIB 81034283040,Siniša Ivančić, OIB 26067778479,Iva Jelić, OIB 44484653228,Marko Kavelj, OIB 02369489649,Ivan Koljanin, OIB 21918343692,Željko Kovač, OIB 11925765994,Zvonko Kruneš, OIB 55906727777,Nikola Lacmanović, OIB 50670282682,Vesna Lepetić, OIB 84143512273,Jelica Ljubica, OIB 08611982578,Darko Lulić, OIB 19997474853,Vesna Lulić, OIB 31024530599,Marija Mamić, OIB 82920304679,Radojka Marijanović, OIB 75956845709,Meri Cabadaj, OIB 90828303800,Mate Markotić, OIB 40858158040,Ante Marović, OIB 68871210232,Ivan Marušić, OIB 38554028146,Iva Melvan, OIB 03677154609,Goran Merkel, OIB 20105696184,Ivan Mornar, OIB 99253273877,Miodrag Munjiza, OIB 45836749093,Ante Nožina, OIB 63957170679,Anica Pandža, OIB 13489275071,Nikica Pavlović, OIB 49276013054,Silvana Perić, OIB 13586987904,Nediljka Perišić, OIB 60970664434,Elvira Dračevac, OIB 02336991708,Mara Dobrota, OIB 21943772484,Neda-lidia Buljević, OIB 14338735105,Ivan Bugarin, OIB 77317760491,Maja Bučić, OIB 03739843191,Mira Božić, OIB 22986331166,Sandra Borić, OIB 36571760060,Marija Davidović, OIB 45482063767,Petar Adjanski, OIB 59639817186,Ana Čatlak, OIB 78110711892,Marinko Buškulić, OIB 08200114705,Marinko Galić, OIB 96762020666,Luca Gabela, OIB 68629820074,Tomislav Frankić, OIB 69745327532,Elias Erceg, OIB 27105475264,Jakov Elez, OIB 36735285579,Sretan Bajalo, OIB 77606115521,Mario Tomić, OIB 12822553870,Ranko Vuleta, OIB 75885216649,Zlatko Balić, OIB 07556207031,Boško Barać, OIB 00526661882,Milan Vukić, OIB 34302227455,Mara Vukorepa, OIB 56814423724,Bare Vujina, OIB 23922325811,Milenko Bašić, OIB 71120573278,Diana Blažević, OIB 12578026353,Jozo Bogić, OIB 35027187093,Stjepko Bojanić, OIB 25751926536,Miroslav Trečić, OIB 50880474980,Neda Tukić, OIB 70924511514,Vinka Ukić, OIB 42081497162,Mira Velić, OIB 31812224044,Ivan Vrdoljak, OIB 58654492314,Iva Vrdoljak, OIB 63554079953,Dražen Todorović, OIB 98584327843,Dubravka Stojanovska, OIB 87171204134,Josip Strniša, OIB 95889329970,Ivica Sviličić, OIB 30978785630,Ana Rogošić, OIB 63013573312,Ivica Stipinović, OIB 04756380103,Darko Topić, OIB 09297890199,Marija Trečić, OIB 54951995215,Milica Zorić, OIB 00140332153,Ivo Rajčić, OIB 52467354389,Ivan Radoš, OIB 36063141303,Željka Vučemilović-šimunović, OIB 19390672750,Slaven Tukić, OIB 33403885817,Bartul Barišić, OIB 12686040110,Tajana Domazet, OIB 31101575725,Velinka Runjić, OIB 16188516711,Niko Dujić, OIB 75216071342,Teo Mandić, OIB 13212109596,Mevlida Armanda, OIB 52353697771,Renata Kalčić, OIB 57885132100,Juraj Lešković, OIB 69602776663,VRGORKA-VINARIJA dioničko društvo za proizvodnju pića, poljoprivredu i trgovinu, OIB 68329484134,Milivoj Vidas, OIB 56342789123,BURA l d.o.o. za trgovinu i usluge - u stečaju, OIB 79000721319,AUTO CENTAR LOZIĆ d.o.o. trgovina vozilima u stečaju, OIB 30382973961,NET MEDIA SISTEMI d.o.o. za informatički inženjering, OIB 03380490457,BASLER OSIGURANJE ZAGREB dioničko društvo za osiguranje, OIB 59706054982,NASTAVNI ZAVOD ZA JAVNO ZDRAVSTVO SPLITSKO-DALMATINSKE ŽUPANIJE, OIB 54948902275,Joško Pavlov, OIB 35141086138,Tina Trajković, OIB 65331410683,Nada Dujmić, OIB 98309510309,Nada Baković, OIB 16994220173,Marija Duvančić, OIB 22739898593,Mira Čipčić, OIB 42566477345</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893091722.25</izvorni_sadrzaj>
    <derivirana_varijabla naziv="DomainObject.Predmet.TrenutnaVrijednost_1">893091722.25</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Marija Elez</izvorni_sadrzaj>
    <derivirana_varijabla naziv="DomainObject.Predmet.Zapisnicar_1">Marija Elez</derivirana_varijabla>
  </DomainObject.Predmet.Zapisnicar>
  <DomainObject.Predmet.StrankaListFormated>
    <izvorni_sadrzaj>
      <item>REPUBLIKA HRVATSKA zastupanog po punomoćniku ŽUPANIJSKO DRŽAVNO ODVJETNIŠTVO U SPLITU</item>
      <item>LUKA dioničko društvo</item>
      <item>RAD, d.o.o. za vodoopskrbu i ostale komunalne djelatnosti</item>
      <item>HEP-Operator distribucijskog sustava d.o.o. za distribuciju i opskrbu električne energije ELEKTRA ŠIBENI</item>
      <item>Mara Jukić zastupanog po punomoćniku Mijo Jeličić</item>
      <item>Ivica Bašić zastupanog po punomoćniku Mijo Jeličić</item>
      <item>GASTRO GRUPA d.o.o. za trgovinu i usluge</item>
      <item>AUTO HRVATSKA dioničko društvo</item>
      <item>JADRANSKO OSIGURANJE d.d. zastupanog po punomoćniku Grgić &amp; Partneri odvjetničko društvo j.t.d.</item>
      <item>CITY EX d.o.o. za prijenos poslovne dokumentacije zastupanog po punomoćniku Antonio Zujić</item>
      <item>Hrvatski Telekom d.d.</item>
      <item>CODEX SORTIUM društvo s ograničenom odgovornošću za pružanje kompleksnih konzalting usluga</item>
      <item>SUNCE osiguranje d.d.</item>
      <item>HRVATSKA IZVJEŠTAJNA NOVINSKA AGENCIJA</item>
      <item>ČISTOĆA d.o.o. za komunalnu djelatnost, održavanje čistoće i odlaganje komunalnog otpada</item>
      <item>TEXT-PAPIR d.o.o. za trgovinu i usluge</item>
      <item>SLOBODNA DALMACIJA izdavačka i tiskarska djelatnost, dioničko društvo</item>
      <item>ČISTOĆA društvo s ograničenom odgovornošću za obavljanje komunalnih djelatnosti održavanja čistoće i odlaganja komunaln</item>
      <item>OPĆINA JELSA Jedinstveni upravni odjel</item>
      <item>AUTOKUĆA BOSNIĆ d.o.o. za trgovinu, servis i remont</item>
      <item>TISKARA MALENICA d.o.o. zastupanog po punomoćniku Jasmin Avdagić</item>
      <item>Ivan Marijan zastupanog po punomoćniku Zdravko Bojanić</item>
      <item>HEP-Operator distribucijskog sustava d.o.o. za distribuciju i opskrbu električne energije</item>
      <item>Rikard Pavlović</item>
      <item>LUČKA UPRAVA SPLIT</item>
      <item>TINA ALATI društvo s ograničenom odgovorošću za trgovinu i usluge</item>
      <item>PLOVPUT trgovačko društvo s ograničenom odgovornošću za održavanje pomorskih plovnih putova i radijske službe</item>
      <item>Regionalna veletržnica Benkovac dioničko društvo za trgovinu i usluge "u stečaju"</item>
      <item>MESSER CROATIA PLIN Poduzeće za proizvodnju i prodaju tehničkih plinova d.o.o.</item>
      <item>ZAVOD ZA JAVNO ZDRAVSTVO DR. ANDRIJA ŠTAMPAR</item>
      <item>Zagrebačka burza d.d. zastupanog po punomoćniku MAĐARIĆ &amp; LUI - odvjetničko društvo d.o.o.</item>
      <item>METRONET TELEKOMUNIKACIJE d.d. za telekomunikacijske usluge</item>
      <item>RELAX, d.o.o. za proizvodnju i trgovinu</item>
      <item>MINISTARSTVO GOSPODARSTVA, RAVNETELJSTVO ZA ROBNE ZALIHE zastupanog po punomoćniku ŽUPANIJSKO DRŽAVNO ODVJETNIŠTVO U SPLITU</item>
      <item>PUĆO d.o.o. za trgovinu, ugostiteljstvo i cestovni prijevoz</item>
      <item>ITEM, d.o.o. informatičke usluge</item>
      <item>ŠKARE TRADE, d.o.o. za trgovinu i ugostiteljstvo</item>
      <item>CROATIA osiguranje d.d. FILIJALA SPLIT</item>
      <item>MIRJANA BARIĆ</item>
      <item>SREDIŠNJE KLIRINŠKO DEPOZITARNO DRUŠTVO, dioničko društvo</item>
      <item>MILENKO BUŠLJETA</item>
      <item>MILICA UGARKOVIĆ</item>
      <item>FABIJAN PERONJA zastupanog po punomoćniku KRUNO PERONJA</item>
      <item>Agencija za upravljanje državnom imovinom</item>
      <item>COMENG, društvo s ograničenom odgovornošću za informatički inženjering</item>
      <item>AMEROPA AG zastupanog po punomoćniku Odvjetničko društvo Hanžeković &amp; Partneri društvo s ograničenom odgovornošću</item>
      <item>GRAFOPLEX, društvo s ograničenom odgovornošću, za trgovinu i usluge</item>
      <item>HP - Hrvatska pošta d.d.</item>
      <item>Financijska agencija</item>
      <item>NIKOLA LACMANOVIĆ zastupanog po punomoćniku DORIS KOŠTA</item>
      <item>HEP-Operator distribucijskog sustava d.o.o. za distribuciju i opskrbu električne energije</item>
      <item>VODOVOD I KANALIZACIJA, društvo s ograničenom odgovornošću za vodoopskrbu, odvodnju i pročišćavanje otpadnih voda</item>
      <item>JELKOM, društvo s ograničenom odgovornošću za komunalnu djelatnost</item>
      <item>DALMACIJAVINO d.d. za proizvodnju i promet alkoholnih i bezalkoholnih pića "u stečaju"</item>
      <item>EUROLEASING d.o.o. zastupanog po punomoćniku Grgić &amp; Partneri odvjetničko društvo j.t.d.</item>
      <item>Rino Barbić, odvjetnik</item>
      <item>HVARSKI VODOVOD d.o.o. zastupanog po punomoćniku Rino Barbić</item>
      <item>IVAN MILAT</item>
      <item>DIONOVA - DIONA d.o.o.</item>
      <item>TEHNOPLAST d.o.o. za građevinarstvo, trgovinu, ugostiteljstvo, turizam i uslužne djelatnosti</item>
      <item>VIPnet, društvo s ograničenom odgovornošću za usluge javnih telekomunikacija</item>
      <item>BILIĆ-ERIĆ d.o.o. za privatnu zaštitu</item>
      <item>DALMACIJAVINO - ZAGREB društvo sograničenom odgovornošću za trgovinu, ugostiteljstvo i prijevoz</item>
      <item>GRAD DRNIŠ</item>
      <item>Vetropack Straža tvornica stakla d.d. Hum na Sutli</item>
      <item>CAPRICORNO, društvo s ograničenom odgovornošću za trgovinu</item>
      <item>PELJEŠKI VRHOVI, POLJOPRIVREDNA ZADRUGA</item>
      <item>Toma Šurjak zastupanog po punomoćniku Rino Barbić</item>
      <item>Jakov Peronja zastupanog po punomoćniku Rino Barbić</item>
      <item>TIGAR d.o.o. za usluge zastupanog po punomoćniku Zoran Iviš</item>
      <item>POREZNA UPRAVA Područni ured Split zastupanog po punomoćniku ŽUPANIJSKO DRŽAVNO ODVJETNIŠTVO</item>
      <item>BURA I TRAMUNTANA d.o.o. za trgovinu i usluge</item>
      <item>TRAST međunarodno otpremništvo, dioničko društvo zastupanog po punomoćniku Marina Tončić-Bota</item>
      <item>CHROMOS AGRO dioničko društvo proizvodnja sredstava za zaštitu bilja</item>
      <item>VODOVOD I KANALIZACIJA, društvo s ograničenom odgovornošću za vodoopskrbu, odvodnju i pročišćavanje otpadnih voda</item>
      <item>AUTOTRANS d. o. o. za javni prijevoz putnika u cestovonom prometu, trgovinu, usluge i turistička agencija</item>
      <item>BRTVILA BREZIĆ d.o.o. za proizvodnju brtvila, trgovinu i zastupanje</item>
      <item>IREKS AROMA društvo s ograničenom odgovornošću zastupanog po punomoćniku Odvjetničko društvo GLAMUZINA &amp; GROŠETA</item>
      <item>Marin Mileteta, odvjetnik zastupanog po punomoćniku Antonia Selak</item>
      <item>HEP - Opskrba d.o.o. za opskrbu potrošača električnom, toplinskom energijom i plinom</item>
      <item>ING-ATEST d.o.o. za trgovinu i usluge</item>
      <item>Hrvatske vode, pravna osoba za upravljanje vodama</item>
      <item>BASLER OSIGURANJE ZAGREB dioničko društvo za osiguranje</item>
      <item>NARODNI TRGOVAČKI LANAC d.o.o. za trgovinu i usluge</item>
      <item>MANTIS, d.o.o. za trgovinu i usluge</item>
      <item>Vinko Paina</item>
      <item>TRANSADRIA, međunarodna špedicija d. d. u stečaju</item>
      <item>Hrvatska radiotelevizija</item>
      <item>BRODOMERKUR trgovina i usluge, dioničko društvo</item>
      <item>ZAGREBAČKI HOLDING, društvo s ograničenom odgovornošću za javni prijevoz, opskrbu vodom, održavanje čistoće, putnička a</item>
      <item>NASTAVNI ZAVOD ZA JAVNO ZDRAVSTVO SPLITSKO-DALMATINSKE ŽUPANIJE</item>
      <item>BRODOSPLIT-BRODOGRADILIŠTE društvo s ograničenom odgovornošću</item>
      <item>COPAN ZAGREB društvo s ograničenom odgovornošću za trgovinu i zastupanje</item>
      <item>DUHAN društvo s ograničenom odgovornošću</item>
      <item>Ivica Maleš vl. autoservis "UNO"</item>
      <item>Teo Palaversić</item>
      <item>HRVATSKA POŠTANSKA BANKA, dioničko društvo</item>
      <item>OTIS DIZALA, društvo s ograničenom odgovornošću za proizvodnju, montažu, remont i održavanje dizala</item>
      <item>Fabijan Roić</item>
      <item>Ivo Družević</item>
      <item>Ivo Roić</item>
      <item>Josip Kovačević</item>
      <item>Tedi-Tadija Maroević</item>
      <item>Jakica Lupi</item>
      <item>Joza Bratanić</item>
      <item>Antun Pavičić</item>
      <item>Juraj Pavičić</item>
      <item>Cvjetko Matković</item>
      <item>Katica Kovačević</item>
      <item>Nikša Dužević</item>
      <item>Milovan Kombura</item>
      <item>Jelisava Pavičić</item>
      <item>Matko Carić</item>
      <item>Marinko Dužević</item>
      <item>Margarita Radonić</item>
      <item>Dinko Pavičić Tribunol</item>
      <item>Tonči Šurjak</item>
      <item>Duško Pavičić Ivelja</item>
      <item>Pero Dulčić Sušak</item>
      <item>Ivan Tadić</item>
      <item>Ivica Pavičić</item>
      <item>Mihovil-Mile Pavičić</item>
      <item>Tomi Moscatello</item>
      <item>Nikola Vodanović</item>
      <item>Margarita Marica Stančić</item>
      <item>Vjekoslav Radonić</item>
      <item>Marinko Sanseović</item>
      <item>Tadija Moškatelo</item>
      <item>Damir Petrić</item>
      <item>Louis Petrić</item>
      <item>Ivica Ljubić</item>
      <item>Vinko Lupi</item>
      <item>Ivan Tadić Šilo</item>
      <item>Ivan Tadić</item>
      <item>Vinko Maroević</item>
      <item>Ivan Buratović</item>
      <item>Mijo Mili Pavičić</item>
      <item>Marija Vodanović</item>
      <item>Jakov Fredotović</item>
      <item>Miljenko Srhoj</item>
      <item>Nikola Haladić</item>
      <item>Janez Jelušić</item>
      <item>Nikola Sansević</item>
      <item>Nikola Buratović</item>
      <item>Cvjetko Buratović</item>
      <item>Nikola Buratović</item>
      <item>Nikola Stipišić</item>
      <item>Prošper Moškatelo</item>
      <item>Tonko Maroević</item>
      <item>Ivo Pavičić</item>
      <item>Pavao Čubre</item>
      <item>Luka Šurjak</item>
      <item>Luka Franetović</item>
      <item>Ivan Miloš Mile</item>
      <item>Jure Moškatelo</item>
      <item>Vjekoslav Bogdanić</item>
      <item>Petro Šoljan</item>
      <item>Juraj Dužević</item>
      <item>Damir Šurjak</item>
      <item>Jakov Tresić</item>
      <item>Juraj Moškatelo Stariji</item>
      <item>Ruža Roić</item>
      <item>Rade Čavić</item>
      <item>Matilda Buratović</item>
      <item>Ivo Šurjak</item>
      <item>Dražica Matković Ljubo</item>
      <item>Dinko Račić</item>
      <item>Mila Franetović Dužević</item>
      <item>Luka Stančić</item>
      <item>Meri Petrić</item>
      <item>Ivan Moškatelo</item>
      <item>Vinko Moškatelo</item>
      <item>Nikola Šimunović</item>
      <item>Mirko Radonić</item>
      <item>Antun Sansević</item>
      <item>Nikša Moškatelo</item>
      <item>Antun Vodanović Stariji</item>
      <item>Ivo Bojanić</item>
      <item>Cvjetko Miličić</item>
      <item>Marija Trbuhović</item>
      <item>Neno Šoljan</item>
      <item>Juraj Tomi Moškatelo</item>
      <item>Ivo Račić Kapetanić</item>
      <item>Đuro Caratan</item>
      <item>Ante Tonči Drinković</item>
      <item>Kata Duboković</item>
      <item>Boris Carić</item>
      <item>Tonko Ivčević Bakulić</item>
      <item>Marko Huljić</item>
      <item>Lenka Roić</item>
      <item>Stjepan Jerković</item>
      <item>Boris Borović</item>
      <item>Niko Salamunić</item>
      <item>File Vranković</item>
      <item>Juraj Šperka</item>
      <item>Mili Razović</item>
      <item>Ante Mihojević</item>
      <item>Ljubica Stipišić</item>
      <item>Stjepan Hujo Huljić</item>
      <item>Nikola Grgičević</item>
      <item>Tonči Gurdulić</item>
      <item>Prošperino Milevčić</item>
      <item>Boris Rubinić</item>
      <item>Jakov Račić</item>
      <item>Jakša Radonić</item>
      <item>Vinko Palaversić</item>
      <item>Fabijan Kunčić</item>
      <item>Dušan Salamunić</item>
      <item>Margarita Stančić</item>
      <item>Josip Crnčić</item>
      <item>Luka Moškatelo</item>
      <item>Lucija Milatić-Bričolić</item>
      <item>Fabijan Dužević</item>
      <item>Vjeko Jakas</item>
      <item>Pavo Bunčuga</item>
      <item>Marko Buratović</item>
      <item>Antun Lučić</item>
      <item>Marin Parun Barbić</item>
      <item>Stjepan Tomislav Huljić</item>
      <item>Cvjetka Cvita Milevčić</item>
      <item>Marinko Radonić</item>
      <item>Antun Gurdulić</item>
      <item>Blaženko Jakas</item>
      <item>Braco Jakas</item>
      <item>Ivan Makjanić</item>
      <item>Ante Rubinić</item>
      <item>Dražica Vicenca Matković</item>
      <item>Jakov Radonić</item>
      <item>Slobodan Radičić</item>
      <item>Jurko Lučić</item>
      <item>Mate Antičević</item>
      <item>Josip Franičević</item>
      <item>Asija Bojanić</item>
      <item>Milivoj Vidas vl. Servisa instrumenata, mjerne i regulacione opreme</item>
      <item>BURA l d.o.o. za trgovinu i usluge - u stečaju</item>
      <item>NET MEDIA SISTEMI d.o.o. za informatički inženjering</item>
      <item>Financijska agencija</item>
      <item>Hrvatski registar brodova</item>
      <item>Nenad Ševo</item>
      <item>Meri Stipinović</item>
      <item>Fond za zaštitu okoliša i energetsku učinkovitost</item>
      <item>Zlatko Balić</item>
      <item>Galić Ante</item>
      <item>Dean Prelević, odvjetnik</item>
      <item>Želimir Miletić</item>
      <item>Luči Roić</item>
      <item>Nade Pavičić-ivelja</item>
      <item>Dujko Čubre</item>
      <item>Antun Bratanić</item>
      <item>Andrija Matković</item>
      <item>Antun Vune Bratanić</item>
      <item>Dinko Lušić</item>
      <item>Nikica Nikola Matijević</item>
      <item>Ivan Sanseović</item>
      <item>Marija Kovačević Lolotović</item>
      <item>Petar Zlatan Vodanović</item>
      <item>Ivan Stančić</item>
      <item>Stjepan Moškatelo</item>
      <item>Toma Dužević</item>
      <item>Ivica Račić</item>
      <item>Kuzma Pavičić Aleluja</item>
      <item>Vinka Salamunić</item>
      <item>Teo Huljić</item>
      <item>Dejan Šperka</item>
      <item>Juraj Caratan</item>
      <item>Matko Antičević</item>
      <item>Dinko Rubinić ( Vjera )</item>
      <item>Vjera Rubinić</item>
      <item>Abraham Bojanić</item>
      <item>Vedran Nevešćanin zastupanog po punomoćniku Jadranko Vidović</item>
      <item>Marija Pjevac</item>
      <item>Carinska uprava</item>
      <item>Općinski sud u Starom Gradu - ZK odjel</item>
      <item>Nada Akrap</item>
      <item>Jasminka Antunović</item>
      <item>Nediljka Armanda</item>
      <item>Ana Babić</item>
      <item>Gordana Babić</item>
      <item>Ivan Babić</item>
      <item>Katica Babić</item>
      <item>Jure Bacelj</item>
      <item>Ana Bačić</item>
      <item>Nediljka Bajić</item>
      <item>Žarka Bakotić</item>
      <item>Marko Baković</item>
      <item>Ivica Ban</item>
      <item>Srđanka Banovac</item>
      <item>Božidar Barać</item>
      <item>Vedran Barbarić</item>
      <item>Marija Barbir</item>
      <item>Petar Barbir</item>
      <item>Anica Baričević</item>
      <item>Damira Barišić</item>
      <item>Ivan Barišić</item>
      <item>Manda Bašić</item>
      <item>Aleksandar Bauk</item>
      <item>Marina Zečić</item>
      <item>Ivo Bavčević</item>
      <item>Nataša Bazina</item>
      <item>Mirjana Begonja</item>
      <item>Jelena Belić</item>
      <item>Niko Belić</item>
      <item>Jagoda Bešker</item>
      <item>Nedo Bešker</item>
      <item>Zorica Bilić</item>
      <item>Sanja Bilić-pavlinović</item>
      <item>Jela Bilobrk</item>
      <item>Antun Blažević</item>
      <item>Hrvoje Blažević</item>
      <item>Damir Bojčić</item>
      <item>Željko Bojčić</item>
      <item>Denis Boljat</item>
      <item>Srećko Boras</item>
      <item>Robert Borić</item>
      <item>Goran Bosančić</item>
      <item>Pava Botić</item>
      <item>Ljuba Božanić</item>
      <item>Anka Božić</item>
      <item>Anica Božić-Bakušić</item>
      <item>Ivica Bratić</item>
      <item>Nikša Bratić</item>
      <item>Vencislav Brizić</item>
      <item>Zlata Brizić</item>
      <item>Mate Brstilo</item>
      <item>Zora Budimir</item>
      <item>Miranda Budiša</item>
      <item>Nediljko Bugarin</item>
      <item>Željka Vučemilović-šimunović</item>
      <item>Gordana Buljević</item>
      <item>Marina Burić</item>
      <item>Mario Buzov</item>
      <item>Đuro Caratan</item>
      <item>Toni Caratan</item>
      <item>Boris Carić</item>
      <item>Paulo Carić</item>
      <item>Dinka Cezareo</item>
      <item>Nevenka Cukrov</item>
      <item>Dijana Czwik</item>
      <item>Vinka Čavala</item>
      <item>Silva Černak Lojić</item>
      <item>Diana Čović</item>
      <item>Ante Čulo</item>
      <item>Blaž Ćapin</item>
      <item>Filip Delać</item>
      <item>Ankica Delić</item>
      <item>Marko Delić</item>
      <item>Nediljka Delić</item>
      <item>Gordana Didak</item>
      <item>Mili Divić</item>
      <item>Ljiljana Dragan Jelušić</item>
      <item>Milka Drlje</item>
      <item>Mato Drmić</item>
      <item>Jozo Družianić</item>
      <item>Stanko Duvančić</item>
      <item>Damir Duvnjak</item>
      <item>Nives Džanko</item>
      <item>Ante Đurđević</item>
      <item>Ljubica Elez</item>
      <item>Ankica Ezgeta</item>
      <item>Lenka Franić</item>
      <item>Ivica Gabelić</item>
      <item>Marija Galešić</item>
      <item>Petar Galić</item>
      <item>Silvana Galić</item>
      <item>Kazimir Garić</item>
      <item>Vencel Gašpar</item>
      <item>Vinko Gašpar</item>
      <item>Ana Goreta</item>
      <item>Zorka Goreta</item>
      <item>Josip Gotovac</item>
      <item>Vjekoslav Grbčić</item>
      <item>Divna Grbeša</item>
      <item>Ana Grubišić</item>
      <item>Gordana Grubišić</item>
      <item>Nikola Grubišić</item>
      <item>Sanja Grubišić</item>
      <item>Antonio Gudelj</item>
      <item>Kata Gugić</item>
      <item>Mirjana Gugić</item>
      <item>Ivica Hajder</item>
      <item>Željko Hajder</item>
      <item>Silvana Hajduk</item>
      <item>Tomislav Herceg</item>
      <item>Mira Ikica</item>
      <item>Franjo Ivčević</item>
      <item>Jelena Ivčević</item>
      <item>Damir Jakus</item>
      <item>Gospova Jakus</item>
      <item>Marica Jakus</item>
      <item>Petar Jakus</item>
      <item>Marko Janković</item>
      <item>Matija Jeličić</item>
      <item>Ante Jeličić</item>
      <item>Marija Jocić</item>
      <item>Ante Jolić</item>
      <item>Marica Jukić</item>
      <item>Marko Jukić</item>
      <item>Renata Jukić</item>
      <item>Jadranka Jurić</item>
      <item>Marija Jurić</item>
      <item>Ankica Kainić</item>
      <item>Jelena Kalinić</item>
      <item>Petar Kalinić</item>
      <item>Anamarija Kalinić Radović</item>
      <item>Stipan Kamber</item>
      <item>Đuro Kapoši</item>
      <item>Željko Karin</item>
      <item>Marijana Karin Prnjak</item>
      <item>Neda Kasalo</item>
      <item>Zvonimir Kasalo</item>
      <item>Suzana Kašić</item>
      <item>Ivana Katalinić Jerčić</item>
      <item>Josip Katušić</item>
      <item>Ljiljana Kegalj</item>
      <item>Ante Kekez</item>
      <item>Ivanko Kekez</item>
      <item>Petrica Kekez</item>
      <item>Boško Kevo</item>
      <item>Antiša Kliškinić</item>
      <item>Veljko Knezović</item>
      <item>Stjepan Kokeza</item>
      <item>Petar Kolega</item>
      <item>Daniela Kovač</item>
      <item>Željka Kovač</item>
      <item>Ivan Kraljić</item>
      <item>Inga Krnjaić</item>
      <item>Anka Krstić</item>
      <item>Ivan Kundid</item>
      <item>Ivana Kundid</item>
      <item>Ružica Kundid</item>
      <item>Deni Kuvačić</item>
      <item>Anka Landikušić</item>
      <item>Ivan Lasić</item>
      <item>Dražen Lazić</item>
      <item>Nenad Leskur</item>
      <item>Ivana Lilić</item>
      <item>Ivo Lipanović</item>
      <item>Marko Lojić</item>
      <item>Mile Lovrić</item>
      <item>Ana Lovrinčević</item>
      <item>Dejan Lukavac</item>
      <item>Nela Madžar</item>
      <item>Alenka Malinić</item>
      <item>Pavao Marasović</item>
      <item>Anto Marijan</item>
      <item>Cvita Marijanović</item>
      <item>Dobrinka Marijanović</item>
      <item>Tomislav Marijanović</item>
      <item>Jasna Marin</item>
      <item>Marina Marin</item>
      <item>Željko Marinac</item>
      <item>Božidar Marinković</item>
      <item>Jakov Mateta</item>
      <item>Ivan Matić</item>
      <item>Ružica Matić</item>
      <item>Slavko Matić</item>
      <item>Željko Matić</item>
      <item>Marija Matković</item>
      <item>Ivan Melvan</item>
      <item>Nikola Midenjak</item>
      <item>Pere Mihanović</item>
      <item>Ana Mikulić</item>
      <item>Mate Mikulić</item>
      <item>Ivan Milaković</item>
      <item>Ivan Milanović</item>
      <item>Zorka Miletić</item>
      <item>Milan Miljuš</item>
      <item>Đorđe Mirčetić</item>
      <item>Tonči Mišković</item>
      <item>Ana Moro</item>
      <item>Slavko Moro</item>
      <item>Tomi Moscatello</item>
      <item>Marija Munitić</item>
      <item>Ljubomir Muslim</item>
      <item>Mijo Nožina</item>
      <item>Jurica Oman</item>
      <item>Mirko Oman</item>
      <item>Janja Orošnjak</item>
      <item>Mila Palada</item>
      <item>Ivan Pandža</item>
      <item>Asija Papić</item>
      <item>Mijo Papić</item>
      <item>Tereza Papić</item>
      <item>Rajko Parać</item>
      <item>Tatjana Parać</item>
      <item>Đurđica Parat</item>
      <item>Ivan Pastuović</item>
      <item>Jurica Pavela</item>
      <item>Roki Pavičić</item>
      <item>Ivan Pažanin</item>
      <item>Luka Peko</item>
      <item>Neda Penga</item>
      <item>Ante Perko</item>
      <item>Ivana Perko</item>
      <item>Gordana Perković</item>
      <item>Marica Perković</item>
      <item>Nediljko Perković</item>
      <item>Nila Peroš</item>
      <item>Dragica Peša</item>
      <item>Iris Peša</item>
      <item>Nikša Petrić</item>
      <item>Matko Pezo</item>
      <item>Zlatko Piperković</item>
      <item>Joško Pivac</item>
      <item>Luka Pjevac</item>
      <item>Anka Plazonja</item>
      <item>Robert Plazonja</item>
      <item>Gordan Poparić</item>
      <item>Ante Popović</item>
      <item>Milanka Pranić</item>
      <item>Miroslav Primorac</item>
      <item>Iva Punda</item>
      <item>Drago Radić</item>
      <item>Mladen Radmilović</item>
      <item>Petar Radonić</item>
      <item>Jagoda Radošević</item>
      <item>Ante Rajčić</item>
      <item>Marko Ralica</item>
      <item>Ivan Raos</item>
      <item>Zdenka Razlog</item>
      <item>Mila Rebić</item>
      <item>Marija Reljanović</item>
      <item>Mara Režić</item>
      <item>Marija Rizvan</item>
      <item>Anđelko Rogulj</item>
      <item>Berislava Roša</item>
      <item>Sofija Ruić</item>
      <item>Ana Runjić</item>
      <item>Gordan Ruščić</item>
      <item>Sanja Ružić</item>
      <item>Svjetlana Samac</item>
      <item>Miljenko Samardžić</item>
      <item>Dinka Sanseović</item>
      <item>Ante Sarić</item>
      <item>Ivan Sarić</item>
      <item>Marija Sedlar</item>
      <item>Ljubica Sekelez</item>
      <item>Kristina Serdarević</item>
      <item>Aleksandra Sever-Muhar</item>
      <item>Boško Sikavica</item>
      <item>Snježana Sikavica</item>
      <item>Dragan Simić</item>
      <item>Tanja Sinovčić</item>
      <item>Ljiljana Sirić</item>
      <item>Dijana Skelin</item>
      <item>Kata Sočo</item>
      <item>Marija Stančić</item>
      <item>Đani Stanić</item>
      <item>Danica Stipović</item>
      <item>Milorad Stojsavljević</item>
      <item>Petar Strinić</item>
      <item>Luca Strunje</item>
      <item>Slavka Svalina</item>
      <item>Marijan Šamija</item>
      <item>Marinka Šamija</item>
      <item>Katica Šeparović</item>
      <item>Nenad Ševo</item>
      <item>Krasna Šiklić</item>
      <item>Mili Šimig</item>
      <item>Vesna Škare</item>
      <item>Ljubica Škopljanac</item>
      <item>Milica Špar</item>
      <item>Eleana Šubat</item>
      <item>Ivan Šuljug</item>
      <item>Vesna Šunjić</item>
      <item>Ljubica Tarle</item>
      <item>Nada Teklić</item>
      <item>Lada Terzić</item>
      <item>Ivan Tomić</item>
      <item>Ivan Topić</item>
      <item>Jelica Topić</item>
      <item>Tvrtko Topić</item>
      <item>Anđelka Torlak</item>
      <item>Ivan Torlak</item>
      <item>Marko Torlak</item>
      <item>Damir Tot</item>
      <item>Anka Treskavica</item>
      <item>Anka Tukić</item>
      <item>Nediljko Ugrin</item>
      <item>Marinko Uvodić</item>
      <item>Nedjeljka Uvodić</item>
      <item>Marko Validžić</item>
      <item>Ivanka Varnica</item>
      <item>Milica Varvodić</item>
      <item>Kristina Velić</item>
      <item>Ljiljana Vesković</item>
      <item>Milka Veštić</item>
      <item>Ante Vidan</item>
      <item>Marko Vidović</item>
      <item>Matko Vidović</item>
      <item>Nevenka Vidović</item>
      <item>Ankica Vilibić</item>
      <item>Anđelko Vilić</item>
      <item>Normela Visković</item>
      <item>Tonči Visković</item>
      <item>Marica Vlaić</item>
      <item>Dubravka Vlainić</item>
      <item>Ivo Vodanović</item>
      <item>Josip Vogleš</item>
      <item>Vinko Vranković</item>
      <item>Ivan Vrdoljak</item>
      <item>Mirjana Vrdoljak</item>
      <item>Marija Vrgoč</item>
      <item>Bože Vuco</item>
      <item>Mirjana Vučković</item>
      <item>Višnja Vučković</item>
      <item>Ivan Vugdelija</item>
      <item>Dubravka Vukas</item>
      <item>Anđelka Vukičević</item>
      <item>Zora Vuković</item>
      <item>Ivan Vukušić</item>
      <item>Jadran Vukušić</item>
      <item>Nevenka Vukušić</item>
      <item>Vjera Vukušić</item>
      <item>Zvonimir Vukušić</item>
      <item>Nevenka Vuleta</item>
      <item>Vinka Zekić</item>
      <item>Dinko Zenčić</item>
      <item>Borislav Zokić</item>
      <item>Dolina Zokić</item>
      <item>Margita Zokić</item>
      <item>Luca Zolota</item>
      <item>Milan Žarković</item>
      <item>Nevenka Živko</item>
      <item>Davorka Živković</item>
      <item>Ivica Živković</item>
      <item>Ivo Živković</item>
      <item>Siniša Ivančić</item>
      <item>Iva Jelić</item>
      <item>Marko Kavelj</item>
      <item>Ivan Koljanin</item>
      <item>Željko Kovač</item>
      <item>Zvonko Kruneš</item>
      <item>Nikola Lacmanović</item>
      <item>Vesna Lepetić</item>
      <item>Jelica Ljubica</item>
      <item>Darko Lulić</item>
      <item>Vesna Lulić</item>
      <item>Marija Mamić</item>
      <item>Radojka Marijanović</item>
      <item>Meri Cabadaj</item>
      <item>Mate Markotić</item>
      <item>Ante Marović</item>
      <item>Ivan Marušić</item>
      <item>Iva Melvan</item>
      <item>Goran Merkel</item>
      <item>Ivan Mornar</item>
      <item>Miodrag Munjiza</item>
      <item>Ante Nožina</item>
      <item>Anica Pandža</item>
      <item>Nikica Pavlović</item>
      <item>Silvana Perić</item>
      <item>Nediljka Perišić</item>
      <item>Elvira Dračevac</item>
      <item>Mara Dobrota</item>
      <item>Neda-lidia Buljević</item>
      <item>Ivan Bugarin</item>
      <item>Maja Bučić</item>
      <item>Mira Božić</item>
      <item>Sandra Borić</item>
      <item>Marija Davidović</item>
      <item>Petar Adjanski</item>
      <item>Ana Čatlak</item>
      <item>Marinko Buškulić</item>
      <item>Marinko Galić</item>
      <item>Luca Gabela</item>
      <item>Tomislav Frankić</item>
      <item>Elias Erceg</item>
      <item>Jakov Elez</item>
      <item>Sretan Bajalo</item>
      <item>Mario Tomić</item>
      <item>Ranko Vuleta</item>
      <item>Zlatko Balić</item>
      <item>Boško Barać</item>
      <item>Milan Vukić</item>
      <item>Mara Vukorepa</item>
      <item>Bare Vujina</item>
      <item>Milenko Bašić</item>
      <item>Diana Blažević</item>
      <item>Jozo Bogić</item>
      <item>Stjepko Bojanić</item>
      <item>Miroslav Trečić</item>
      <item>Neda Tukić</item>
      <item>Vinka Ukić</item>
      <item>Mira Velić</item>
      <item>Ivan Vrdoljak</item>
      <item>Iva Vrdoljak</item>
      <item>Dražen Todorović</item>
      <item>Dubravka Stojanovska</item>
      <item>Josip Strniša</item>
      <item>Ivica Sviličić</item>
      <item>Ana Rogošić</item>
      <item>Ivica Stipinović</item>
      <item>Darko Topić</item>
      <item>Marija Trečić</item>
      <item>Milica Zorić</item>
      <item>Ivo Rajčić</item>
      <item>Ivan Radoš</item>
      <item>Željka Vučemilović-šimunović</item>
      <item>Slaven Tukić</item>
      <item>Bartul Barišić</item>
      <item>Tajana Domazet</item>
      <item>Velinka Runjić</item>
      <item>Niko Dujić</item>
      <item>Teo Mandić</item>
      <item>Mevlida Armanda</item>
      <item>Renata Kalčić</item>
      <item>Juraj Lešković</item>
      <item>VRGORKA-VINARIJA dioničko društvo za proizvodnju pića, poljoprivredu i trgovinu</item>
      <item>Milivoj Vidas</item>
      <item>BURA l d.o.o. za trgovinu i usluge - u stečaju</item>
      <item>AUTO CENTAR LOZIĆ d.o.o. trgovina vozilima u stečaju</item>
      <item>NET MEDIA SISTEMI d.o.o. za informatički inženjering</item>
      <item>BASLER OSIGURANJE ZAGREB dioničko društvo za osiguranje</item>
      <item>NASTAVNI ZAVOD ZA JAVNO ZDRAVSTVO SPLITSKO-DALMATINSKE ŽUPANIJE</item>
      <item>Joško Pavlov</item>
      <item>Tina Trajković</item>
      <item>Nada Dujmić</item>
      <item>Nada Baković</item>
      <item>Marija Duvančić</item>
      <item>Mira Čipčić</item>
    </izvorni_sadrzaj>
    <derivirana_varijabla naziv="DomainObject.Predmet.StrankaListFormated_1">
      <item>REPUBLIKA HRVATSKA zastupanog po punomoćniku ŽUPANIJSKO DRŽAVNO ODVJETNIŠTVO U SPLITU</item>
      <item>LUKA dioničko društvo</item>
      <item>RAD, d.o.o. za vodoopskrbu i ostale komunalne djelatnosti</item>
      <item>HEP-Operator distribucijskog sustava d.o.o. za distribuciju i opskrbu električne energije ELEKTRA ŠIBENI</item>
      <item>Mara Jukić zastupanog po punomoćniku Mijo Jeličić</item>
      <item>Ivica Bašić zastupanog po punomoćniku Mijo Jeličić</item>
      <item>GASTRO GRUPA d.o.o. za trgovinu i usluge</item>
      <item>AUTO HRVATSKA dioničko društvo</item>
      <item>JADRANSKO OSIGURANJE d.d. zastupanog po punomoćniku Grgić &amp; Partneri odvjetničko društvo j.t.d.</item>
      <item>CITY EX d.o.o. za prijenos poslovne dokumentacije zastupanog po punomoćniku Antonio Zujić</item>
      <item>Hrvatski Telekom d.d.</item>
      <item>CODEX SORTIUM društvo s ograničenom odgovornošću za pružanje kompleksnih konzalting usluga</item>
      <item>SUNCE osiguranje d.d.</item>
      <item>HRVATSKA IZVJEŠTAJNA NOVINSKA AGENCIJA</item>
      <item>ČISTOĆA d.o.o. za komunalnu djelatnost, održavanje čistoće i odlaganje komunalnog otpada</item>
      <item>TEXT-PAPIR d.o.o. za trgovinu i usluge</item>
      <item>SLOBODNA DALMACIJA izdavačka i tiskarska djelatnost, dioničko društvo</item>
      <item>ČISTOĆA društvo s ograničenom odgovornošću za obavljanje komunalnih djelatnosti održavanja čistoće i odlaganja komunaln</item>
      <item>OPĆINA JELSA Jedinstveni upravni odjel</item>
      <item>AUTOKUĆA BOSNIĆ d.o.o. za trgovinu, servis i remont</item>
      <item>TISKARA MALENICA d.o.o. zastupanog po punomoćniku Jasmin Avdagić</item>
      <item>Ivan Marijan zastupanog po punomoćniku Zdravko Bojanić</item>
      <item>HEP-Operator distribucijskog sustava d.o.o. za distribuciju i opskrbu električne energije</item>
      <item>Rikard Pavlović</item>
      <item>LUČKA UPRAVA SPLIT</item>
      <item>TINA ALATI društvo s ograničenom odgovorošću za trgovinu i usluge</item>
      <item>PLOVPUT trgovačko društvo s ograničenom odgovornošću za održavanje pomorskih plovnih putova i radijske službe</item>
      <item>Regionalna veletržnica Benkovac dioničko društvo za trgovinu i usluge "u stečaju"</item>
      <item>MESSER CROATIA PLIN Poduzeće za proizvodnju i prodaju tehničkih plinova d.o.o.</item>
      <item>ZAVOD ZA JAVNO ZDRAVSTVO DR. ANDRIJA ŠTAMPAR</item>
      <item>Zagrebačka burza d.d. zastupanog po punomoćniku MAĐARIĆ &amp; LUI - odvjetničko društvo d.o.o.</item>
      <item>METRONET TELEKOMUNIKACIJE d.d. za telekomunikacijske usluge</item>
      <item>RELAX, d.o.o. za proizvodnju i trgovinu</item>
      <item>MINISTARSTVO GOSPODARSTVA, RAVNETELJSTVO ZA ROBNE ZALIHE zastupanog po punomoćniku ŽUPANIJSKO DRŽAVNO ODVJETNIŠTVO U SPLITU</item>
      <item>PUĆO d.o.o. za trgovinu, ugostiteljstvo i cestovni prijevoz</item>
      <item>ITEM, d.o.o. informatičke usluge</item>
      <item>ŠKARE TRADE, d.o.o. za trgovinu i ugostiteljstvo</item>
      <item>CROATIA osiguranje d.d. FILIJALA SPLIT</item>
      <item>MIRJANA BARIĆ</item>
      <item>SREDIŠNJE KLIRINŠKO DEPOZITARNO DRUŠTVO, dioničko društvo</item>
      <item>MILENKO BUŠLJETA</item>
      <item>MILICA UGARKOVIĆ</item>
      <item>FABIJAN PERONJA zastupanog po punomoćniku KRUNO PERONJA</item>
      <item>Agencija za upravljanje državnom imovinom</item>
      <item>COMENG, društvo s ograničenom odgovornošću za informatički inženjering</item>
      <item>AMEROPA AG zastupanog po punomoćniku Odvjetničko društvo Hanžeković &amp; Partneri društvo s ograničenom odgovornošću</item>
      <item>GRAFOPLEX, društvo s ograničenom odgovornošću, za trgovinu i usluge</item>
      <item>HP - Hrvatska pošta d.d.</item>
      <item>Financijska agencija</item>
      <item>NIKOLA LACMANOVIĆ zastupanog po punomoćniku DORIS KOŠTA</item>
      <item>HEP-Operator distribucijskog sustava d.o.o. za distribuciju i opskrbu električne energije</item>
      <item>VODOVOD I KANALIZACIJA, društvo s ograničenom odgovornošću za vodoopskrbu, odvodnju i pročišćavanje otpadnih voda</item>
      <item>JELKOM, društvo s ograničenom odgovornošću za komunalnu djelatnost</item>
      <item>DALMACIJAVINO d.d. za proizvodnju i promet alkoholnih i bezalkoholnih pića "u stečaju"</item>
      <item>EUROLEASING d.o.o. zastupanog po punomoćniku Grgić &amp; Partneri odvjetničko društvo j.t.d.</item>
      <item>Rino Barbić, odvjetnik</item>
      <item>HVARSKI VODOVOD d.o.o. zastupanog po punomoćniku Rino Barbić</item>
      <item>IVAN MILAT</item>
      <item>DIONOVA - DIONA d.o.o.</item>
      <item>TEHNOPLAST d.o.o. za građevinarstvo, trgovinu, ugostiteljstvo, turizam i uslužne djelatnosti</item>
      <item>VIPnet, društvo s ograničenom odgovornošću za usluge javnih telekomunikacija</item>
      <item>BILIĆ-ERIĆ d.o.o. za privatnu zaštitu</item>
      <item>DALMACIJAVINO - ZAGREB društvo sograničenom odgovornošću za trgovinu, ugostiteljstvo i prijevoz</item>
      <item>GRAD DRNIŠ</item>
      <item>Vetropack Straža tvornica stakla d.d. Hum na Sutli</item>
      <item>CAPRICORNO, društvo s ograničenom odgovornošću za trgovinu</item>
      <item>PELJEŠKI VRHOVI, POLJOPRIVREDNA ZADRUGA</item>
      <item>Toma Šurjak zastupanog po punomoćniku Rino Barbić</item>
      <item>Jakov Peronja zastupanog po punomoćniku Rino Barbić</item>
      <item>TIGAR d.o.o. za usluge zastupanog po punomoćniku Zoran Iviš</item>
      <item>POREZNA UPRAVA Područni ured Split zastupanog po punomoćniku ŽUPANIJSKO DRŽAVNO ODVJETNIŠTVO</item>
      <item>BURA I TRAMUNTANA d.o.o. za trgovinu i usluge</item>
      <item>TRAST međunarodno otpremništvo, dioničko društvo zastupanog po punomoćniku Marina Tončić-Bota</item>
      <item>CHROMOS AGRO dioničko društvo proizvodnja sredstava za zaštitu bilja</item>
      <item>VODOVOD I KANALIZACIJA, društvo s ograničenom odgovornošću za vodoopskrbu, odvodnju i pročišćavanje otpadnih voda</item>
      <item>AUTOTRANS d. o. o. za javni prijevoz putnika u cestovonom prometu, trgovinu, usluge i turistička agencija</item>
      <item>BRTVILA BREZIĆ d.o.o. za proizvodnju brtvila, trgovinu i zastupanje</item>
      <item>IREKS AROMA društvo s ograničenom odgovornošću zastupanog po punomoćniku Odvjetničko društvo GLAMUZINA &amp; GROŠETA</item>
      <item>Marin Mileteta, odvjetnik zastupanog po punomoćniku Antonia Selak</item>
      <item>HEP - Opskrba d.o.o. za opskrbu potrošača električnom, toplinskom energijom i plinom</item>
      <item>ING-ATEST d.o.o. za trgovinu i usluge</item>
      <item>Hrvatske vode, pravna osoba za upravljanje vodama</item>
      <item>BASLER OSIGURANJE ZAGREB dioničko društvo za osiguranje</item>
      <item>NARODNI TRGOVAČKI LANAC d.o.o. za trgovinu i usluge</item>
      <item>MANTIS, d.o.o. za trgovinu i usluge</item>
      <item>Vinko Paina</item>
      <item>TRANSADRIA, međunarodna špedicija d. d. u stečaju</item>
      <item>Hrvatska radiotelevizija</item>
      <item>BRODOMERKUR trgovina i usluge, dioničko društvo</item>
      <item>ZAGREBAČKI HOLDING, društvo s ograničenom odgovornošću za javni prijevoz, opskrbu vodom, održavanje čistoće, putnička a</item>
      <item>NASTAVNI ZAVOD ZA JAVNO ZDRAVSTVO SPLITSKO-DALMATINSKE ŽUPANIJE</item>
      <item>BRODOSPLIT-BRODOGRADILIŠTE društvo s ograničenom odgovornošću</item>
      <item>COPAN ZAGREB društvo s ograničenom odgovornošću za trgovinu i zastupanje</item>
      <item>DUHAN društvo s ograničenom odgovornošću</item>
      <item>Ivica Maleš vl. autoservis "UNO"</item>
      <item>Teo Palaversić</item>
      <item>HRVATSKA POŠTANSKA BANKA, dioničko društvo</item>
      <item>OTIS DIZALA, društvo s ograničenom odgovornošću za proizvodnju, montažu, remont i održavanje dizala</item>
      <item>Fabijan Roić</item>
      <item>Ivo Družević</item>
      <item>Ivo Roić</item>
      <item>Josip Kovačević</item>
      <item>Tedi-Tadija Maroević</item>
      <item>Jakica Lupi</item>
      <item>Joza Bratanić</item>
      <item>Antun Pavičić</item>
      <item>Juraj Pavičić</item>
      <item>Cvjetko Matković</item>
      <item>Katica Kovačević</item>
      <item>Nikša Dužević</item>
      <item>Milovan Kombura</item>
      <item>Jelisava Pavičić</item>
      <item>Matko Carić</item>
      <item>Marinko Dužević</item>
      <item>Margarita Radonić</item>
      <item>Dinko Pavičić Tribunol</item>
      <item>Tonči Šurjak</item>
      <item>Duško Pavičić Ivelja</item>
      <item>Pero Dulčić Sušak</item>
      <item>Ivan Tadić</item>
      <item>Ivica Pavičić</item>
      <item>Mihovil-Mile Pavičić</item>
      <item>Tomi Moscatello</item>
      <item>Nikola Vodanović</item>
      <item>Margarita Marica Stančić</item>
      <item>Vjekoslav Radonić</item>
      <item>Marinko Sanseović</item>
      <item>Tadija Moškatelo</item>
      <item>Damir Petrić</item>
      <item>Louis Petrić</item>
      <item>Ivica Ljubić</item>
      <item>Vinko Lupi</item>
      <item>Ivan Tadić Šilo</item>
      <item>Ivan Tadić</item>
      <item>Vinko Maroević</item>
      <item>Ivan Buratović</item>
      <item>Mijo Mili Pavičić</item>
      <item>Marija Vodanović</item>
      <item>Jakov Fredotović</item>
      <item>Miljenko Srhoj</item>
      <item>Nikola Haladić</item>
      <item>Janez Jelušić</item>
      <item>Nikola Sansević</item>
      <item>Nikola Buratović</item>
      <item>Cvjetko Buratović</item>
      <item>Nikola Buratović</item>
      <item>Nikola Stipišić</item>
      <item>Prošper Moškatelo</item>
      <item>Tonko Maroević</item>
      <item>Ivo Pavičić</item>
      <item>Pavao Čubre</item>
      <item>Luka Šurjak</item>
      <item>Luka Franetović</item>
      <item>Ivan Miloš Mile</item>
      <item>Jure Moškatelo</item>
      <item>Vjekoslav Bogdanić</item>
      <item>Petro Šoljan</item>
      <item>Juraj Dužević</item>
      <item>Damir Šurjak</item>
      <item>Jakov Tresić</item>
      <item>Juraj Moškatelo Stariji</item>
      <item>Ruža Roić</item>
      <item>Rade Čavić</item>
      <item>Matilda Buratović</item>
      <item>Ivo Šurjak</item>
      <item>Dražica Matković Ljubo</item>
      <item>Dinko Račić</item>
      <item>Mila Franetović Dužević</item>
      <item>Luka Stančić</item>
      <item>Meri Petrić</item>
      <item>Ivan Moškatelo</item>
      <item>Vinko Moškatelo</item>
      <item>Nikola Šimunović</item>
      <item>Mirko Radonić</item>
      <item>Antun Sansević</item>
      <item>Nikša Moškatelo</item>
      <item>Antun Vodanović Stariji</item>
      <item>Ivo Bojanić</item>
      <item>Cvjetko Miličić</item>
      <item>Marija Trbuhović</item>
      <item>Neno Šoljan</item>
      <item>Juraj Tomi Moškatelo</item>
      <item>Ivo Račić Kapetanić</item>
      <item>Đuro Caratan</item>
      <item>Ante Tonči Drinković</item>
      <item>Kata Duboković</item>
      <item>Boris Carić</item>
      <item>Tonko Ivčević Bakulić</item>
      <item>Marko Huljić</item>
      <item>Lenka Roić</item>
      <item>Stjepan Jerković</item>
      <item>Boris Borović</item>
      <item>Niko Salamunić</item>
      <item>File Vranković</item>
      <item>Juraj Šperka</item>
      <item>Mili Razović</item>
      <item>Ante Mihojević</item>
      <item>Ljubica Stipišić</item>
      <item>Stjepan Hujo Huljić</item>
      <item>Nikola Grgičević</item>
      <item>Tonči Gurdulić</item>
      <item>Prošperino Milevčić</item>
      <item>Boris Rubinić</item>
      <item>Jakov Račić</item>
      <item>Jakša Radonić</item>
      <item>Vinko Palaversić</item>
      <item>Fabijan Kunčić</item>
      <item>Dušan Salamunić</item>
      <item>Margarita Stančić</item>
      <item>Josip Crnčić</item>
      <item>Luka Moškatelo</item>
      <item>Lucija Milatić-Bričolić</item>
      <item>Fabijan Dužević</item>
      <item>Vjeko Jakas</item>
      <item>Pavo Bunčuga</item>
      <item>Marko Buratović</item>
      <item>Antun Lučić</item>
      <item>Marin Parun Barbić</item>
      <item>Stjepan Tomislav Huljić</item>
      <item>Cvjetka Cvita Milevčić</item>
      <item>Marinko Radonić</item>
      <item>Antun Gurdulić</item>
      <item>Blaženko Jakas</item>
      <item>Braco Jakas</item>
      <item>Ivan Makjanić</item>
      <item>Ante Rubinić</item>
      <item>Dražica Vicenca Matković</item>
      <item>Jakov Radonić</item>
      <item>Slobodan Radičić</item>
      <item>Jurko Lučić</item>
      <item>Mate Antičević</item>
      <item>Josip Franičević</item>
      <item>Asija Bojanić</item>
      <item>Milivoj Vidas vl. Servisa instrumenata, mjerne i regulacione opreme</item>
      <item>BURA l d.o.o. za trgovinu i usluge - u stečaju</item>
      <item>NET MEDIA SISTEMI d.o.o. za informatički inženjering</item>
      <item>Financijska agencija</item>
      <item>Hrvatski registar brodova</item>
      <item>Nenad Ševo</item>
      <item>Meri Stipinović</item>
      <item>Fond za zaštitu okoliša i energetsku učinkovitost</item>
      <item>Zlatko Balić</item>
      <item>Galić Ante</item>
      <item>Dean Prelević, odvjetnik</item>
      <item>Želimir Miletić</item>
      <item>Luči Roić</item>
      <item>Nade Pavičić-ivelja</item>
      <item>Dujko Čubre</item>
      <item>Antun Bratanić</item>
      <item>Andrija Matković</item>
      <item>Antun Vune Bratanić</item>
      <item>Dinko Lušić</item>
      <item>Nikica Nikola Matijević</item>
      <item>Ivan Sanseović</item>
      <item>Marija Kovačević Lolotović</item>
      <item>Petar Zlatan Vodanović</item>
      <item>Ivan Stančić</item>
      <item>Stjepan Moškatelo</item>
      <item>Toma Dužević</item>
      <item>Ivica Račić</item>
      <item>Kuzma Pavičić Aleluja</item>
      <item>Vinka Salamunić</item>
      <item>Teo Huljić</item>
      <item>Dejan Šperka</item>
      <item>Juraj Caratan</item>
      <item>Matko Antičević</item>
      <item>Dinko Rubinić ( Vjera )</item>
      <item>Vjera Rubinić</item>
      <item>Abraham Bojanić</item>
      <item>Vedran Nevešćanin zastupanog po punomoćniku Jadranko Vidović</item>
      <item>Marija Pjevac</item>
      <item>Carinska uprava</item>
      <item>Općinski sud u Starom Gradu - ZK odjel</item>
      <item>Nada Akrap</item>
      <item>Jasminka Antunović</item>
      <item>Nediljka Armanda</item>
      <item>Ana Babić</item>
      <item>Gordana Babić</item>
      <item>Ivan Babić</item>
      <item>Katica Babić</item>
      <item>Jure Bacelj</item>
      <item>Ana Bačić</item>
      <item>Nediljka Bajić</item>
      <item>Žarka Bakotić</item>
      <item>Marko Baković</item>
      <item>Ivica Ban</item>
      <item>Srđanka Banovac</item>
      <item>Božidar Barać</item>
      <item>Vedran Barbarić</item>
      <item>Marija Barbir</item>
      <item>Petar Barbir</item>
      <item>Anica Baričević</item>
      <item>Damira Barišić</item>
      <item>Ivan Barišić</item>
      <item>Manda Bašić</item>
      <item>Aleksandar Bauk</item>
      <item>Marina Zečić</item>
      <item>Ivo Bavčević</item>
      <item>Nataša Bazina</item>
      <item>Mirjana Begonja</item>
      <item>Jelena Belić</item>
      <item>Niko Belić</item>
      <item>Jagoda Bešker</item>
      <item>Nedo Bešker</item>
      <item>Zorica Bilić</item>
      <item>Sanja Bilić-pavlinović</item>
      <item>Jela Bilobrk</item>
      <item>Antun Blažević</item>
      <item>Hrvoje Blažević</item>
      <item>Damir Bojčić</item>
      <item>Željko Bojčić</item>
      <item>Denis Boljat</item>
      <item>Srećko Boras</item>
      <item>Robert Borić</item>
      <item>Goran Bosančić</item>
      <item>Pava Botić</item>
      <item>Ljuba Božanić</item>
      <item>Anka Božić</item>
      <item>Anica Božić-Bakušić</item>
      <item>Ivica Bratić</item>
      <item>Nikša Bratić</item>
      <item>Vencislav Brizić</item>
      <item>Zlata Brizić</item>
      <item>Mate Brstilo</item>
      <item>Zora Budimir</item>
      <item>Miranda Budiša</item>
      <item>Nediljko Bugarin</item>
      <item>Željka Vučemilović-šimunović</item>
      <item>Gordana Buljević</item>
      <item>Marina Burić</item>
      <item>Mario Buzov</item>
      <item>Đuro Caratan</item>
      <item>Toni Caratan</item>
      <item>Boris Carić</item>
      <item>Paulo Carić</item>
      <item>Dinka Cezareo</item>
      <item>Nevenka Cukrov</item>
      <item>Dijana Czwik</item>
      <item>Vinka Čavala</item>
      <item>Silva Černak Lojić</item>
      <item>Diana Čović</item>
      <item>Ante Čulo</item>
      <item>Blaž Ćapin</item>
      <item>Filip Delać</item>
      <item>Ankica Delić</item>
      <item>Marko Delić</item>
      <item>Nediljka Delić</item>
      <item>Gordana Didak</item>
      <item>Mili Divić</item>
      <item>Ljiljana Dragan Jelušić</item>
      <item>Milka Drlje</item>
      <item>Mato Drmić</item>
      <item>Jozo Družianić</item>
      <item>Stanko Duvančić</item>
      <item>Damir Duvnjak</item>
      <item>Nives Džanko</item>
      <item>Ante Đurđević</item>
      <item>Ljubica Elez</item>
      <item>Ankica Ezgeta</item>
      <item>Lenka Franić</item>
      <item>Ivica Gabelić</item>
      <item>Marija Galešić</item>
      <item>Petar Galić</item>
      <item>Silvana Galić</item>
      <item>Kazimir Garić</item>
      <item>Vencel Gašpar</item>
      <item>Vinko Gašpar</item>
      <item>Ana Goreta</item>
      <item>Zorka Goreta</item>
      <item>Josip Gotovac</item>
      <item>Vjekoslav Grbčić</item>
      <item>Divna Grbeša</item>
      <item>Ana Grubišić</item>
      <item>Gordana Grubišić</item>
      <item>Nikola Grubišić</item>
      <item>Sanja Grubišić</item>
      <item>Antonio Gudelj</item>
      <item>Kata Gugić</item>
      <item>Mirjana Gugić</item>
      <item>Ivica Hajder</item>
      <item>Željko Hajder</item>
      <item>Silvana Hajduk</item>
      <item>Tomislav Herceg</item>
      <item>Mira Ikica</item>
      <item>Franjo Ivčević</item>
      <item>Jelena Ivčević</item>
      <item>Damir Jakus</item>
      <item>Gospova Jakus</item>
      <item>Marica Jakus</item>
      <item>Petar Jakus</item>
      <item>Marko Janković</item>
      <item>Matija Jeličić</item>
      <item>Ante Jeličić</item>
      <item>Marija Jocić</item>
      <item>Ante Jolić</item>
      <item>Marica Jukić</item>
      <item>Marko Jukić</item>
      <item>Renata Jukić</item>
      <item>Jadranka Jurić</item>
      <item>Marija Jurić</item>
      <item>Ankica Kainić</item>
      <item>Jelena Kalinić</item>
      <item>Petar Kalinić</item>
      <item>Anamarija Kalinić Radović</item>
      <item>Stipan Kamber</item>
      <item>Đuro Kapoši</item>
      <item>Željko Karin</item>
      <item>Marijana Karin Prnjak</item>
      <item>Neda Kasalo</item>
      <item>Zvonimir Kasalo</item>
      <item>Suzana Kašić</item>
      <item>Ivana Katalinić Jerčić</item>
      <item>Josip Katušić</item>
      <item>Ljiljana Kegalj</item>
      <item>Ante Kekez</item>
      <item>Ivanko Kekez</item>
      <item>Petrica Kekez</item>
      <item>Boško Kevo</item>
      <item>Antiša Kliškinić</item>
      <item>Veljko Knezović</item>
      <item>Stjepan Kokeza</item>
      <item>Petar Kolega</item>
      <item>Daniela Kovač</item>
      <item>Željka Kovač</item>
      <item>Ivan Kraljić</item>
      <item>Inga Krnjaić</item>
      <item>Anka Krstić</item>
      <item>Ivan Kundid</item>
      <item>Ivana Kundid</item>
      <item>Ružica Kundid</item>
      <item>Deni Kuvačić</item>
      <item>Anka Landikušić</item>
      <item>Ivan Lasić</item>
      <item>Dražen Lazić</item>
      <item>Nenad Leskur</item>
      <item>Ivana Lilić</item>
      <item>Ivo Lipanović</item>
      <item>Marko Lojić</item>
      <item>Mile Lovrić</item>
      <item>Ana Lovrinčević</item>
      <item>Dejan Lukavac</item>
      <item>Nela Madžar</item>
      <item>Alenka Malinić</item>
      <item>Pavao Marasović</item>
      <item>Anto Marijan</item>
      <item>Cvita Marijanović</item>
      <item>Dobrinka Marijanović</item>
      <item>Tomislav Marijanović</item>
      <item>Jasna Marin</item>
      <item>Marina Marin</item>
      <item>Željko Marinac</item>
      <item>Božidar Marinković</item>
      <item>Jakov Mateta</item>
      <item>Ivan Matić</item>
      <item>Ružica Matić</item>
      <item>Slavko Matić</item>
      <item>Željko Matić</item>
      <item>Marija Matković</item>
      <item>Ivan Melvan</item>
      <item>Nikola Midenjak</item>
      <item>Pere Mihanović</item>
      <item>Ana Mikulić</item>
      <item>Mate Mikulić</item>
      <item>Ivan Milaković</item>
      <item>Ivan Milanović</item>
      <item>Zorka Miletić</item>
      <item>Milan Miljuš</item>
      <item>Đorđe Mirčetić</item>
      <item>Tonči Mišković</item>
      <item>Ana Moro</item>
      <item>Slavko Moro</item>
      <item>Tomi Moscatello</item>
      <item>Marija Munitić</item>
      <item>Ljubomir Muslim</item>
      <item>Mijo Nožina</item>
      <item>Jurica Oman</item>
      <item>Mirko Oman</item>
      <item>Janja Orošnjak</item>
      <item>Mila Palada</item>
      <item>Ivan Pandža</item>
      <item>Asija Papić</item>
      <item>Mijo Papić</item>
      <item>Tereza Papić</item>
      <item>Rajko Parać</item>
      <item>Tatjana Parać</item>
      <item>Đurđica Parat</item>
      <item>Ivan Pastuović</item>
      <item>Jurica Pavela</item>
      <item>Roki Pavičić</item>
      <item>Ivan Pažanin</item>
      <item>Luka Peko</item>
      <item>Neda Penga</item>
      <item>Ante Perko</item>
      <item>Ivana Perko</item>
      <item>Gordana Perković</item>
      <item>Marica Perković</item>
      <item>Nediljko Perković</item>
      <item>Nila Peroš</item>
      <item>Dragica Peša</item>
      <item>Iris Peša</item>
      <item>Nikša Petrić</item>
      <item>Matko Pezo</item>
      <item>Zlatko Piperković</item>
      <item>Joško Pivac</item>
      <item>Luka Pjevac</item>
      <item>Anka Plazonja</item>
      <item>Robert Plazonja</item>
      <item>Gordan Poparić</item>
      <item>Ante Popović</item>
      <item>Milanka Pranić</item>
      <item>Miroslav Primorac</item>
      <item>Iva Punda</item>
      <item>Drago Radić</item>
      <item>Mladen Radmilović</item>
      <item>Petar Radonić</item>
      <item>Jagoda Radošević</item>
      <item>Ante Rajčić</item>
      <item>Marko Ralica</item>
      <item>Ivan Raos</item>
      <item>Zdenka Razlog</item>
      <item>Mila Rebić</item>
      <item>Marija Reljanović</item>
      <item>Mara Režić</item>
      <item>Marija Rizvan</item>
      <item>Anđelko Rogulj</item>
      <item>Berislava Roša</item>
      <item>Sofija Ruić</item>
      <item>Ana Runjić</item>
      <item>Gordan Ruščić</item>
      <item>Sanja Ružić</item>
      <item>Svjetlana Samac</item>
      <item>Miljenko Samardžić</item>
      <item>Dinka Sanseović</item>
      <item>Ante Sarić</item>
      <item>Ivan Sarić</item>
      <item>Marija Sedlar</item>
      <item>Ljubica Sekelez</item>
      <item>Kristina Serdarević</item>
      <item>Aleksandra Sever-Muhar</item>
      <item>Boško Sikavica</item>
      <item>Snježana Sikavica</item>
      <item>Dragan Simić</item>
      <item>Tanja Sinovčić</item>
      <item>Ljiljana Sirić</item>
      <item>Dijana Skelin</item>
      <item>Kata Sočo</item>
      <item>Marija Stančić</item>
      <item>Đani Stanić</item>
      <item>Danica Stipović</item>
      <item>Milorad Stojsavljević</item>
      <item>Petar Strinić</item>
      <item>Luca Strunje</item>
      <item>Slavka Svalina</item>
      <item>Marijan Šamija</item>
      <item>Marinka Šamija</item>
      <item>Katica Šeparović</item>
      <item>Nenad Ševo</item>
      <item>Krasna Šiklić</item>
      <item>Mili Šimig</item>
      <item>Vesna Škare</item>
      <item>Ljubica Škopljanac</item>
      <item>Milica Špar</item>
      <item>Eleana Šubat</item>
      <item>Ivan Šuljug</item>
      <item>Vesna Šunjić</item>
      <item>Ljubica Tarle</item>
      <item>Nada Teklić</item>
      <item>Lada Terzić</item>
      <item>Ivan Tomić</item>
      <item>Ivan Topić</item>
      <item>Jelica Topić</item>
      <item>Tvrtko Topić</item>
      <item>Anđelka Torlak</item>
      <item>Ivan Torlak</item>
      <item>Marko Torlak</item>
      <item>Damir Tot</item>
      <item>Anka Treskavica</item>
      <item>Anka Tukić</item>
      <item>Nediljko Ugrin</item>
      <item>Marinko Uvodić</item>
      <item>Nedjeljka Uvodić</item>
      <item>Marko Validžić</item>
      <item>Ivanka Varnica</item>
      <item>Milica Varvodić</item>
      <item>Kristina Velić</item>
      <item>Ljiljana Vesković</item>
      <item>Milka Veštić</item>
      <item>Ante Vidan</item>
      <item>Marko Vidović</item>
      <item>Matko Vidović</item>
      <item>Nevenka Vidović</item>
      <item>Ankica Vilibić</item>
      <item>Anđelko Vilić</item>
      <item>Normela Visković</item>
      <item>Tonči Visković</item>
      <item>Marica Vlaić</item>
      <item>Dubravka Vlainić</item>
      <item>Ivo Vodanović</item>
      <item>Josip Vogleš</item>
      <item>Vinko Vranković</item>
      <item>Ivan Vrdoljak</item>
      <item>Mirjana Vrdoljak</item>
      <item>Marija Vrgoč</item>
      <item>Bože Vuco</item>
      <item>Mirjana Vučković</item>
      <item>Višnja Vučković</item>
      <item>Ivan Vugdelija</item>
      <item>Dubravka Vukas</item>
      <item>Anđelka Vukičević</item>
      <item>Zora Vuković</item>
      <item>Ivan Vukušić</item>
      <item>Jadran Vukušić</item>
      <item>Nevenka Vukušić</item>
      <item>Vjera Vukušić</item>
      <item>Zvonimir Vukušić</item>
      <item>Nevenka Vuleta</item>
      <item>Vinka Zekić</item>
      <item>Dinko Zenčić</item>
      <item>Borislav Zokić</item>
      <item>Dolina Zokić</item>
      <item>Margita Zokić</item>
      <item>Luca Zolota</item>
      <item>Milan Žarković</item>
      <item>Nevenka Živko</item>
      <item>Davorka Živković</item>
      <item>Ivica Živković</item>
      <item>Ivo Živković</item>
      <item>Siniša Ivančić</item>
      <item>Iva Jelić</item>
      <item>Marko Kavelj</item>
      <item>Ivan Koljanin</item>
      <item>Željko Kovač</item>
      <item>Zvonko Kruneš</item>
      <item>Nikola Lacmanović</item>
      <item>Vesna Lepetić</item>
      <item>Jelica Ljubica</item>
      <item>Darko Lulić</item>
      <item>Vesna Lulić</item>
      <item>Marija Mamić</item>
      <item>Radojka Marijanović</item>
      <item>Meri Cabadaj</item>
      <item>Mate Markotić</item>
      <item>Ante Marović</item>
      <item>Ivan Marušić</item>
      <item>Iva Melvan</item>
      <item>Goran Merkel</item>
      <item>Ivan Mornar</item>
      <item>Miodrag Munjiza</item>
      <item>Ante Nožina</item>
      <item>Anica Pandža</item>
      <item>Nikica Pavlović</item>
      <item>Silvana Perić</item>
      <item>Nediljka Perišić</item>
      <item>Elvira Dračevac</item>
      <item>Mara Dobrota</item>
      <item>Neda-lidia Buljević</item>
      <item>Ivan Bugarin</item>
      <item>Maja Bučić</item>
      <item>Mira Božić</item>
      <item>Sandra Borić</item>
      <item>Marija Davidović</item>
      <item>Petar Adjanski</item>
      <item>Ana Čatlak</item>
      <item>Marinko Buškulić</item>
      <item>Marinko Galić</item>
      <item>Luca Gabela</item>
      <item>Tomislav Frankić</item>
      <item>Elias Erceg</item>
      <item>Jakov Elez</item>
      <item>Sretan Bajalo</item>
      <item>Mario Tomić</item>
      <item>Ranko Vuleta</item>
      <item>Zlatko Balić</item>
      <item>Boško Barać</item>
      <item>Milan Vukić</item>
      <item>Mara Vukorepa</item>
      <item>Bare Vujina</item>
      <item>Milenko Bašić</item>
      <item>Diana Blažević</item>
      <item>Jozo Bogić</item>
      <item>Stjepko Bojanić</item>
      <item>Miroslav Trečić</item>
      <item>Neda Tukić</item>
      <item>Vinka Ukić</item>
      <item>Mira Velić</item>
      <item>Ivan Vrdoljak</item>
      <item>Iva Vrdoljak</item>
      <item>Dražen Todorović</item>
      <item>Dubravka Stojanovska</item>
      <item>Josip Strniša</item>
      <item>Ivica Sviličić</item>
      <item>Ana Rogošić</item>
      <item>Ivica Stipinović</item>
      <item>Darko Topić</item>
      <item>Marija Trečić</item>
      <item>Milica Zorić</item>
      <item>Ivo Rajčić</item>
      <item>Ivan Radoš</item>
      <item>Željka Vučemilović-šimunović</item>
      <item>Slaven Tukić</item>
      <item>Bartul Barišić</item>
      <item>Tajana Domazet</item>
      <item>Velinka Runjić</item>
      <item>Niko Dujić</item>
      <item>Teo Mandić</item>
      <item>Mevlida Armanda</item>
      <item>Renata Kalčić</item>
      <item>Juraj Lešković</item>
      <item>VRGORKA-VINARIJA dioničko društvo za proizvodnju pića, poljoprivredu i trgovinu</item>
      <item>Milivoj Vidas</item>
      <item>BURA l d.o.o. za trgovinu i usluge - u stečaju</item>
      <item>AUTO CENTAR LOZIĆ d.o.o. trgovina vozilima u stečaju</item>
      <item>NET MEDIA SISTEMI d.o.o. za informatički inženjering</item>
      <item>BASLER OSIGURANJE ZAGREB dioničko društvo za osiguranje</item>
      <item>NASTAVNI ZAVOD ZA JAVNO ZDRAVSTVO SPLITSKO-DALMATINSKE ŽUPANIJE</item>
      <item>Joško Pavlov</item>
      <item>Tina Trajković</item>
      <item>Nada Dujmić</item>
      <item>Nada Baković</item>
      <item>Marija Duvančić</item>
      <item>Mira Čipčić</item>
    </derivirana_varijabla>
  </DomainObject.Predmet.StrankaListFormated>
  <DomainObject.Predmet.StrankaListFormatedOIB>
    <izvorni_sadrzaj>
      <item>REPUBLIKA HRVATSKA, OIB 18683136487 zastupanog po punomoćniku ŽUPANIJSKO DRŽAVNO ODVJETNIŠTVO U SPLITU</item>
      <item>LUKA dioničko društvo, OIB 34440814040</item>
      <item>RAD, d.o.o. za vodoopskrbu i ostale komunalne djelatnosti, OIB 71304592430</item>
      <item>HEP-Operator distribucijskog sustava d.o.o. za distribuciju i opskrbu električne energije ELEKTRA ŠIBENI, OIB 46830600751</item>
      <item>Mara Jukić, OIB 37710339746 zastupanog po punomoćniku Mijo Jeličić</item>
      <item>Ivica Bašić, OIB 14595893401 zastupanog po punomoćniku Mijo Jeličić</item>
      <item>GASTRO GRUPA d.o.o. za trgovinu i usluge, OIB 39228456312</item>
      <item>AUTO HRVATSKA dioničko društvo, OIB 32709834358</item>
      <item>JADRANSKO OSIGURANJE d.d., OIB 94472454976 zastupanog po punomoćniku Grgić &amp; Partneri odvjetničko društvo j.t.d.</item>
      <item>CITY EX d.o.o. za prijenos poslovne dokumentacije, OIB 99406899243 zastupanog po punomoćniku Antonio Zujić</item>
      <item>Hrvatski Telekom d.d., OIB 81793146560</item>
      <item>CODEX SORTIUM društvo s ograničenom odgovornošću za pružanje kompleksnih konzalting usluga, OIB 83918065246</item>
      <item>SUNCE osiguranje d.d., OIB 12012147571</item>
      <item>HRVATSKA IZVJEŠTAJNA NOVINSKA AGENCIJA, OIB 41387373932</item>
      <item>ČISTOĆA d.o.o. za komunalnu djelatnost, održavanje čistoće i odlaganje komunalnog otpada, OIB 16912997621</item>
      <item>TEXT-PAPIR d.o.o. za trgovinu i usluge, OIB 45878059290</item>
      <item>SLOBODNA DALMACIJA izdavačka i tiskarska djelatnost, dioničko društvo, OIB 35075764438</item>
      <item>ČISTOĆA društvo s ograničenom odgovornošću za obavljanje komunalnih djelatnosti održavanja čistoće i odlaganja komunaln, OIB 38812451417</item>
      <item>OPĆINA JELSA Jedinstveni upravni odjel, OIB 94187441810</item>
      <item>AUTOKUĆA BOSNIĆ d.o.o. za trgovinu, servis i remont, OIB 62890333516</item>
      <item>TISKARA MALENICA d.o.o., OIB 21268596817 zastupanog po punomoćniku Jasmin Avdagić</item>
      <item>Ivan Marijan, OIB 35721802898 zastupanog po punomoćniku Zdravko Bojanić</item>
      <item>HEP-Operator distribucijskog sustava d.o.o. za distribuciju i opskrbu električne energije, OIB 46830600751</item>
      <item>Rikard Pavlović, OIB 16829467929</item>
      <item>LUČKA UPRAVA SPLIT, OIB 06992092556</item>
      <item>TINA ALATI društvo s ograničenom odgovorošću za trgovinu i usluge, OIB 72232886006</item>
      <item>PLOVPUT trgovačko društvo s ograničenom odgovornošću za održavanje pomorskih plovnih putova i radijske službe, OIB 14480721492</item>
      <item>Regionalna veletržnica Benkovac dioničko društvo za trgovinu i usluge "u stečaju", OIB 16205687638</item>
      <item>MESSER CROATIA PLIN Poduzeće za proizvodnju i prodaju tehničkih plinova d.o.o., OIB 32179081874</item>
      <item>ZAVOD ZA JAVNO ZDRAVSTVO DR. ANDRIJA ŠTAMPAR, OIB 33392005961</item>
      <item>Zagrebačka burza d.d., OIB 84368186611 zastupanog po punomoćniku MAĐARIĆ &amp; LUI - odvjetničko društvo d.o.o.</item>
      <item>METRONET TELEKOMUNIKACIJE d.d. za telekomunikacijske usluge, OIB 23269006802</item>
      <item>RELAX, d.o.o. za proizvodnju i trgovinu, OIB 24543050439</item>
      <item>MINISTARSTVO GOSPODARSTVA, RAVNETELJSTVO ZA ROBNE ZALIHE, OIB 22413472900 zastupanog po punomoćniku ŽUPANIJSKO DRŽAVNO ODVJETNIŠTVO U SPLITU</item>
      <item>PUĆO d.o.o. za trgovinu, ugostiteljstvo i cestovni prijevoz, OIB 33417474295</item>
      <item>ITEM, d.o.o. informatičke usluge, OIB 71527463594</item>
      <item>ŠKARE TRADE, d.o.o. za trgovinu i ugostiteljstvo, OIB 88448992592</item>
      <item>CROATIA osiguranje d.d. FILIJALA SPLIT, OIB 26187994862</item>
      <item>MIRJANA BARIĆ, OIB 91861480870</item>
      <item>SREDIŠNJE KLIRINŠKO DEPOZITARNO DRUŠTVO, dioničko društvo, OIB 64406809162</item>
      <item>MILENKO BUŠLJETA, OIB 63433937940</item>
      <item>MILICA UGARKOVIĆ, OIB 03462724779</item>
      <item>FABIJAN PERONJA, OIB 19033633778 zastupanog po punomoćniku KRUNO PERONJA</item>
      <item>Agencija za upravljanje državnom imovinom, OIB 75666130770</item>
      <item>COMENG, društvo s ograničenom odgovornošću za informatički inženjering, OIB 42122172362</item>
      <item>AMEROPA AG, OIB 38272342702 zastupanog po punomoćniku Odvjetničko društvo Hanžeković &amp; Partneri društvo s ograničenom odgovornošću</item>
      <item>GRAFOPLEX, društvo s ograničenom odgovornošću, za trgovinu i usluge, OIB 71142152777</item>
      <item>HP - Hrvatska pošta d.d., OIB 87311810356</item>
      <item>Financijska agencija, OIB 85821130368</item>
      <item>NIKOLA LACMANOVIĆ, OIB 50670282682 zastupanog po punomoćniku DORIS KOŠTA</item>
      <item>HEP-Operator distribucijskog sustava d.o.o. za distribuciju i opskrbu električne energije, OIB 46830600751</item>
      <item>VODOVOD I KANALIZACIJA, društvo s ograničenom odgovornošću za vodoopskrbu, odvodnju i pročišćavanje otpadnih voda, OIB 56826138353</item>
      <item>JELKOM, društvo s ograničenom odgovornošću za komunalnu djelatnost, OIB 92345732468</item>
      <item>DALMACIJAVINO d.d. za proizvodnju i promet alkoholnih i bezalkoholnih pića "u stečaju", OIB 07837847925</item>
      <item>EUROLEASING d.o.o., OIB 48922277230 zastupanog po punomoćniku Grgić &amp; Partneri odvjetničko društvo j.t.d.</item>
      <item>Rino Barbić, odvjetnik, OIB 04402974520</item>
      <item>HVARSKI VODOVOD d.o.o., OIB 96577868636 zastupanog po punomoćniku Rino Barbić</item>
      <item>IVAN MILAT, OIB 89865160390</item>
      <item>DIONOVA - DIONA d.o.o., OIB 41112127430</item>
      <item>TEHNOPLAST d.o.o. za građevinarstvo, trgovinu, ugostiteljstvo, turizam i uslužne djelatnosti, OIB 70676517267</item>
      <item>VIPnet, društvo s ograničenom odgovornošću za usluge javnih telekomunikacija, OIB 29524210204</item>
      <item>BILIĆ-ERIĆ d.o.o. za privatnu zaštitu, OIB 68580128211</item>
      <item>DALMACIJAVINO - ZAGREB društvo sograničenom odgovornošću za trgovinu, ugostiteljstvo i prijevoz, OIB 93269876765</item>
      <item>GRAD DRNIŠ, OIB 38309740312</item>
      <item>Vetropack Straža tvornica stakla d.d. Hum na Sutli, OIB 74210066591</item>
      <item>CAPRICORNO, društvo s ograničenom odgovornošću za trgovinu, OIB 09517317411</item>
      <item>PELJEŠKI VRHOVI, POLJOPRIVREDNA ZADRUGA, OIB 49398931487</item>
      <item>Toma Šurjak, OIB 66049692921 zastupanog po punomoćniku Rino Barbić</item>
      <item>Jakov Peronja, OIB 07373599239 zastupanog po punomoćniku Rino Barbić</item>
      <item>TIGAR d.o.o. za usluge, OIB 65051360088 zastupanog po punomoćniku Zoran Iviš</item>
      <item>POREZNA UPRAVA Područni ured Split, OIB 18683136487 zastupanog po punomoćniku ŽUPANIJSKO DRŽAVNO ODVJETNIŠTVO</item>
      <item>BURA I TRAMUNTANA d.o.o. za trgovinu i usluge, OIB 78359961331</item>
      <item>TRAST međunarodno otpremništvo, dioničko društvo, OIB 93225891495 zastupanog po punomoćniku Marina Tončić-Bota</item>
      <item>CHROMOS AGRO dioničko društvo proizvodnja sredstava za zaštitu bilja, OIB 82790074844</item>
      <item>VODOVOD I KANALIZACIJA, društvo s ograničenom odgovornošću za vodoopskrbu, odvodnju i pročišćavanje otpadnih voda, OIB 56826138353</item>
      <item>AUTOTRANS d. o. o. za javni prijevoz putnika u cestovonom prometu, trgovinu, usluge i turistička agencija, OIB 19819724166</item>
      <item>BRTVILA BREZIĆ d.o.o. za proizvodnju brtvila, trgovinu i zastupanje, OIB 47897946377</item>
      <item>IREKS AROMA društvo s ograničenom odgovornošću, OIB 36709757659 zastupanog po punomoćniku Odvjetničko društvo GLAMUZINA &amp; GROŠETA</item>
      <item>Marin Mileteta, odvjetnik, OIB 37476644793 zastupanog po punomoćniku Antonia Selak</item>
      <item>HEP - Opskrba d.o.o. za opskrbu potrošača električnom, toplinskom energijom i plinom, OIB 63073332379</item>
      <item>ING-ATEST d.o.o. za trgovinu i usluge, OIB 21777333810</item>
      <item>Hrvatske vode, pravna osoba za upravljanje vodama, OIB 28921383001</item>
      <item>BASLER OSIGURANJE ZAGREB dioničko društvo za osiguranje, OIB 59706054982</item>
      <item>NARODNI TRGOVAČKI LANAC d.o.o. za trgovinu i usluge, OIB 78344221376</item>
      <item>MANTIS, d.o.o. za trgovinu i usluge, OIB 41274793973</item>
      <item>Vinko Paina, OIB 51203688235</item>
      <item>TRANSADRIA, međunarodna špedicija d. d. u stečaju, OIB 47965841018</item>
      <item>Hrvatska radiotelevizija, OIB 68419124305</item>
      <item>BRODOMERKUR trgovina i usluge, dioničko društvo, OIB 33956120458</item>
      <item>ZAGREBAČKI HOLDING, društvo s ograničenom odgovornošću za javni prijevoz, opskrbu vodom, održavanje čistoće, putnička a, OIB 85584865987</item>
      <item>NASTAVNI ZAVOD ZA JAVNO ZDRAVSTVO SPLITSKO-DALMATINSKE ŽUPANIJE, OIB 54948902275</item>
      <item>BRODOSPLIT-BRODOGRADILIŠTE društvo s ograničenom odgovornošću, OIB 05532178397</item>
      <item>COPAN ZAGREB društvo s ograničenom odgovornošću za trgovinu i zastupanje, OIB 43698579132</item>
      <item>DUHAN društvo s ograničenom odgovornošću, OIB 84143469050</item>
      <item>Ivica Maleš vl. autoservis "UNO", OIB 89917595934</item>
      <item>Teo Palaversić, OIB 21074825891</item>
      <item>HRVATSKA POŠTANSKA BANKA, dioničko društvo, OIB 87939104217</item>
      <item>OTIS DIZALA, društvo s ograničenom odgovornošću za proizvodnju, montažu, remont i održavanje dizala, OIB 76080865307</item>
      <item>Fabijan Roić, OIB 55646544786</item>
      <item>Ivo Družević, OIB 59608054089</item>
      <item>Ivo Roić, OIB 73872839985</item>
      <item>Josip Kovačević, OIB 24407104693</item>
      <item>Tedi-Tadija Maroević, OIB 75901351091</item>
      <item>Jakica Lupi, OIB 73236308888</item>
      <item>Joza Bratanić, OIB 08011374888</item>
      <item>Antun Pavičić, OIB 65866256737</item>
      <item>Juraj Pavičić, OIB 09529542053</item>
      <item>Cvjetko Matković, OIB 10443683019</item>
      <item>Katica Kovačević, OIB 33120980772</item>
      <item>Nikša Dužević, OIB 66241675982</item>
      <item>Milovan Kombura, OIB 30770175855</item>
      <item>Jelisava Pavičić, OIB 83980708087</item>
      <item>Matko Carić, OIB 35189247498</item>
      <item>Marinko Dužević, OIB 12242231071</item>
      <item>Margarita Radonić, OIB 28025722533</item>
      <item>Dinko Pavičić Tribunol, OIB 99243667034</item>
      <item>Tonči Šurjak, OIB 60785268681</item>
      <item>Duško Pavičić Ivelja, OIB 25982798589</item>
      <item>Pero Dulčić Sušak, OIB 55533277123</item>
      <item>Ivan Tadić, OIB 00384008152</item>
      <item>Ivica Pavičić, OIB 72332556277</item>
      <item>Mihovil-Mile Pavičić, OIB 24835949834</item>
      <item>Tomi Moscatello, OIB 28508820612</item>
      <item>Nikola Vodanović, OIB 74845370223</item>
      <item>Margarita Marica Stančić, OIB 08101100980</item>
      <item>Vjekoslav Radonić, OIB 33204721839</item>
      <item>Marinko Sanseović, OIB 45513941394</item>
      <item>Tadija Moškatelo, OIB 31188799731</item>
      <item>Damir Petrić, OIB 86091667582</item>
      <item>Louis Petrić, OIB 16074465250</item>
      <item>Ivica Ljubić, OIB 56655610557</item>
      <item>Vinko Lupi, OIB 35451219902</item>
      <item>Ivan Tadić Šilo, OIB 70114227603</item>
      <item>Ivan Tadić, OIB 70114227603</item>
      <item>Vinko Maroević, OIB 76848533915</item>
      <item>Ivan Buratović, OIB 47859397279</item>
      <item>Mijo Mili Pavičić, OIB 88915921313</item>
      <item>Marija Vodanović, OIB 55757464937</item>
      <item>Jakov Fredotović, OIB 46839149373</item>
      <item>Miljenko Srhoj, OIB 83488729434</item>
      <item>Nikola Haladić, OIB 44890767273</item>
      <item>Janez Jelušić, OIB 53424861114</item>
      <item>Nikola Sansević, OIB 77925554696</item>
      <item>Nikola Buratović, OIB 63461897206</item>
      <item>Cvjetko Buratović, OIB 68271062216</item>
      <item>Nikola Buratović, OIB 83296807791</item>
      <item>Nikola Stipišić, OIB 40730811746</item>
      <item>Prošper Moškatelo, OIB 30735770287</item>
      <item>Tonko Maroević, OIB 09539101243</item>
      <item>Ivo Pavičić, OIB 10571584537</item>
      <item>Pavao Čubre, OIB 53903728630</item>
      <item>Luka Šurjak, OIB 94878152360</item>
      <item>Luka Franetović, OIB 70961784599</item>
      <item>Ivan Miloš Mile, OIB 62291039145</item>
      <item>Jure Moškatelo, OIB 82967525191</item>
      <item>Vjekoslav Bogdanić, OIB 94391191426</item>
      <item>Petro Šoljan, OIB 76350894229</item>
      <item>Juraj Dužević, OIB 99909425440</item>
      <item>Damir Šurjak, OIB 27457530614</item>
      <item>Jakov Tresić, OIB 60663993622</item>
      <item>Juraj Moškatelo Stariji, OIB 12577877147</item>
      <item>Ruža Roić, OIB 27524265061</item>
      <item>Rade Čavić, OIB 74420229729</item>
      <item>Matilda Buratović, OIB 24198956638</item>
      <item>Ivo Šurjak, OIB 90776404563</item>
      <item>Dražica Matković Ljubo, OIB 38484140872</item>
      <item>Dinko Račić, OIB 02437704848</item>
      <item>Mila Franetović Dužević, OIB 02539671010</item>
      <item>Luka Stančić, OIB 91475365556</item>
      <item>Meri Petrić, OIB 49953370209</item>
      <item>Ivan Moškatelo, OIB 16048013538</item>
      <item>Vinko Moškatelo, OIB 57771107058</item>
      <item>Nikola Šimunović, OIB 24630749503</item>
      <item>Mirko Radonić, OIB 28025722533</item>
      <item>Antun Sansević, OIB 80183811492</item>
      <item>Nikša Moškatelo, OIB 98307576243</item>
      <item>Antun Vodanović Stariji, OIB 43563335947</item>
      <item>Ivo Bojanić, OIB 00897882683</item>
      <item>Cvjetko Miličić, OIB 44230808110</item>
      <item>Marija Trbuhović, OIB 38712300010</item>
      <item>Neno Šoljan, OIB 04419572654</item>
      <item>Juraj Tomi Moškatelo, OIB 80968217347</item>
      <item>Ivo Račić Kapetanić, OIB 70008404713</item>
      <item>Đuro Caratan, OIB 81898965125</item>
      <item>Ante Tonči Drinković, OIB 92836065068</item>
      <item>Kata Duboković, OIB 93006547119</item>
      <item>Boris Carić, OIB 46466426123</item>
      <item>Tonko Ivčević Bakulić, OIB 62293366608</item>
      <item>Marko Huljić, OIB 99873701212</item>
      <item>Lenka Roić, OIB 57371012596</item>
      <item>Stjepan Jerković, OIB 25876380285</item>
      <item>Boris Borović, OIB 51193036454</item>
      <item>Niko Salamunić, OIB 76231208532</item>
      <item>File Vranković, OIB 44132340384</item>
      <item>Juraj Šperka, OIB 79176257167</item>
      <item>Mili Razović, OIB 03291272208</item>
      <item>Ante Mihojević, OIB 08852465695</item>
      <item>Ljubica Stipišić, OIB 53136752678</item>
      <item>Stjepan Hujo Huljić, OIB 06947019866</item>
      <item>Nikola Grgičević, OIB 72806517394</item>
      <item>Tonči Gurdulić, OIB 88962507191</item>
      <item>Prošperino Milevčić, OIB 45533211549</item>
      <item>Boris Rubinić, OIB 69242251733</item>
      <item>Jakov Račić, OIB 31621777587</item>
      <item>Jakša Radonić, OIB 11727504421</item>
      <item>Vinko Palaversić, OIB 66878442541</item>
      <item>Fabijan Kunčić, OIB 51005536058</item>
      <item>Dušan Salamunić, OIB 67690387290</item>
      <item>Margarita Stančić, OIB 77283348907</item>
      <item>Josip Crnčić, OIB 78272535399</item>
      <item>Luka Moškatelo, OIB 37611216898</item>
      <item>Lucija Milatić-Bričolić, OIB 72454967005</item>
      <item>Fabijan Dužević, OIB 65516171063</item>
      <item>Vjeko Jakas, OIB 99530955280</item>
      <item>Pavo Bunčuga, OIB 76824484181</item>
      <item>Marko Buratović, OIB 96637597848</item>
      <item>Antun Lučić, OIB 23239072373</item>
      <item>Marin Parun Barbić, OIB 39599282196</item>
      <item>Stjepan Tomislav Huljić, OIB 97499130016</item>
      <item>Cvjetka Cvita Milevčić, OIB 75708915913</item>
      <item>Marinko Radonić, OIB 89514038279</item>
      <item>Antun Gurdulić, OIB 55215862622</item>
      <item>Blaženko Jakas, OIB 38730295070</item>
      <item>Braco Jakas, OIB 76920975322</item>
      <item>Ivan Makjanić, OIB 86091321106</item>
      <item>Ante Rubinić, OIB 15201258693</item>
      <item>Dražica Vicenca Matković, OIB 67149132840</item>
      <item>Jakov Radonić, OIB 93729454627</item>
      <item>Slobodan Radičić, OIB 46777889915</item>
      <item>Jurko Lučić, OIB 16439489089</item>
      <item>Mate Antičević, OIB 55268785640</item>
      <item>Josip Franičević, OIB 43547284113</item>
      <item>Asija Bojanić, OIB 14798986072</item>
      <item>Milivoj Vidas vl. Servisa instrumenata, mjerne i regulacione opreme, OIB 56342789123</item>
      <item>BURA l d.o.o. za trgovinu i usluge - u stečaju, OIB 79000721319</item>
      <item>NET MEDIA SISTEMI d.o.o. za informatički inženjering, OIB 03380490457</item>
      <item>Financijska agencija, OIB 85821130368</item>
      <item>Hrvatski registar brodova, OIB 04601923208</item>
      <item>Nenad Ševo, OIB 88234857624</item>
      <item>Meri Stipinović, OIB 64965084141</item>
      <item>Fond za zaštitu okoliša i energetsku učinkovitost, OIB 85828625994</item>
      <item>Zlatko Balić, OIB 07837847925</item>
      <item>Galić Ante, OIB 90017639391</item>
      <item>Dean Prelević, odvjetnik, OIB 10098946497</item>
      <item>Želimir Miletić, OIB 86888847404</item>
      <item>Luči Roić, OIB 24743587539</item>
      <item>Nade Pavičić-ivelja, OIB 33508911717</item>
      <item>Dujko Čubre, OIB 91478009603</item>
      <item>Antun Bratanić, OIB 52392458213</item>
      <item>Andrija Matković, OIB 72332556277</item>
      <item>Antun Vune Bratanić, OIB 44890767273</item>
      <item>Dinko Lušić, OIB 23131390669</item>
      <item>Nikica Nikola Matijević, OIB 21094494613</item>
      <item>Ivan Sanseović, OIB 08563467932</item>
      <item>Marija Kovačević Lolotović, OIB 69060952354</item>
      <item>Petar Zlatan Vodanović, OIB 11403397863</item>
      <item>Ivan Stančić, OIB 31497688270</item>
      <item>Stjepan Moškatelo, OIB 92020885489</item>
      <item>Toma Dužević, OIB 08830644469</item>
      <item>Ivica Račić, OIB 28123794048</item>
      <item>Kuzma Pavičić Aleluja, OIB 33120197409</item>
      <item>Vinka Salamunić, OIB 91445751353</item>
      <item>Teo Huljić, OIB 56034797647</item>
      <item>Dejan Šperka, OIB 10054205030</item>
      <item>Juraj Caratan, OIB 29357565225</item>
      <item>Matko Antičević, OIB 42034643125</item>
      <item>Dinko Rubinić ( Vjera ), OIB 69863599942</item>
      <item>Vjera Rubinić, OIB 98825603309</item>
      <item>Abraham Bojanić, OIB 79576557482</item>
      <item>Vedran Nevešćanin, OIB 34969575575 zastupanog po punomoćniku Jadranko Vidović</item>
      <item>Marija Pjevac, OIB 82096480140</item>
      <item>Carinska uprava, OIB 18683136487</item>
      <item>Općinski sud u Starom Gradu - ZK odjel</item>
      <item>Nada Akrap, OIB 50608806627</item>
      <item>Jasminka Antunović, OIB 74697035343</item>
      <item>Nediljka Armanda, OIB 09033661295</item>
      <item>Ana Babić, OIB 99777361372</item>
      <item>Gordana Babić</item>
      <item>Ivan Babić, OIB 39364629552</item>
      <item>Katica Babić, OIB 49371248632</item>
      <item>Jure Bacelj, OIB 68175280792</item>
      <item>Ana Bačić, OIB 18080781553</item>
      <item>Nediljka Bajić, OIB 00893712988</item>
      <item>Žarka Bakotić, OIB 36917498674</item>
      <item>Marko Baković, OIB 05569494546</item>
      <item>Ivica Ban, OIB 07285230342</item>
      <item>Srđanka Banovac, OIB 50974371502</item>
      <item>Božidar Barać, OIB 80639746410</item>
      <item>Vedran Barbarić, OIB 18526555730</item>
      <item>Marija Barbir, OIB 43799885260</item>
      <item>Petar Barbir, OIB 94965914070</item>
      <item>Anica Baričević, OIB 06811970314</item>
      <item>Damira Barišić, OIB 88385690941</item>
      <item>Ivan Barišić, OIB 38311171100</item>
      <item>Manda Bašić, OIB 23944179531</item>
      <item>Aleksandar Bauk, OIB 97860316263</item>
      <item>Marina Zečić, OIB 62683960216</item>
      <item>Ivo Bavčević, OIB 18609350440</item>
      <item>Nataša Bazina, OIB 67925940620</item>
      <item>Mirjana Begonja, OIB 73001510209</item>
      <item>Jelena Belić, OIB 77723253899</item>
      <item>Niko Belić, OIB 18977071620</item>
      <item>Jagoda Bešker, OIB 29966440390</item>
      <item>Nedo Bešker, OIB 56588665795</item>
      <item>Zorica Bilić, OIB 99810426480</item>
      <item>Sanja Bilić-pavlinović, OIB 45845212026</item>
      <item>Jela Bilobrk, OIB 63402483386</item>
      <item>Antun Blažević, OIB 90714609552</item>
      <item>Hrvoje Blažević, OIB 12287964630</item>
      <item>Damir Bojčić, OIB 41258960204</item>
      <item>Željko Bojčić, OIB 09291034408</item>
      <item>Denis Boljat, OIB 33725767264</item>
      <item>Srećko Boras, OIB 94339540336</item>
      <item>Robert Borić, OIB 38057391892</item>
      <item>Goran Bosančić, OIB 33007404175</item>
      <item>Pava Botić, OIB 34296544282</item>
      <item>Ljuba Božanić, OIB 04083001132</item>
      <item>Anka Božić, OIB 84941173128</item>
      <item>Anica Božić-Bakušić, OIB 89654935153</item>
      <item>Ivica Bratić, OIB 86080104106</item>
      <item>Nikša Bratić, OIB 49290967945</item>
      <item>Vencislav Brizić, OIB 29265973045</item>
      <item>Zlata Brizić, OIB 73389614517</item>
      <item>Mate Brstilo, OIB 97701748344</item>
      <item>Zora Budimir, OIB 65069642793</item>
      <item>Miranda Budiša, OIB 35557811513</item>
      <item>Nediljko Bugarin, OIB 69239215555</item>
      <item>Željka Vučemilović-šimunović, OIB 19390672750</item>
      <item>Gordana Buljević, OIB 32937631192</item>
      <item>Marina Burić, OIB 93570683955</item>
      <item>Mario Buzov, OIB 93519007247</item>
      <item>Đuro Caratan, OIB 81898965125</item>
      <item>Toni Caratan, OIB 68762006562</item>
      <item>Boris Carić, OIB 46466426123</item>
      <item>Paulo Carić, OIB 15402538356</item>
      <item>Dinka Cezareo, OIB 08033901183</item>
      <item>Nevenka Cukrov, OIB 17311242164</item>
      <item>Dijana Czwik, OIB 09675579569</item>
      <item>Vinka Čavala, OIB 72189149878</item>
      <item>Silva Černak Lojić, OIB 21589065823</item>
      <item>Diana Čović, OIB 59401221926</item>
      <item>Ante Čulo, OIB 58219699024</item>
      <item>Blaž Ćapin, OIB 67223092915</item>
      <item>Filip Delać, OIB 82167098700</item>
      <item>Ankica Delić, OIB 80719299509</item>
      <item>Marko Delić, OIB 05763270433</item>
      <item>Nediljka Delić, OIB 99568210497</item>
      <item>Gordana Didak, OIB 78878339902</item>
      <item>Mili Divić, OIB 35555990248</item>
      <item>Ljiljana Dragan Jelušić, OIB 50973171038</item>
      <item>Milka Drlje, OIB 15738553325</item>
      <item>Mato Drmić, OIB 39636384582</item>
      <item>Jozo Družianić, OIB 63604163211</item>
      <item>Stanko Duvančić, OIB 41476060687</item>
      <item>Damir Duvnjak, OIB 63781484968</item>
      <item>Nives Džanko, OIB 90598357164</item>
      <item>Ante Đurđević, OIB 72594587030</item>
      <item>Ljubica Elez, OIB 71000445833</item>
      <item>Ankica Ezgeta, OIB 18659409558</item>
      <item>Lenka Franić, OIB 62951288048</item>
      <item>Ivica Gabelić, OIB 70468304794</item>
      <item>Marija Galešić, OIB 47387004597</item>
      <item>Petar Galić, OIB 09903259382</item>
      <item>Silvana Galić, OIB 02726524452</item>
      <item>Kazimir Garić, OIB 83662319172</item>
      <item>Vencel Gašpar, OIB 46863766369</item>
      <item>Vinko Gašpar, OIB 21657975586</item>
      <item>Ana Goreta, OIB 91749079767</item>
      <item>Zorka Goreta, OIB 78206251147</item>
      <item>Josip Gotovac, OIB 16838023061</item>
      <item>Vjekoslav Grbčić, OIB 00132520638</item>
      <item>Divna Grbeša, OIB 74813693236</item>
      <item>Ana Grubišić, OIB 49854875039</item>
      <item>Gordana Grubišić, OIB 49873220891</item>
      <item>Nikola Grubišić, OIB 97693442104</item>
      <item>Sanja Grubišić, OIB 26638303946</item>
      <item>Antonio Gudelj, OIB 83686976296</item>
      <item>Kata Gugić, OIB 97696546556</item>
      <item>Mirjana Gugić, OIB 69438273166</item>
      <item>Ivica Hajder, OIB 67907347725</item>
      <item>Željko Hajder, OIB 70330715284</item>
      <item>Silvana Hajduk, OIB 33507058945</item>
      <item>Tomislav Herceg, OIB 78714538239</item>
      <item>Mira Ikica, OIB 11849010850</item>
      <item>Franjo Ivčević, OIB 49917991796</item>
      <item>Jelena Ivčević, OIB 74901888496</item>
      <item>Damir Jakus, OIB 87272819238</item>
      <item>Gospova Jakus, OIB 04209324873</item>
      <item>Marica Jakus, OIB 74750176046</item>
      <item>Petar Jakus, OIB 67345729042</item>
      <item>Marko Janković, OIB 19997991153</item>
      <item>Matija Jeličić, OIB 98976446888</item>
      <item>Ante Jeličić, OIB 91949654327</item>
      <item>Marija Jocić, OIB 87687857774</item>
      <item>Ante Jolić, OIB 30924166560</item>
      <item>Marica Jukić, OIB 19856164686</item>
      <item>Marko Jukić, OIB 72590351524</item>
      <item>Renata Jukić, OIB 09827250222</item>
      <item>Jadranka Jurić, OIB 52705592800</item>
      <item>Marija Jurić, OIB 31016018881</item>
      <item>Ankica Kainić, OIB 80409745726</item>
      <item>Jelena Kalinić, OIB 02401555720</item>
      <item>Petar Kalinić, OIB 76156352997</item>
      <item>Anamarija Kalinić Radović, OIB 92738597282</item>
      <item>Stipan Kamber, OIB 84681628783</item>
      <item>Đuro Kapoši, OIB 55675650848</item>
      <item>Željko Karin, OIB 70824276539</item>
      <item>Marijana Karin Prnjak, OIB 61576258120</item>
      <item>Neda Kasalo, OIB 11081458098</item>
      <item>Zvonimir Kasalo, OIB 07885551191</item>
      <item>Suzana Kašić, OIB 59974477956</item>
      <item>Ivana Katalinić Jerčić, OIB 27192920551</item>
      <item>Josip Katušić, OIB 17394409236</item>
      <item>Ljiljana Kegalj, OIB 44567225674</item>
      <item>Ante Kekez, OIB 82341180529</item>
      <item>Ivanko Kekez, OIB 69257203171</item>
      <item>Petrica Kekez, OIB 01138031201</item>
      <item>Boško Kevo, OIB 58881798829</item>
      <item>Antiša Kliškinić, OIB 54591476829</item>
      <item>Veljko Knezović, OIB 29953576092</item>
      <item>Stjepan Kokeza, OIB 45375542461</item>
      <item>Petar Kolega, OIB 41344179016</item>
      <item>Daniela Kovač, OIB 73917202839</item>
      <item>Željka Kovač, OIB 49269171098</item>
      <item>Ivan Kraljić, OIB 34937918610</item>
      <item>Inga Krnjaić, OIB 00968558935</item>
      <item>Anka Krstić, OIB 50194808421</item>
      <item>Ivan Kundid, OIB 95397541786</item>
      <item>Ivana Kundid, OIB 65152954463</item>
      <item>Ružica Kundid, OIB 62510013110</item>
      <item>Deni Kuvačić, OIB 86909984538</item>
      <item>Anka Landikušić, OIB 18023655586</item>
      <item>Ivan Lasić, OIB 23248459290</item>
      <item>Dražen Lazić, OIB 10307450473</item>
      <item>Nenad Leskur, OIB 79369933858</item>
      <item>Ivana Lilić, OIB 24212828078</item>
      <item>Ivo Lipanović, OIB 56508525212</item>
      <item>Marko Lojić, OIB 38337274260</item>
      <item>Mile Lovrić, OIB 87317474850</item>
      <item>Ana Lovrinčević, OIB 37389823251</item>
      <item>Dejan Lukavac, OIB 85205650926</item>
      <item>Nela Madžar, OIB 92085359240</item>
      <item>Alenka Malinić, OIB 44061509536</item>
      <item>Pavao Marasović, OIB 32681502260</item>
      <item>Anto Marijan, OIB 32989170521</item>
      <item>Cvita Marijanović, OIB 33573858243</item>
      <item>Dobrinka Marijanović, OIB 03673706981</item>
      <item>Tomislav Marijanović, OIB 87726686946</item>
      <item>Jasna Marin, OIB 24544706980</item>
      <item>Marina Marin, OIB 96155411085</item>
      <item>Željko Marinac, OIB 53959056974</item>
      <item>Božidar Marinković, OIB 12351935621</item>
      <item>Jakov Mateta, OIB 14390943845</item>
      <item>Ivan Matić, OIB 23355936969</item>
      <item>Ružica Matić, OIB 42779808936</item>
      <item>Slavko Matić, OIB 28602503915</item>
      <item>Željko Matić, OIB 66582117749</item>
      <item>Marija Matković, OIB 79153132638</item>
      <item>Ivan Melvan, OIB 80843491669</item>
      <item>Nikola Midenjak, OIB 88248589366</item>
      <item>Pere Mihanović, OIB 49545684243</item>
      <item>Ana Mikulić, OIB 54712970747</item>
      <item>Mate Mikulić, OIB 87811623322</item>
      <item>Ivan Milaković, OIB 91056811857</item>
      <item>Ivan Milanović, OIB 75286000064</item>
      <item>Zorka Miletić, OIB 48042737399</item>
      <item>Milan Miljuš, OIB 35675614034</item>
      <item>Đorđe Mirčetić, OIB 27370139872</item>
      <item>Tonči Mišković, OIB 74628173475</item>
      <item>Ana Moro, OIB 64571848035</item>
      <item>Slavko Moro, OIB 30868427553</item>
      <item>Tomi Moscatello, OIB 28508820612</item>
      <item>Marija Munitić, OIB 68535764041</item>
      <item>Ljubomir Muslim, OIB 17589644925</item>
      <item>Mijo Nožina, OIB 79046275268</item>
      <item>Jurica Oman, OIB 78517901315</item>
      <item>Mirko Oman, OIB 68766264149</item>
      <item>Janja Orošnjak, OIB 49619386391</item>
      <item>Mila Palada, OIB 10163841708</item>
      <item>Ivan Pandža, OIB 63327603131</item>
      <item>Asija Papić, OIB 36844611036</item>
      <item>Mijo Papić, OIB 90436045680</item>
      <item>Tereza Papić, OIB 79546057657</item>
      <item>Rajko Parać, OIB 14695878450</item>
      <item>Tatjana Parać, OIB 45662446398</item>
      <item>Đurđica Parat, OIB 21781090554</item>
      <item>Ivan Pastuović, OIB 39126309445</item>
      <item>Jurica Pavela, OIB 06763759506</item>
      <item>Roki Pavičić, OIB 01089958101</item>
      <item>Ivan Pažanin, OIB 47030103613</item>
      <item>Luka Peko, OIB 89771272445</item>
      <item>Neda Penga, OIB 76197116887</item>
      <item>Ante Perko, OIB 58528189918</item>
      <item>Ivana Perko, OIB 72532024891</item>
      <item>Gordana Perković, OIB 48186805492</item>
      <item>Marica Perković, OIB 69926366099</item>
      <item>Nediljko Perković, OIB 66481146396</item>
      <item>Nila Peroš, OIB 48544328267</item>
      <item>Dragica Peša, OIB 47913512214</item>
      <item>Iris Peša, OIB 06010961010</item>
      <item>Nikša Petrić, OIB 98862228387</item>
      <item>Matko Pezo, OIB 51619560640</item>
      <item>Zlatko Piperković, OIB 91173398058</item>
      <item>Joško Pivac, OIB 34978148355</item>
      <item>Luka Pjevac, OIB 52683808409</item>
      <item>Anka Plazonja, OIB 92736733656</item>
      <item>Robert Plazonja, OIB 75774016292</item>
      <item>Gordan Poparić, OIB 98826275620</item>
      <item>Ante Popović, OIB 03185976635</item>
      <item>Milanka Pranić, OIB 03263396290</item>
      <item>Miroslav Primorac, OIB 42998076332</item>
      <item>Iva Punda, OIB 03796593117</item>
      <item>Drago Radić, OIB 29691845355</item>
      <item>Mladen Radmilović, OIB 32330076899</item>
      <item>Petar Radonić, OIB 09324740808</item>
      <item>Jagoda Radošević, OIB 26353444269</item>
      <item>Ante Rajčić, OIB 16954022739</item>
      <item>Marko Ralica, OIB 43858024645</item>
      <item>Ivan Raos, OIB 51516687457</item>
      <item>Zdenka Razlog, OIB 03030085275</item>
      <item>Mila Rebić, OIB 40304138585</item>
      <item>Marija Reljanović, OIB 34147480025</item>
      <item>Mara Režić, OIB 03502691709</item>
      <item>Marija Rizvan, OIB 81852427870</item>
      <item>Anđelko Rogulj, OIB 86920054956</item>
      <item>Berislava Roša, OIB 03031267329</item>
      <item>Sofija Ruić, OIB 32252086462</item>
      <item>Ana Runjić, OIB 01784422133</item>
      <item>Gordan Ruščić, OIB 53119078542</item>
      <item>Sanja Ružić, OIB 04871127862</item>
      <item>Svjetlana Samac, OIB 00231948560</item>
      <item>Miljenko Samardžić, OIB 48154982931</item>
      <item>Dinka Sanseović, OIB 27313861620</item>
      <item>Ante Sarić, OIB 37671686952</item>
      <item>Ivan Sarić, OIB 25772566590</item>
      <item>Marija Sedlar, OIB 77476367069</item>
      <item>Ljubica Sekelez, OIB 37811046307</item>
      <item>Kristina Serdarević, OIB 96208368856</item>
      <item>Aleksandra Sever-Muhar, OIB 46981853030</item>
      <item>Boško Sikavica, OIB 62904573776</item>
      <item>Snježana Sikavica, OIB 04571043319</item>
      <item>Dragan Simić, OIB 11440453978</item>
      <item>Tanja Sinovčić, OIB 15724160128</item>
      <item>Ljiljana Sirić, OIB 13682411690</item>
      <item>Dijana Skelin, OIB 67771387421</item>
      <item>Kata Sočo, OIB 12244754061</item>
      <item>Marija Stančić, OIB 24488999707</item>
      <item>Đani Stanić, OIB 01952579328</item>
      <item>Danica Stipović, OIB 14428054555</item>
      <item>Milorad Stojsavljević, OIB 70694448376</item>
      <item>Petar Strinić, OIB 82064030568</item>
      <item>Luca Strunje, OIB 39917579317</item>
      <item>Slavka Svalina, OIB 20916812996</item>
      <item>Marijan Šamija, OIB 81559542363</item>
      <item>Marinka Šamija, OIB 26187211202</item>
      <item>Katica Šeparović, OIB 89096228977</item>
      <item>Nenad Ševo, OIB 88234857624</item>
      <item>Krasna Šiklić, OIB 53374014167</item>
      <item>Mili Šimig, OIB 94704411458</item>
      <item>Vesna Škare, OIB 71821692373</item>
      <item>Ljubica Škopljanac, OIB 09408788504</item>
      <item>Milica Špar, OIB 07038339077</item>
      <item>Eleana Šubat, OIB 38900880602</item>
      <item>Ivan Šuljug, OIB 45192577645</item>
      <item>Vesna Šunjić, OIB 05247958818</item>
      <item>Ljubica Tarle, OIB 28166909018</item>
      <item>Nada Teklić, OIB 80645998554</item>
      <item>Lada Terzić, OIB 31496851195</item>
      <item>Ivan Tomić, OIB 55633242961</item>
      <item>Ivan Topić, OIB 63353072185</item>
      <item>Jelica Topić, OIB 84009834780</item>
      <item>Tvrtko Topić, OIB 15832739048</item>
      <item>Anđelka Torlak, OIB 94366468246</item>
      <item>Ivan Torlak, OIB 36758209001</item>
      <item>Marko Torlak, OIB 25141930670</item>
      <item>Damir Tot, OIB 97869422869</item>
      <item>Anka Treskavica, OIB 89998355619</item>
      <item>Anka Tukić, OIB 95095320611</item>
      <item>Nediljko Ugrin, OIB 61713318858</item>
      <item>Marinko Uvodić, OIB 86857726322</item>
      <item>Nedjeljka Uvodić, OIB 30483848227</item>
      <item>Marko Validžić, OIB 09167064985</item>
      <item>Ivanka Varnica, OIB 95864491355</item>
      <item>Milica Varvodić, OIB 73723486062</item>
      <item>Kristina Velić, OIB 77384310693</item>
      <item>Ljiljana Vesković, OIB 43910221929</item>
      <item>Milka Veštić, OIB 06357620254</item>
      <item>Ante Vidan, OIB 08079634276</item>
      <item>Marko Vidović, OIB 01091360979</item>
      <item>Matko Vidović, OIB 91655777185</item>
      <item>Nevenka Vidović, OIB 50708267696</item>
      <item>Ankica Vilibić, OIB 41935131740</item>
      <item>Anđelko Vilić, OIB 46303939151</item>
      <item>Normela Visković, OIB 93848978885</item>
      <item>Tonči Visković, OIB 57207922181</item>
      <item>Marica Vlaić, OIB 45120406456</item>
      <item>Dubravka Vlainić, OIB 89412859402</item>
      <item>Ivo Vodanović, OIB 61288856543</item>
      <item>Josip Vogleš, OIB 78979895187</item>
      <item>Vinko Vranković, OIB 28469423878</item>
      <item>Ivan Vrdoljak, OIB 58654492314</item>
      <item>Mirjana Vrdoljak, OIB 00849791179</item>
      <item>Marija Vrgoč</item>
      <item>Bože Vuco, OIB 57170132138</item>
      <item>Mirjana Vučković, OIB 77198987590</item>
      <item>Višnja Vučković, OIB 65331626489</item>
      <item>Ivan Vugdelija, OIB 84315022246</item>
      <item>Dubravka Vukas, OIB 08519715626</item>
      <item>Anđelka Vukičević, OIB 72508288201</item>
      <item>Zora Vuković, OIB 33099880685</item>
      <item>Ivan Vukušić, OIB 52615536531</item>
      <item>Jadran Vukušić, OIB 16315354223</item>
      <item>Nevenka Vukušić, OIB 24889115799</item>
      <item>Vjera Vukušić, OIB 63442370123</item>
      <item>Zvonimir Vukušić, OIB 28097018986</item>
      <item>Nevenka Vuleta, OIB 13567782306</item>
      <item>Vinka Zekić, OIB 91815577545</item>
      <item>Dinko Zenčić, OIB 65189931544</item>
      <item>Borislav Zokić, OIB 51253879731</item>
      <item>Dolina Zokić, OIB 75688399939</item>
      <item>Margita Zokić, OIB 85982645988</item>
      <item>Luca Zolota, OIB 57479376750</item>
      <item>Milan Žarković</item>
      <item>Nevenka Živko, OIB 40723467363</item>
      <item>Davorka Živković, OIB 80590033491</item>
      <item>Ivica Živković, OIB 18562262384</item>
      <item>Ivo Živković, OIB 81034283040</item>
      <item>Siniša Ivančić, OIB 26067778479</item>
      <item>Iva Jelić, OIB 44484653228</item>
      <item>Marko Kavelj, OIB 02369489649</item>
      <item>Ivan Koljanin, OIB 21918343692</item>
      <item>Željko Kovač, OIB 11925765994</item>
      <item>Zvonko Kruneš, OIB 55906727777</item>
      <item>Nikola Lacmanović, OIB 50670282682</item>
      <item>Vesna Lepetić, OIB 84143512273</item>
      <item>Jelica Ljubica, OIB 08611982578</item>
      <item>Darko Lulić, OIB 19997474853</item>
      <item>Vesna Lulić, OIB 31024530599</item>
      <item>Marija Mamić, OIB 82920304679</item>
      <item>Radojka Marijanović, OIB 75956845709</item>
      <item>Meri Cabadaj, OIB 90828303800</item>
      <item>Mate Markotić, OIB 40858158040</item>
      <item>Ante Marović, OIB 68871210232</item>
      <item>Ivan Marušić, OIB 38554028146</item>
      <item>Iva Melvan, OIB 03677154609</item>
      <item>Goran Merkel, OIB 20105696184</item>
      <item>Ivan Mornar, OIB 99253273877</item>
      <item>Miodrag Munjiza, OIB 45836749093</item>
      <item>Ante Nožina, OIB 63957170679</item>
      <item>Anica Pandža, OIB 13489275071</item>
      <item>Nikica Pavlović, OIB 49276013054</item>
      <item>Silvana Perić, OIB 13586987904</item>
      <item>Nediljka Perišić, OIB 60970664434</item>
      <item>Elvira Dračevac, OIB 02336991708</item>
      <item>Mara Dobrota, OIB 21943772484</item>
      <item>Neda-lidia Buljević, OIB 14338735105</item>
      <item>Ivan Bugarin, OIB 77317760491</item>
      <item>Maja Bučić, OIB 03739843191</item>
      <item>Mira Božić, OIB 22986331166</item>
      <item>Sandra Borić, OIB 36571760060</item>
      <item>Marija Davidović, OIB 45482063767</item>
      <item>Petar Adjanski, OIB 59639817186</item>
      <item>Ana Čatlak, OIB 78110711892</item>
      <item>Marinko Buškulić, OIB 08200114705</item>
      <item>Marinko Galić, OIB 96762020666</item>
      <item>Luca Gabela, OIB 68629820074</item>
      <item>Tomislav Frankić, OIB 69745327532</item>
      <item>Elias Erceg, OIB 27105475264</item>
      <item>Jakov Elez, OIB 36735285579</item>
      <item>Sretan Bajalo, OIB 77606115521</item>
      <item>Mario Tomić, OIB 12822553870</item>
      <item>Ranko Vuleta, OIB 75885216649</item>
      <item>Zlatko Balić, OIB 07556207031</item>
      <item>Boško Barać, OIB 00526661882</item>
      <item>Milan Vukić, OIB 34302227455</item>
      <item>Mara Vukorepa, OIB 56814423724</item>
      <item>Bare Vujina, OIB 23922325811</item>
      <item>Milenko Bašić, OIB 71120573278</item>
      <item>Diana Blažević, OIB 12578026353</item>
      <item>Jozo Bogić, OIB 35027187093</item>
      <item>Stjepko Bojanić, OIB 25751926536</item>
      <item>Miroslav Trečić, OIB 50880474980</item>
      <item>Neda Tukić, OIB 70924511514</item>
      <item>Vinka Ukić, OIB 42081497162</item>
      <item>Mira Velić, OIB 31812224044</item>
      <item>Ivan Vrdoljak, OIB 58654492314</item>
      <item>Iva Vrdoljak, OIB 63554079953</item>
      <item>Dražen Todorović, OIB 98584327843</item>
      <item>Dubravka Stojanovska, OIB 87171204134</item>
      <item>Josip Strniša, OIB 95889329970</item>
      <item>Ivica Sviličić, OIB 30978785630</item>
      <item>Ana Rogošić, OIB 63013573312</item>
      <item>Ivica Stipinović, OIB 04756380103</item>
      <item>Darko Topić, OIB 09297890199</item>
      <item>Marija Trečić, OIB 54951995215</item>
      <item>Milica Zorić, OIB 00140332153</item>
      <item>Ivo Rajčić, OIB 52467354389</item>
      <item>Ivan Radoš, OIB 36063141303</item>
      <item>Željka Vučemilović-šimunović, OIB 19390672750</item>
      <item>Slaven Tukić, OIB 33403885817</item>
      <item>Bartul Barišić, OIB 12686040110</item>
      <item>Tajana Domazet, OIB 31101575725</item>
      <item>Velinka Runjić, OIB 16188516711</item>
      <item>Niko Dujić, OIB 75216071342</item>
      <item>Teo Mandić, OIB 13212109596</item>
      <item>Mevlida Armanda, OIB 52353697771</item>
      <item>Renata Kalčić, OIB 57885132100</item>
      <item>Juraj Lešković, OIB 69602776663</item>
      <item>VRGORKA-VINARIJA dioničko društvo za proizvodnju pića, poljoprivredu i trgovinu, OIB 68329484134</item>
      <item>Milivoj Vidas, OIB 56342789123</item>
      <item>BURA l d.o.o. za trgovinu i usluge - u stečaju, OIB 79000721319</item>
      <item>AUTO CENTAR LOZIĆ d.o.o. trgovina vozilima u stečaju, OIB 30382973961</item>
      <item>NET MEDIA SISTEMI d.o.o. za informatički inženjering, OIB 03380490457</item>
      <item>BASLER OSIGURANJE ZAGREB dioničko društvo za osiguranje, OIB 59706054982</item>
      <item>NASTAVNI ZAVOD ZA JAVNO ZDRAVSTVO SPLITSKO-DALMATINSKE ŽUPANIJE, OIB 54948902275</item>
      <item>Joško Pavlov, OIB 35141086138</item>
      <item>Tina Trajković, OIB 65331410683</item>
      <item>Nada Dujmić, OIB 98309510309</item>
      <item>Nada Baković, OIB 16994220173</item>
      <item>Marija Duvančić, OIB 22739898593</item>
      <item>Mira Čipčić, OIB 42566477345</item>
    </izvorni_sadrzaj>
    <derivirana_varijabla naziv="DomainObject.Predmet.StrankaListFormatedOIB_1">
      <item>REPUBLIKA HRVATSKA, OIB 18683136487 zastupanog po punomoćniku ŽUPANIJSKO DRŽAVNO ODVJETNIŠTVO U SPLITU</item>
      <item>LUKA dioničko društvo, OIB 34440814040</item>
      <item>RAD, d.o.o. za vodoopskrbu i ostale komunalne djelatnosti, OIB 71304592430</item>
      <item>HEP-Operator distribucijskog sustava d.o.o. za distribuciju i opskrbu električne energije ELEKTRA ŠIBENI, OIB 46830600751</item>
      <item>Mara Jukić, OIB 37710339746 zastupanog po punomoćniku Mijo Jeličić</item>
      <item>Ivica Bašić, OIB 14595893401 zastupanog po punomoćniku Mijo Jeličić</item>
      <item>GASTRO GRUPA d.o.o. za trgovinu i usluge, OIB 39228456312</item>
      <item>AUTO HRVATSKA dioničko društvo, OIB 32709834358</item>
      <item>JADRANSKO OSIGURANJE d.d., OIB 94472454976 zastupanog po punomoćniku Grgić &amp; Partneri odvjetničko društvo j.t.d.</item>
      <item>CITY EX d.o.o. za prijenos poslovne dokumentacije, OIB 99406899243 zastupanog po punomoćniku Antonio Zujić</item>
      <item>Hrvatski Telekom d.d., OIB 81793146560</item>
      <item>CODEX SORTIUM društvo s ograničenom odgovornošću za pružanje kompleksnih konzalting usluga, OIB 83918065246</item>
      <item>SUNCE osiguranje d.d., OIB 12012147571</item>
      <item>HRVATSKA IZVJEŠTAJNA NOVINSKA AGENCIJA, OIB 41387373932</item>
      <item>ČISTOĆA d.o.o. za komunalnu djelatnost, održavanje čistoće i odlaganje komunalnog otpada, OIB 16912997621</item>
      <item>TEXT-PAPIR d.o.o. za trgovinu i usluge, OIB 45878059290</item>
      <item>SLOBODNA DALMACIJA izdavačka i tiskarska djelatnost, dioničko društvo, OIB 35075764438</item>
      <item>ČISTOĆA društvo s ograničenom odgovornošću za obavljanje komunalnih djelatnosti održavanja čistoće i odlaganja komunaln, OIB 38812451417</item>
      <item>OPĆINA JELSA Jedinstveni upravni odjel, OIB 94187441810</item>
      <item>AUTOKUĆA BOSNIĆ d.o.o. za trgovinu, servis i remont, OIB 62890333516</item>
      <item>TISKARA MALENICA d.o.o., OIB 21268596817 zastupanog po punomoćniku Jasmin Avdagić</item>
      <item>Ivan Marijan, OIB 35721802898 zastupanog po punomoćniku Zdravko Bojanić</item>
      <item>HEP-Operator distribucijskog sustava d.o.o. za distribuciju i opskrbu električne energije, OIB 46830600751</item>
      <item>Rikard Pavlović, OIB 16829467929</item>
      <item>LUČKA UPRAVA SPLIT, OIB 06992092556</item>
      <item>TINA ALATI društvo s ograničenom odgovorošću za trgovinu i usluge, OIB 72232886006</item>
      <item>PLOVPUT trgovačko društvo s ograničenom odgovornošću za održavanje pomorskih plovnih putova i radijske službe, OIB 14480721492</item>
      <item>Regionalna veletržnica Benkovac dioničko društvo za trgovinu i usluge "u stečaju", OIB 16205687638</item>
      <item>MESSER CROATIA PLIN Poduzeće za proizvodnju i prodaju tehničkih plinova d.o.o., OIB 32179081874</item>
      <item>ZAVOD ZA JAVNO ZDRAVSTVO DR. ANDRIJA ŠTAMPAR, OIB 33392005961</item>
      <item>Zagrebačka burza d.d., OIB 84368186611 zastupanog po punomoćniku MAĐARIĆ &amp; LUI - odvjetničko društvo d.o.o.</item>
      <item>METRONET TELEKOMUNIKACIJE d.d. za telekomunikacijske usluge, OIB 23269006802</item>
      <item>RELAX, d.o.o. za proizvodnju i trgovinu, OIB 24543050439</item>
      <item>MINISTARSTVO GOSPODARSTVA, RAVNETELJSTVO ZA ROBNE ZALIHE, OIB 22413472900 zastupanog po punomoćniku ŽUPANIJSKO DRŽAVNO ODVJETNIŠTVO U SPLITU</item>
      <item>PUĆO d.o.o. za trgovinu, ugostiteljstvo i cestovni prijevoz, OIB 33417474295</item>
      <item>ITEM, d.o.o. informatičke usluge, OIB 71527463594</item>
      <item>ŠKARE TRADE, d.o.o. za trgovinu i ugostiteljstvo, OIB 88448992592</item>
      <item>CROATIA osiguranje d.d. FILIJALA SPLIT, OIB 26187994862</item>
      <item>MIRJANA BARIĆ, OIB 91861480870</item>
      <item>SREDIŠNJE KLIRINŠKO DEPOZITARNO DRUŠTVO, dioničko društvo, OIB 64406809162</item>
      <item>MILENKO BUŠLJETA, OIB 63433937940</item>
      <item>MILICA UGARKOVIĆ, OIB 03462724779</item>
      <item>FABIJAN PERONJA, OIB 19033633778 zastupanog po punomoćniku KRUNO PERONJA</item>
      <item>Agencija za upravljanje državnom imovinom, OIB 75666130770</item>
      <item>COMENG, društvo s ograničenom odgovornošću za informatički inženjering, OIB 42122172362</item>
      <item>AMEROPA AG, OIB 38272342702 zastupanog po punomoćniku Odvjetničko društvo Hanžeković &amp; Partneri društvo s ograničenom odgovornošću</item>
      <item>GRAFOPLEX, društvo s ograničenom odgovornošću, za trgovinu i usluge, OIB 71142152777</item>
      <item>HP - Hrvatska pošta d.d., OIB 87311810356</item>
      <item>Financijska agencija, OIB 85821130368</item>
      <item>NIKOLA LACMANOVIĆ, OIB 50670282682 zastupanog po punomoćniku DORIS KOŠTA</item>
      <item>HEP-Operator distribucijskog sustava d.o.o. za distribuciju i opskrbu električne energije, OIB 46830600751</item>
      <item>VODOVOD I KANALIZACIJA, društvo s ograničenom odgovornošću za vodoopskrbu, odvodnju i pročišćavanje otpadnih voda, OIB 56826138353</item>
      <item>JELKOM, društvo s ograničenom odgovornošću za komunalnu djelatnost, OIB 92345732468</item>
      <item>DALMACIJAVINO d.d. za proizvodnju i promet alkoholnih i bezalkoholnih pića "u stečaju", OIB 07837847925</item>
      <item>EUROLEASING d.o.o., OIB 48922277230 zastupanog po punomoćniku Grgić &amp; Partneri odvjetničko društvo j.t.d.</item>
      <item>Rino Barbić, odvjetnik, OIB 04402974520</item>
      <item>HVARSKI VODOVOD d.o.o., OIB 96577868636 zastupanog po punomoćniku Rino Barbić</item>
      <item>IVAN MILAT, OIB 89865160390</item>
      <item>DIONOVA - DIONA d.o.o., OIB 41112127430</item>
      <item>TEHNOPLAST d.o.o. za građevinarstvo, trgovinu, ugostiteljstvo, turizam i uslužne djelatnosti, OIB 70676517267</item>
      <item>VIPnet, društvo s ograničenom odgovornošću za usluge javnih telekomunikacija, OIB 29524210204</item>
      <item>BILIĆ-ERIĆ d.o.o. za privatnu zaštitu, OIB 68580128211</item>
      <item>DALMACIJAVINO - ZAGREB društvo sograničenom odgovornošću za trgovinu, ugostiteljstvo i prijevoz, OIB 93269876765</item>
      <item>GRAD DRNIŠ, OIB 38309740312</item>
      <item>Vetropack Straža tvornica stakla d.d. Hum na Sutli, OIB 74210066591</item>
      <item>CAPRICORNO, društvo s ograničenom odgovornošću za trgovinu, OIB 09517317411</item>
      <item>PELJEŠKI VRHOVI, POLJOPRIVREDNA ZADRUGA, OIB 49398931487</item>
      <item>Toma Šurjak, OIB 66049692921 zastupanog po punomoćniku Rino Barbić</item>
      <item>Jakov Peronja, OIB 07373599239 zastupanog po punomoćniku Rino Barbić</item>
      <item>TIGAR d.o.o. za usluge, OIB 65051360088 zastupanog po punomoćniku Zoran Iviš</item>
      <item>POREZNA UPRAVA Područni ured Split, OIB 18683136487 zastupanog po punomoćniku ŽUPANIJSKO DRŽAVNO ODVJETNIŠTVO</item>
      <item>BURA I TRAMUNTANA d.o.o. za trgovinu i usluge, OIB 78359961331</item>
      <item>TRAST međunarodno otpremništvo, dioničko društvo, OIB 93225891495 zastupanog po punomoćniku Marina Tončić-Bota</item>
      <item>CHROMOS AGRO dioničko društvo proizvodnja sredstava za zaštitu bilja, OIB 82790074844</item>
      <item>VODOVOD I KANALIZACIJA, društvo s ograničenom odgovornošću za vodoopskrbu, odvodnju i pročišćavanje otpadnih voda, OIB 56826138353</item>
      <item>AUTOTRANS d. o. o. za javni prijevoz putnika u cestovonom prometu, trgovinu, usluge i turistička agencija, OIB 19819724166</item>
      <item>BRTVILA BREZIĆ d.o.o. za proizvodnju brtvila, trgovinu i zastupanje, OIB 47897946377</item>
      <item>IREKS AROMA društvo s ograničenom odgovornošću, OIB 36709757659 zastupanog po punomoćniku Odvjetničko društvo GLAMUZINA &amp; GROŠETA</item>
      <item>Marin Mileteta, odvjetnik, OIB 37476644793 zastupanog po punomoćniku Antonia Selak</item>
      <item>HEP - Opskrba d.o.o. za opskrbu potrošača električnom, toplinskom energijom i plinom, OIB 63073332379</item>
      <item>ING-ATEST d.o.o. za trgovinu i usluge, OIB 21777333810</item>
      <item>Hrvatske vode, pravna osoba za upravljanje vodama, OIB 28921383001</item>
      <item>BASLER OSIGURANJE ZAGREB dioničko društvo za osiguranje, OIB 59706054982</item>
      <item>NARODNI TRGOVAČKI LANAC d.o.o. za trgovinu i usluge, OIB 78344221376</item>
      <item>MANTIS, d.o.o. za trgovinu i usluge, OIB 41274793973</item>
      <item>Vinko Paina, OIB 51203688235</item>
      <item>TRANSADRIA, međunarodna špedicija d. d. u stečaju, OIB 47965841018</item>
      <item>Hrvatska radiotelevizija, OIB 68419124305</item>
      <item>BRODOMERKUR trgovina i usluge, dioničko društvo, OIB 33956120458</item>
      <item>ZAGREBAČKI HOLDING, društvo s ograničenom odgovornošću za javni prijevoz, opskrbu vodom, održavanje čistoće, putnička a, OIB 85584865987</item>
      <item>NASTAVNI ZAVOD ZA JAVNO ZDRAVSTVO SPLITSKO-DALMATINSKE ŽUPANIJE, OIB 54948902275</item>
      <item>BRODOSPLIT-BRODOGRADILIŠTE društvo s ograničenom odgovornošću, OIB 05532178397</item>
      <item>COPAN ZAGREB društvo s ograničenom odgovornošću za trgovinu i zastupanje, OIB 43698579132</item>
      <item>DUHAN društvo s ograničenom odgovornošću, OIB 84143469050</item>
      <item>Ivica Maleš vl. autoservis "UNO", OIB 89917595934</item>
      <item>Teo Palaversić, OIB 21074825891</item>
      <item>HRVATSKA POŠTANSKA BANKA, dioničko društvo, OIB 87939104217</item>
      <item>OTIS DIZALA, društvo s ograničenom odgovornošću za proizvodnju, montažu, remont i održavanje dizala, OIB 76080865307</item>
      <item>Fabijan Roić, OIB 55646544786</item>
      <item>Ivo Družević, OIB 59608054089</item>
      <item>Ivo Roić, OIB 73872839985</item>
      <item>Josip Kovačević, OIB 24407104693</item>
      <item>Tedi-Tadija Maroević, OIB 75901351091</item>
      <item>Jakica Lupi, OIB 73236308888</item>
      <item>Joza Bratanić, OIB 08011374888</item>
      <item>Antun Pavičić, OIB 65866256737</item>
      <item>Juraj Pavičić, OIB 09529542053</item>
      <item>Cvjetko Matković, OIB 10443683019</item>
      <item>Katica Kovačević, OIB 33120980772</item>
      <item>Nikša Dužević, OIB 66241675982</item>
      <item>Milovan Kombura, OIB 30770175855</item>
      <item>Jelisava Pavičić, OIB 83980708087</item>
      <item>Matko Carić, OIB 35189247498</item>
      <item>Marinko Dužević, OIB 12242231071</item>
      <item>Margarita Radonić, OIB 28025722533</item>
      <item>Dinko Pavičić Tribunol, OIB 99243667034</item>
      <item>Tonči Šurjak, OIB 60785268681</item>
      <item>Duško Pavičić Ivelja, OIB 25982798589</item>
      <item>Pero Dulčić Sušak, OIB 55533277123</item>
      <item>Ivan Tadić, OIB 00384008152</item>
      <item>Ivica Pavičić, OIB 72332556277</item>
      <item>Mihovil-Mile Pavičić, OIB 24835949834</item>
      <item>Tomi Moscatello, OIB 28508820612</item>
      <item>Nikola Vodanović, OIB 74845370223</item>
      <item>Margarita Marica Stančić, OIB 08101100980</item>
      <item>Vjekoslav Radonić, OIB 33204721839</item>
      <item>Marinko Sanseović, OIB 45513941394</item>
      <item>Tadija Moškatelo, OIB 31188799731</item>
      <item>Damir Petrić, OIB 86091667582</item>
      <item>Louis Petrić, OIB 16074465250</item>
      <item>Ivica Ljubić, OIB 56655610557</item>
      <item>Vinko Lupi, OIB 35451219902</item>
      <item>Ivan Tadić Šilo, OIB 70114227603</item>
      <item>Ivan Tadić, OIB 70114227603</item>
      <item>Vinko Maroević, OIB 76848533915</item>
      <item>Ivan Buratović, OIB 47859397279</item>
      <item>Mijo Mili Pavičić, OIB 88915921313</item>
      <item>Marija Vodanović, OIB 55757464937</item>
      <item>Jakov Fredotović, OIB 46839149373</item>
      <item>Miljenko Srhoj, OIB 83488729434</item>
      <item>Nikola Haladić, OIB 44890767273</item>
      <item>Janez Jelušić, OIB 53424861114</item>
      <item>Nikola Sansević, OIB 77925554696</item>
      <item>Nikola Buratović, OIB 63461897206</item>
      <item>Cvjetko Buratović, OIB 68271062216</item>
      <item>Nikola Buratović, OIB 83296807791</item>
      <item>Nikola Stipišić, OIB 40730811746</item>
      <item>Prošper Moškatelo, OIB 30735770287</item>
      <item>Tonko Maroević, OIB 09539101243</item>
      <item>Ivo Pavičić, OIB 10571584537</item>
      <item>Pavao Čubre, OIB 53903728630</item>
      <item>Luka Šurjak, OIB 94878152360</item>
      <item>Luka Franetović, OIB 70961784599</item>
      <item>Ivan Miloš Mile, OIB 62291039145</item>
      <item>Jure Moškatelo, OIB 82967525191</item>
      <item>Vjekoslav Bogdanić, OIB 94391191426</item>
      <item>Petro Šoljan, OIB 76350894229</item>
      <item>Juraj Dužević, OIB 99909425440</item>
      <item>Damir Šurjak, OIB 27457530614</item>
      <item>Jakov Tresić, OIB 60663993622</item>
      <item>Juraj Moškatelo Stariji, OIB 12577877147</item>
      <item>Ruža Roić, OIB 27524265061</item>
      <item>Rade Čavić, OIB 74420229729</item>
      <item>Matilda Buratović, OIB 24198956638</item>
      <item>Ivo Šurjak, OIB 90776404563</item>
      <item>Dražica Matković Ljubo, OIB 38484140872</item>
      <item>Dinko Račić, OIB 02437704848</item>
      <item>Mila Franetović Dužević, OIB 02539671010</item>
      <item>Luka Stančić, OIB 91475365556</item>
      <item>Meri Petrić, OIB 49953370209</item>
      <item>Ivan Moškatelo, OIB 16048013538</item>
      <item>Vinko Moškatelo, OIB 57771107058</item>
      <item>Nikola Šimunović, OIB 24630749503</item>
      <item>Mirko Radonić, OIB 28025722533</item>
      <item>Antun Sansević, OIB 80183811492</item>
      <item>Nikša Moškatelo, OIB 98307576243</item>
      <item>Antun Vodanović Stariji, OIB 43563335947</item>
      <item>Ivo Bojanić, OIB 00897882683</item>
      <item>Cvjetko Miličić, OIB 44230808110</item>
      <item>Marija Trbuhović, OIB 38712300010</item>
      <item>Neno Šoljan, OIB 04419572654</item>
      <item>Juraj Tomi Moškatelo, OIB 80968217347</item>
      <item>Ivo Račić Kapetanić, OIB 70008404713</item>
      <item>Đuro Caratan, OIB 81898965125</item>
      <item>Ante Tonči Drinković, OIB 92836065068</item>
      <item>Kata Duboković, OIB 93006547119</item>
      <item>Boris Carić, OIB 46466426123</item>
      <item>Tonko Ivčević Bakulić, OIB 62293366608</item>
      <item>Marko Huljić, OIB 99873701212</item>
      <item>Lenka Roić, OIB 57371012596</item>
      <item>Stjepan Jerković, OIB 25876380285</item>
      <item>Boris Borović, OIB 51193036454</item>
      <item>Niko Salamunić, OIB 76231208532</item>
      <item>File Vranković, OIB 44132340384</item>
      <item>Juraj Šperka, OIB 79176257167</item>
      <item>Mili Razović, OIB 03291272208</item>
      <item>Ante Mihojević, OIB 08852465695</item>
      <item>Ljubica Stipišić, OIB 53136752678</item>
      <item>Stjepan Hujo Huljić, OIB 06947019866</item>
      <item>Nikola Grgičević, OIB 72806517394</item>
      <item>Tonči Gurdulić, OIB 88962507191</item>
      <item>Prošperino Milevčić, OIB 45533211549</item>
      <item>Boris Rubinić, OIB 69242251733</item>
      <item>Jakov Račić, OIB 31621777587</item>
      <item>Jakša Radonić, OIB 11727504421</item>
      <item>Vinko Palaversić, OIB 66878442541</item>
      <item>Fabijan Kunčić, OIB 51005536058</item>
      <item>Dušan Salamunić, OIB 67690387290</item>
      <item>Margarita Stančić, OIB 77283348907</item>
      <item>Josip Crnčić, OIB 78272535399</item>
      <item>Luka Moškatelo, OIB 37611216898</item>
      <item>Lucija Milatić-Bričolić, OIB 72454967005</item>
      <item>Fabijan Dužević, OIB 65516171063</item>
      <item>Vjeko Jakas, OIB 99530955280</item>
      <item>Pavo Bunčuga, OIB 76824484181</item>
      <item>Marko Buratović, OIB 96637597848</item>
      <item>Antun Lučić, OIB 23239072373</item>
      <item>Marin Parun Barbić, OIB 39599282196</item>
      <item>Stjepan Tomislav Huljić, OIB 97499130016</item>
      <item>Cvjetka Cvita Milevčić, OIB 75708915913</item>
      <item>Marinko Radonić, OIB 89514038279</item>
      <item>Antun Gurdulić, OIB 55215862622</item>
      <item>Blaženko Jakas, OIB 38730295070</item>
      <item>Braco Jakas, OIB 76920975322</item>
      <item>Ivan Makjanić, OIB 86091321106</item>
      <item>Ante Rubinić, OIB 15201258693</item>
      <item>Dražica Vicenca Matković, OIB 67149132840</item>
      <item>Jakov Radonić, OIB 93729454627</item>
      <item>Slobodan Radičić, OIB 46777889915</item>
      <item>Jurko Lučić, OIB 16439489089</item>
      <item>Mate Antičević, OIB 55268785640</item>
      <item>Josip Franičević, OIB 43547284113</item>
      <item>Asija Bojanić, OIB 14798986072</item>
      <item>Milivoj Vidas vl. Servisa instrumenata, mjerne i regulacione opreme, OIB 56342789123</item>
      <item>BURA l d.o.o. za trgovinu i usluge - u stečaju, OIB 79000721319</item>
      <item>NET MEDIA SISTEMI d.o.o. za informatički inženjering, OIB 03380490457</item>
      <item>Financijska agencija, OIB 85821130368</item>
      <item>Hrvatski registar brodova, OIB 04601923208</item>
      <item>Nenad Ševo, OIB 88234857624</item>
      <item>Meri Stipinović, OIB 64965084141</item>
      <item>Fond za zaštitu okoliša i energetsku učinkovitost, OIB 85828625994</item>
      <item>Zlatko Balić, OIB 07837847925</item>
      <item>Galić Ante, OIB 90017639391</item>
      <item>Dean Prelević, odvjetnik, OIB 10098946497</item>
      <item>Želimir Miletić, OIB 86888847404</item>
      <item>Luči Roić, OIB 24743587539</item>
      <item>Nade Pavičić-ivelja, OIB 33508911717</item>
      <item>Dujko Čubre, OIB 91478009603</item>
      <item>Antun Bratanić, OIB 52392458213</item>
      <item>Andrija Matković, OIB 72332556277</item>
      <item>Antun Vune Bratanić, OIB 44890767273</item>
      <item>Dinko Lušić, OIB 23131390669</item>
      <item>Nikica Nikola Matijević, OIB 21094494613</item>
      <item>Ivan Sanseović, OIB 08563467932</item>
      <item>Marija Kovačević Lolotović, OIB 69060952354</item>
      <item>Petar Zlatan Vodanović, OIB 11403397863</item>
      <item>Ivan Stančić, OIB 31497688270</item>
      <item>Stjepan Moškatelo, OIB 92020885489</item>
      <item>Toma Dužević, OIB 08830644469</item>
      <item>Ivica Račić, OIB 28123794048</item>
      <item>Kuzma Pavičić Aleluja, OIB 33120197409</item>
      <item>Vinka Salamunić, OIB 91445751353</item>
      <item>Teo Huljić, OIB 56034797647</item>
      <item>Dejan Šperka, OIB 10054205030</item>
      <item>Juraj Caratan, OIB 29357565225</item>
      <item>Matko Antičević, OIB 42034643125</item>
      <item>Dinko Rubinić ( Vjera ), OIB 69863599942</item>
      <item>Vjera Rubinić, OIB 98825603309</item>
      <item>Abraham Bojanić, OIB 79576557482</item>
      <item>Vedran Nevešćanin, OIB 34969575575 zastupanog po punomoćniku Jadranko Vidović</item>
      <item>Marija Pjevac, OIB 82096480140</item>
      <item>Carinska uprava, OIB 18683136487</item>
      <item>Općinski sud u Starom Gradu - ZK odjel</item>
      <item>Nada Akrap, OIB 50608806627</item>
      <item>Jasminka Antunović, OIB 74697035343</item>
      <item>Nediljka Armanda, OIB 09033661295</item>
      <item>Ana Babić, OIB 99777361372</item>
      <item>Gordana Babić</item>
      <item>Ivan Babić, OIB 39364629552</item>
      <item>Katica Babić, OIB 49371248632</item>
      <item>Jure Bacelj, OIB 68175280792</item>
      <item>Ana Bačić, OIB 18080781553</item>
      <item>Nediljka Bajić, OIB 00893712988</item>
      <item>Žarka Bakotić, OIB 36917498674</item>
      <item>Marko Baković, OIB 05569494546</item>
      <item>Ivica Ban, OIB 07285230342</item>
      <item>Srđanka Banovac, OIB 50974371502</item>
      <item>Božidar Barać, OIB 80639746410</item>
      <item>Vedran Barbarić, OIB 18526555730</item>
      <item>Marija Barbir, OIB 43799885260</item>
      <item>Petar Barbir, OIB 94965914070</item>
      <item>Anica Baričević, OIB 06811970314</item>
      <item>Damira Barišić, OIB 88385690941</item>
      <item>Ivan Barišić, OIB 38311171100</item>
      <item>Manda Bašić, OIB 23944179531</item>
      <item>Aleksandar Bauk, OIB 97860316263</item>
      <item>Marina Zečić, OIB 62683960216</item>
      <item>Ivo Bavčević, OIB 18609350440</item>
      <item>Nataša Bazina, OIB 67925940620</item>
      <item>Mirjana Begonja, OIB 73001510209</item>
      <item>Jelena Belić, OIB 77723253899</item>
      <item>Niko Belić, OIB 18977071620</item>
      <item>Jagoda Bešker, OIB 29966440390</item>
      <item>Nedo Bešker, OIB 56588665795</item>
      <item>Zorica Bilić, OIB 99810426480</item>
      <item>Sanja Bilić-pavlinović, OIB 45845212026</item>
      <item>Jela Bilobrk, OIB 63402483386</item>
      <item>Antun Blažević, OIB 90714609552</item>
      <item>Hrvoje Blažević, OIB 12287964630</item>
      <item>Damir Bojčić, OIB 41258960204</item>
      <item>Željko Bojčić, OIB 09291034408</item>
      <item>Denis Boljat, OIB 33725767264</item>
      <item>Srećko Boras, OIB 94339540336</item>
      <item>Robert Borić, OIB 38057391892</item>
      <item>Goran Bosančić, OIB 33007404175</item>
      <item>Pava Botić, OIB 34296544282</item>
      <item>Ljuba Božanić, OIB 04083001132</item>
      <item>Anka Božić, OIB 84941173128</item>
      <item>Anica Božić-Bakušić, OIB 89654935153</item>
      <item>Ivica Bratić, OIB 86080104106</item>
      <item>Nikša Bratić, OIB 49290967945</item>
      <item>Vencislav Brizić, OIB 29265973045</item>
      <item>Zlata Brizić, OIB 73389614517</item>
      <item>Mate Brstilo, OIB 97701748344</item>
      <item>Zora Budimir, OIB 65069642793</item>
      <item>Miranda Budiša, OIB 35557811513</item>
      <item>Nediljko Bugarin, OIB 69239215555</item>
      <item>Željka Vučemilović-šimunović, OIB 19390672750</item>
      <item>Gordana Buljević, OIB 32937631192</item>
      <item>Marina Burić, OIB 93570683955</item>
      <item>Mario Buzov, OIB 93519007247</item>
      <item>Đuro Caratan, OIB 81898965125</item>
      <item>Toni Caratan, OIB 68762006562</item>
      <item>Boris Carić, OIB 46466426123</item>
      <item>Paulo Carić, OIB 15402538356</item>
      <item>Dinka Cezareo, OIB 08033901183</item>
      <item>Nevenka Cukrov, OIB 17311242164</item>
      <item>Dijana Czwik, OIB 09675579569</item>
      <item>Vinka Čavala, OIB 72189149878</item>
      <item>Silva Černak Lojić, OIB 21589065823</item>
      <item>Diana Čović, OIB 59401221926</item>
      <item>Ante Čulo, OIB 58219699024</item>
      <item>Blaž Ćapin, OIB 67223092915</item>
      <item>Filip Delać, OIB 82167098700</item>
      <item>Ankica Delić, OIB 80719299509</item>
      <item>Marko Delić, OIB 05763270433</item>
      <item>Nediljka Delić, OIB 99568210497</item>
      <item>Gordana Didak, OIB 78878339902</item>
      <item>Mili Divić, OIB 35555990248</item>
      <item>Ljiljana Dragan Jelušić, OIB 50973171038</item>
      <item>Milka Drlje, OIB 15738553325</item>
      <item>Mato Drmić, OIB 39636384582</item>
      <item>Jozo Družianić, OIB 63604163211</item>
      <item>Stanko Duvančić, OIB 41476060687</item>
      <item>Damir Duvnjak, OIB 63781484968</item>
      <item>Nives Džanko, OIB 90598357164</item>
      <item>Ante Đurđević, OIB 72594587030</item>
      <item>Ljubica Elez, OIB 71000445833</item>
      <item>Ankica Ezgeta, OIB 18659409558</item>
      <item>Lenka Franić, OIB 62951288048</item>
      <item>Ivica Gabelić, OIB 70468304794</item>
      <item>Marija Galešić, OIB 47387004597</item>
      <item>Petar Galić, OIB 09903259382</item>
      <item>Silvana Galić, OIB 02726524452</item>
      <item>Kazimir Garić, OIB 83662319172</item>
      <item>Vencel Gašpar, OIB 46863766369</item>
      <item>Vinko Gašpar, OIB 21657975586</item>
      <item>Ana Goreta, OIB 91749079767</item>
      <item>Zorka Goreta, OIB 78206251147</item>
      <item>Josip Gotovac, OIB 16838023061</item>
      <item>Vjekoslav Grbčić, OIB 00132520638</item>
      <item>Divna Grbeša, OIB 74813693236</item>
      <item>Ana Grubišić, OIB 49854875039</item>
      <item>Gordana Grubišić, OIB 49873220891</item>
      <item>Nikola Grubišić, OIB 97693442104</item>
      <item>Sanja Grubišić, OIB 26638303946</item>
      <item>Antonio Gudelj, OIB 83686976296</item>
      <item>Kata Gugić, OIB 97696546556</item>
      <item>Mirjana Gugić, OIB 69438273166</item>
      <item>Ivica Hajder, OIB 67907347725</item>
      <item>Željko Hajder, OIB 70330715284</item>
      <item>Silvana Hajduk, OIB 33507058945</item>
      <item>Tomislav Herceg, OIB 78714538239</item>
      <item>Mira Ikica, OIB 11849010850</item>
      <item>Franjo Ivčević, OIB 49917991796</item>
      <item>Jelena Ivčević, OIB 74901888496</item>
      <item>Damir Jakus, OIB 87272819238</item>
      <item>Gospova Jakus, OIB 04209324873</item>
      <item>Marica Jakus, OIB 74750176046</item>
      <item>Petar Jakus, OIB 67345729042</item>
      <item>Marko Janković, OIB 19997991153</item>
      <item>Matija Jeličić, OIB 98976446888</item>
      <item>Ante Jeličić, OIB 91949654327</item>
      <item>Marija Jocić, OIB 87687857774</item>
      <item>Ante Jolić, OIB 30924166560</item>
      <item>Marica Jukić, OIB 19856164686</item>
      <item>Marko Jukić, OIB 72590351524</item>
      <item>Renata Jukić, OIB 09827250222</item>
      <item>Jadranka Jurić, OIB 52705592800</item>
      <item>Marija Jurić, OIB 31016018881</item>
      <item>Ankica Kainić, OIB 80409745726</item>
      <item>Jelena Kalinić, OIB 02401555720</item>
      <item>Petar Kalinić, OIB 76156352997</item>
      <item>Anamarija Kalinić Radović, OIB 92738597282</item>
      <item>Stipan Kamber, OIB 84681628783</item>
      <item>Đuro Kapoši, OIB 55675650848</item>
      <item>Željko Karin, OIB 70824276539</item>
      <item>Marijana Karin Prnjak, OIB 61576258120</item>
      <item>Neda Kasalo, OIB 11081458098</item>
      <item>Zvonimir Kasalo, OIB 07885551191</item>
      <item>Suzana Kašić, OIB 59974477956</item>
      <item>Ivana Katalinić Jerčić, OIB 27192920551</item>
      <item>Josip Katušić, OIB 17394409236</item>
      <item>Ljiljana Kegalj, OIB 44567225674</item>
      <item>Ante Kekez, OIB 82341180529</item>
      <item>Ivanko Kekez, OIB 69257203171</item>
      <item>Petrica Kekez, OIB 01138031201</item>
      <item>Boško Kevo, OIB 58881798829</item>
      <item>Antiša Kliškinić, OIB 54591476829</item>
      <item>Veljko Knezović, OIB 29953576092</item>
      <item>Stjepan Kokeza, OIB 45375542461</item>
      <item>Petar Kolega, OIB 41344179016</item>
      <item>Daniela Kovač, OIB 73917202839</item>
      <item>Željka Kovač, OIB 49269171098</item>
      <item>Ivan Kraljić, OIB 34937918610</item>
      <item>Inga Krnjaić, OIB 00968558935</item>
      <item>Anka Krstić, OIB 50194808421</item>
      <item>Ivan Kundid, OIB 95397541786</item>
      <item>Ivana Kundid, OIB 65152954463</item>
      <item>Ružica Kundid, OIB 62510013110</item>
      <item>Deni Kuvačić, OIB 86909984538</item>
      <item>Anka Landikušić, OIB 18023655586</item>
      <item>Ivan Lasić, OIB 23248459290</item>
      <item>Dražen Lazić, OIB 10307450473</item>
      <item>Nenad Leskur, OIB 79369933858</item>
      <item>Ivana Lilić, OIB 24212828078</item>
      <item>Ivo Lipanović, OIB 56508525212</item>
      <item>Marko Lojić, OIB 38337274260</item>
      <item>Mile Lovrić, OIB 87317474850</item>
      <item>Ana Lovrinčević, OIB 37389823251</item>
      <item>Dejan Lukavac, OIB 85205650926</item>
      <item>Nela Madžar, OIB 92085359240</item>
      <item>Alenka Malinić, OIB 44061509536</item>
      <item>Pavao Marasović, OIB 32681502260</item>
      <item>Anto Marijan, OIB 32989170521</item>
      <item>Cvita Marijanović, OIB 33573858243</item>
      <item>Dobrinka Marijanović, OIB 03673706981</item>
      <item>Tomislav Marijanović, OIB 87726686946</item>
      <item>Jasna Marin, OIB 24544706980</item>
      <item>Marina Marin, OIB 96155411085</item>
      <item>Željko Marinac, OIB 53959056974</item>
      <item>Božidar Marinković, OIB 12351935621</item>
      <item>Jakov Mateta, OIB 14390943845</item>
      <item>Ivan Matić, OIB 23355936969</item>
      <item>Ružica Matić, OIB 42779808936</item>
      <item>Slavko Matić, OIB 28602503915</item>
      <item>Željko Matić, OIB 66582117749</item>
      <item>Marija Matković, OIB 79153132638</item>
      <item>Ivan Melvan, OIB 80843491669</item>
      <item>Nikola Midenjak, OIB 88248589366</item>
      <item>Pere Mihanović, OIB 49545684243</item>
      <item>Ana Mikulić, OIB 54712970747</item>
      <item>Mate Mikulić, OIB 87811623322</item>
      <item>Ivan Milaković, OIB 91056811857</item>
      <item>Ivan Milanović, OIB 75286000064</item>
      <item>Zorka Miletić, OIB 48042737399</item>
      <item>Milan Miljuš, OIB 35675614034</item>
      <item>Đorđe Mirčetić, OIB 27370139872</item>
      <item>Tonči Mišković, OIB 74628173475</item>
      <item>Ana Moro, OIB 64571848035</item>
      <item>Slavko Moro, OIB 30868427553</item>
      <item>Tomi Moscatello, OIB 28508820612</item>
      <item>Marija Munitić, OIB 68535764041</item>
      <item>Ljubomir Muslim, OIB 17589644925</item>
      <item>Mijo Nožina, OIB 79046275268</item>
      <item>Jurica Oman, OIB 78517901315</item>
      <item>Mirko Oman, OIB 68766264149</item>
      <item>Janja Orošnjak, OIB 49619386391</item>
      <item>Mila Palada, OIB 10163841708</item>
      <item>Ivan Pandža, OIB 63327603131</item>
      <item>Asija Papić, OIB 36844611036</item>
      <item>Mijo Papić, OIB 90436045680</item>
      <item>Tereza Papić, OIB 79546057657</item>
      <item>Rajko Parać, OIB 14695878450</item>
      <item>Tatjana Parać, OIB 45662446398</item>
      <item>Đurđica Parat, OIB 21781090554</item>
      <item>Ivan Pastuović, OIB 39126309445</item>
      <item>Jurica Pavela, OIB 06763759506</item>
      <item>Roki Pavičić, OIB 01089958101</item>
      <item>Ivan Pažanin, OIB 47030103613</item>
      <item>Luka Peko, OIB 89771272445</item>
      <item>Neda Penga, OIB 76197116887</item>
      <item>Ante Perko, OIB 58528189918</item>
      <item>Ivana Perko, OIB 72532024891</item>
      <item>Gordana Perković, OIB 48186805492</item>
      <item>Marica Perković, OIB 69926366099</item>
      <item>Nediljko Perković, OIB 66481146396</item>
      <item>Nila Peroš, OIB 48544328267</item>
      <item>Dragica Peša, OIB 47913512214</item>
      <item>Iris Peša, OIB 06010961010</item>
      <item>Nikša Petrić, OIB 98862228387</item>
      <item>Matko Pezo, OIB 51619560640</item>
      <item>Zlatko Piperković, OIB 91173398058</item>
      <item>Joško Pivac, OIB 34978148355</item>
      <item>Luka Pjevac, OIB 52683808409</item>
      <item>Anka Plazonja, OIB 92736733656</item>
      <item>Robert Plazonja, OIB 75774016292</item>
      <item>Gordan Poparić, OIB 98826275620</item>
      <item>Ante Popović, OIB 03185976635</item>
      <item>Milanka Pranić, OIB 03263396290</item>
      <item>Miroslav Primorac, OIB 42998076332</item>
      <item>Iva Punda, OIB 03796593117</item>
      <item>Drago Radić, OIB 29691845355</item>
      <item>Mladen Radmilović, OIB 32330076899</item>
      <item>Petar Radonić, OIB 09324740808</item>
      <item>Jagoda Radošević, OIB 26353444269</item>
      <item>Ante Rajčić, OIB 16954022739</item>
      <item>Marko Ralica, OIB 43858024645</item>
      <item>Ivan Raos, OIB 51516687457</item>
      <item>Zdenka Razlog, OIB 03030085275</item>
      <item>Mila Rebić, OIB 40304138585</item>
      <item>Marija Reljanović, OIB 34147480025</item>
      <item>Mara Režić, OIB 03502691709</item>
      <item>Marija Rizvan, OIB 81852427870</item>
      <item>Anđelko Rogulj, OIB 86920054956</item>
      <item>Berislava Roša, OIB 03031267329</item>
      <item>Sofija Ruić, OIB 32252086462</item>
      <item>Ana Runjić, OIB 01784422133</item>
      <item>Gordan Ruščić, OIB 53119078542</item>
      <item>Sanja Ružić, OIB 04871127862</item>
      <item>Svjetlana Samac, OIB 00231948560</item>
      <item>Miljenko Samardžić, OIB 48154982931</item>
      <item>Dinka Sanseović, OIB 27313861620</item>
      <item>Ante Sarić, OIB 37671686952</item>
      <item>Ivan Sarić, OIB 25772566590</item>
      <item>Marija Sedlar, OIB 77476367069</item>
      <item>Ljubica Sekelez, OIB 37811046307</item>
      <item>Kristina Serdarević, OIB 96208368856</item>
      <item>Aleksandra Sever-Muhar, OIB 46981853030</item>
      <item>Boško Sikavica, OIB 62904573776</item>
      <item>Snježana Sikavica, OIB 04571043319</item>
      <item>Dragan Simić, OIB 11440453978</item>
      <item>Tanja Sinovčić, OIB 15724160128</item>
      <item>Ljiljana Sirić, OIB 13682411690</item>
      <item>Dijana Skelin, OIB 67771387421</item>
      <item>Kata Sočo, OIB 12244754061</item>
      <item>Marija Stančić, OIB 24488999707</item>
      <item>Đani Stanić, OIB 01952579328</item>
      <item>Danica Stipović, OIB 14428054555</item>
      <item>Milorad Stojsavljević, OIB 70694448376</item>
      <item>Petar Strinić, OIB 82064030568</item>
      <item>Luca Strunje, OIB 39917579317</item>
      <item>Slavka Svalina, OIB 20916812996</item>
      <item>Marijan Šamija, OIB 81559542363</item>
      <item>Marinka Šamija, OIB 26187211202</item>
      <item>Katica Šeparović, OIB 89096228977</item>
      <item>Nenad Ševo, OIB 88234857624</item>
      <item>Krasna Šiklić, OIB 53374014167</item>
      <item>Mili Šimig, OIB 94704411458</item>
      <item>Vesna Škare, OIB 71821692373</item>
      <item>Ljubica Škopljanac, OIB 09408788504</item>
      <item>Milica Špar, OIB 07038339077</item>
      <item>Eleana Šubat, OIB 38900880602</item>
      <item>Ivan Šuljug, OIB 45192577645</item>
      <item>Vesna Šunjić, OIB 05247958818</item>
      <item>Ljubica Tarle, OIB 28166909018</item>
      <item>Nada Teklić, OIB 80645998554</item>
      <item>Lada Terzić, OIB 31496851195</item>
      <item>Ivan Tomić, OIB 55633242961</item>
      <item>Ivan Topić, OIB 63353072185</item>
      <item>Jelica Topić, OIB 84009834780</item>
      <item>Tvrtko Topić, OIB 15832739048</item>
      <item>Anđelka Torlak, OIB 94366468246</item>
      <item>Ivan Torlak, OIB 36758209001</item>
      <item>Marko Torlak, OIB 25141930670</item>
      <item>Damir Tot, OIB 97869422869</item>
      <item>Anka Treskavica, OIB 89998355619</item>
      <item>Anka Tukić, OIB 95095320611</item>
      <item>Nediljko Ugrin, OIB 61713318858</item>
      <item>Marinko Uvodić, OIB 86857726322</item>
      <item>Nedjeljka Uvodić, OIB 30483848227</item>
      <item>Marko Validžić, OIB 09167064985</item>
      <item>Ivanka Varnica, OIB 95864491355</item>
      <item>Milica Varvodić, OIB 73723486062</item>
      <item>Kristina Velić, OIB 77384310693</item>
      <item>Ljiljana Vesković, OIB 43910221929</item>
      <item>Milka Veštić, OIB 06357620254</item>
      <item>Ante Vidan, OIB 08079634276</item>
      <item>Marko Vidović, OIB 01091360979</item>
      <item>Matko Vidović, OIB 91655777185</item>
      <item>Nevenka Vidović, OIB 50708267696</item>
      <item>Ankica Vilibić, OIB 41935131740</item>
      <item>Anđelko Vilić, OIB 46303939151</item>
      <item>Normela Visković, OIB 93848978885</item>
      <item>Tonči Visković, OIB 57207922181</item>
      <item>Marica Vlaić, OIB 45120406456</item>
      <item>Dubravka Vlainić, OIB 89412859402</item>
      <item>Ivo Vodanović, OIB 61288856543</item>
      <item>Josip Vogleš, OIB 78979895187</item>
      <item>Vinko Vranković, OIB 28469423878</item>
      <item>Ivan Vrdoljak, OIB 58654492314</item>
      <item>Mirjana Vrdoljak, OIB 00849791179</item>
      <item>Marija Vrgoč</item>
      <item>Bože Vuco, OIB 57170132138</item>
      <item>Mirjana Vučković, OIB 77198987590</item>
      <item>Višnja Vučković, OIB 65331626489</item>
      <item>Ivan Vugdelija, OIB 84315022246</item>
      <item>Dubravka Vukas, OIB 08519715626</item>
      <item>Anđelka Vukičević, OIB 72508288201</item>
      <item>Zora Vuković, OIB 33099880685</item>
      <item>Ivan Vukušić, OIB 52615536531</item>
      <item>Jadran Vukušić, OIB 16315354223</item>
      <item>Nevenka Vukušić, OIB 24889115799</item>
      <item>Vjera Vukušić, OIB 63442370123</item>
      <item>Zvonimir Vukušić, OIB 28097018986</item>
      <item>Nevenka Vuleta, OIB 13567782306</item>
      <item>Vinka Zekić, OIB 91815577545</item>
      <item>Dinko Zenčić, OIB 65189931544</item>
      <item>Borislav Zokić, OIB 51253879731</item>
      <item>Dolina Zokić, OIB 75688399939</item>
      <item>Margita Zokić, OIB 85982645988</item>
      <item>Luca Zolota, OIB 57479376750</item>
      <item>Milan Žarković</item>
      <item>Nevenka Živko, OIB 40723467363</item>
      <item>Davorka Živković, OIB 80590033491</item>
      <item>Ivica Živković, OIB 18562262384</item>
      <item>Ivo Živković, OIB 81034283040</item>
      <item>Siniša Ivančić, OIB 26067778479</item>
      <item>Iva Jelić, OIB 44484653228</item>
      <item>Marko Kavelj, OIB 02369489649</item>
      <item>Ivan Koljanin, OIB 21918343692</item>
      <item>Željko Kovač, OIB 11925765994</item>
      <item>Zvonko Kruneš, OIB 55906727777</item>
      <item>Nikola Lacmanović, OIB 50670282682</item>
      <item>Vesna Lepetić, OIB 84143512273</item>
      <item>Jelica Ljubica, OIB 08611982578</item>
      <item>Darko Lulić, OIB 19997474853</item>
      <item>Vesna Lulić, OIB 31024530599</item>
      <item>Marija Mamić, OIB 82920304679</item>
      <item>Radojka Marijanović, OIB 75956845709</item>
      <item>Meri Cabadaj, OIB 90828303800</item>
      <item>Mate Markotić, OIB 40858158040</item>
      <item>Ante Marović, OIB 68871210232</item>
      <item>Ivan Marušić, OIB 38554028146</item>
      <item>Iva Melvan, OIB 03677154609</item>
      <item>Goran Merkel, OIB 20105696184</item>
      <item>Ivan Mornar, OIB 99253273877</item>
      <item>Miodrag Munjiza, OIB 45836749093</item>
      <item>Ante Nožina, OIB 63957170679</item>
      <item>Anica Pandža, OIB 13489275071</item>
      <item>Nikica Pavlović, OIB 49276013054</item>
      <item>Silvana Perić, OIB 13586987904</item>
      <item>Nediljka Perišić, OIB 60970664434</item>
      <item>Elvira Dračevac, OIB 02336991708</item>
      <item>Mara Dobrota, OIB 21943772484</item>
      <item>Neda-lidia Buljević, OIB 14338735105</item>
      <item>Ivan Bugarin, OIB 77317760491</item>
      <item>Maja Bučić, OIB 03739843191</item>
      <item>Mira Božić, OIB 22986331166</item>
      <item>Sandra Borić, OIB 36571760060</item>
      <item>Marija Davidović, OIB 45482063767</item>
      <item>Petar Adjanski, OIB 59639817186</item>
      <item>Ana Čatlak, OIB 78110711892</item>
      <item>Marinko Buškulić, OIB 08200114705</item>
      <item>Marinko Galić, OIB 96762020666</item>
      <item>Luca Gabela, OIB 68629820074</item>
      <item>Tomislav Frankić, OIB 69745327532</item>
      <item>Elias Erceg, OIB 27105475264</item>
      <item>Jakov Elez, OIB 36735285579</item>
      <item>Sretan Bajalo, OIB 77606115521</item>
      <item>Mario Tomić, OIB 12822553870</item>
      <item>Ranko Vuleta, OIB 75885216649</item>
      <item>Zlatko Balić, OIB 07556207031</item>
      <item>Boško Barać, OIB 00526661882</item>
      <item>Milan Vukić, OIB 34302227455</item>
      <item>Mara Vukorepa, OIB 56814423724</item>
      <item>Bare Vujina, OIB 23922325811</item>
      <item>Milenko Bašić, OIB 71120573278</item>
      <item>Diana Blažević, OIB 12578026353</item>
      <item>Jozo Bogić, OIB 35027187093</item>
      <item>Stjepko Bojanić, OIB 25751926536</item>
      <item>Miroslav Trečić, OIB 50880474980</item>
      <item>Neda Tukić, OIB 70924511514</item>
      <item>Vinka Ukić, OIB 42081497162</item>
      <item>Mira Velić, OIB 31812224044</item>
      <item>Ivan Vrdoljak, OIB 58654492314</item>
      <item>Iva Vrdoljak, OIB 63554079953</item>
      <item>Dražen Todorović, OIB 98584327843</item>
      <item>Dubravka Stojanovska, OIB 87171204134</item>
      <item>Josip Strniša, OIB 95889329970</item>
      <item>Ivica Sviličić, OIB 30978785630</item>
      <item>Ana Rogošić, OIB 63013573312</item>
      <item>Ivica Stipinović, OIB 04756380103</item>
      <item>Darko Topić, OIB 09297890199</item>
      <item>Marija Trečić, OIB 54951995215</item>
      <item>Milica Zorić, OIB 00140332153</item>
      <item>Ivo Rajčić, OIB 52467354389</item>
      <item>Ivan Radoš, OIB 36063141303</item>
      <item>Željka Vučemilović-šimunović, OIB 19390672750</item>
      <item>Slaven Tukić, OIB 33403885817</item>
      <item>Bartul Barišić, OIB 12686040110</item>
      <item>Tajana Domazet, OIB 31101575725</item>
      <item>Velinka Runjić, OIB 16188516711</item>
      <item>Niko Dujić, OIB 75216071342</item>
      <item>Teo Mandić, OIB 13212109596</item>
      <item>Mevlida Armanda, OIB 52353697771</item>
      <item>Renata Kalčić, OIB 57885132100</item>
      <item>Juraj Lešković, OIB 69602776663</item>
      <item>VRGORKA-VINARIJA dioničko društvo za proizvodnju pića, poljoprivredu i trgovinu, OIB 68329484134</item>
      <item>Milivoj Vidas, OIB 56342789123</item>
      <item>BURA l d.o.o. za trgovinu i usluge - u stečaju, OIB 79000721319</item>
      <item>AUTO CENTAR LOZIĆ d.o.o. trgovina vozilima u stečaju, OIB 30382973961</item>
      <item>NET MEDIA SISTEMI d.o.o. za informatički inženjering, OIB 03380490457</item>
      <item>BASLER OSIGURANJE ZAGREB dioničko društvo za osiguranje, OIB 59706054982</item>
      <item>NASTAVNI ZAVOD ZA JAVNO ZDRAVSTVO SPLITSKO-DALMATINSKE ŽUPANIJE, OIB 54948902275</item>
      <item>Joško Pavlov, OIB 35141086138</item>
      <item>Tina Trajković, OIB 65331410683</item>
      <item>Nada Dujmić, OIB 98309510309</item>
      <item>Nada Baković, OIB 16994220173</item>
      <item>Marija Duvančić, OIB 22739898593</item>
      <item>Mira Čipčić, OIB 42566477345</item>
    </derivirana_varijabla>
  </DomainObject.Predmet.StrankaListFormatedOIB>
  <DomainObject.Predmet.StrankaListFormatedWithAdress>
    <izvorni_sadrzaj>
      <item>REPUBLIKA HRVATSKA zastupanog po punomoćniku ŽUPANIJSKO DRŽAVNO ODVJETNIŠTVO U SPLITU</item>
      <item>LUKA dioničko društvo, Kopilica 47 B, Split</item>
      <item>RAD, d.o.o. za vodoopskrbu i ostale komunalne djelatnosti, Ul.Stjepana Radića 69, Drniš</item>
      <item>HEP-Operator distribucijskog sustava d.o.o. za distribuciju i opskrbu električne energije ELEKTRA ŠIBENI, Ulica grada Vukovara 37, 10000 Zagreb</item>
      <item>Mara Jukić, Čavoglave bb, 22322 Ružić zastupanog po punomoćniku Mijo Jeličić</item>
      <item>Ivica Bašić, Vukovarska 170, 21000 Split zastupanog po punomoćniku Mijo Jeličić</item>
      <item>GASTRO GRUPA d.o.o. za trgovinu i usluge, Grada Vukovara 271, 10000 Zagreb</item>
      <item>AUTO HRVATSKA dioničko društvo, Dubrovačka Ulica 1, Split</item>
      <item>JADRANSKO OSIGURANJE d.d., Listopadska 2, 10000 Zagreb zastupanog po punomoćniku Grgić &amp; Partneri odvjetničko društvo j.t.d.</item>
      <item>CITY EX d.o.o. za prijenos poslovne dokumentacije, Donje Svetice 40, 10 000 Zagreb zastupanog po punomoćniku Antonio Zujić</item>
      <item>Hrvatski Telekom d.d., Savska cesta 32, 10000 Zagreb</item>
      <item>CODEX SORTIUM društvo s ograničenom odgovornošću za pružanje kompleksnih konzalting usluga, Ivana Šibla 9, 10000 Zagreb</item>
      <item>SUNCE osiguranje d.d., Trnjanska cesta 108, 10000 Zagreb</item>
      <item>HRVATSKA IZVJEŠTAJNA NOVINSKA AGENCIJA, Marulićev trg 16, 10000 Zagreb</item>
      <item>ČISTOĆA d.o.o. za komunalnu djelatnost, održavanje čistoće i odlaganje komunalnog otpada, Put od Republike 14, Dubrovnik</item>
      <item>TEXT-PAPIR d.o.o. za trgovinu i usluge, Stinice 12, Split</item>
      <item>SLOBODNA DALMACIJA izdavačka i tiskarska djelatnost, dioničko društvo, Ulica Hrvatske Mornarice 4, Split</item>
      <item>ČISTOĆA društvo s ograničenom odgovornošću za obavljanje komunalnih djelatnosti održavanja čistoće i odlaganja komunaln, Put Plokita 81, Split</item>
      <item>OPĆINA JELSA Jedinstveni upravni odjel, Riba bb, 21465 Jelsa</item>
      <item>AUTOKUĆA BOSNIĆ d.o.o. za trgovinu, servis i remont, Rakite 27, Žrnovnica</item>
      <item>TISKARA MALENICA d.o.o., 113. Šibenske brigade HV-a 193, Šibenik zastupanog po punomoćniku Jasmin Avdagić</item>
      <item>Ivan Marijan, Strossmayerovo šetalište bb, 21465 JELSA, Otok Hvar zastupanog po punomoćniku Zdravko Bojanić</item>
      <item>HEP-Operator distribucijskog sustava d.o.o. za distribuciju i opskrbu električne energije, Ulica grada Vukovara 37, 10000 Zagreb</item>
      <item>Rikard Pavlović, Gundulićeva 26, 21000 Split</item>
      <item>LUČKA UPRAVA SPLIT, Gat Sv. Duje 1, Split</item>
      <item>TINA ALATI društvo s ograničenom odgovorošću za trgovinu i usluge, Trg Francuske Repub. 14, 10000 Zagreb</item>
      <item>PLOVPUT trgovačko društvo s ograničenom odgovornošću za održavanje pomorskih plovnih putova i radijske službe, Obala Lazareta 1, Split</item>
      <item>Regionalna veletržnica Benkovac dioničko društvo za trgovinu i usluge "u stečaju", Benkovačke bojne 17, Benkovac</item>
      <item>MESSER CROATIA PLIN Poduzeće za proizvodnju i prodaju tehničkih plinova d.o.o., Industrijska 1, Zaprešić</item>
      <item>ZAVOD ZA JAVNO ZDRAVSTVO DR. ANDRIJA ŠTAMPAR, Mirogojska Cesta 16, 10000 Zagreb</item>
      <item>Zagrebačka burza d.d., Ivana Lučića 2a/22, 10000 Zagreb zastupanog po punomoćniku MAĐARIĆ &amp; LUI - odvjetničko društvo d.o.o.</item>
      <item>METRONET TELEKOMUNIKACIJE d.d. za telekomunikacijske usluge, Ulica Grada Vukovara 269/d, 10000 Zagreb</item>
      <item>RELAX, d.o.o. za proizvodnju i trgovinu, Tijardovićeva 4/II, Split</item>
      <item>MINISTARSTVO GOSPODARSTVA, RAVNETELJSTVO ZA ROBNE ZALIHE, Ul.Grada Vukovara 78/VI, 10000 Zagreb zastupanog po punomoćniku ŽUPANIJSKO DRŽAVNO ODVJETNIŠTVO U SPLITU</item>
      <item>PUĆO d.o.o. za trgovinu, ugostiteljstvo i cestovni prijevoz, Puće 2, Ružić</item>
      <item>ITEM, d.o.o. informatičke usluge, Put Supavla 39, Split</item>
      <item>ŠKARE TRADE, d.o.o. za trgovinu i ugostiteljstvo, Sarajevska Ulica 64, Split</item>
      <item>CROATIA osiguranje d.d. FILIJALA SPLIT, Miramarska 22, 10000 Zagreb</item>
      <item>MIRJANA BARIĆ, D.Farlatija 92, 23000 Zadar</item>
      <item>SREDIŠNJE KLIRINŠKO DEPOZITARNO DRUŠTVO, dioničko društvo, Heinzelova 62/a, 10000 Zagreb</item>
      <item>MILENKO BUŠLJETA, P. Bonifacije 30, 23000 Zadar</item>
      <item>MILICA UGARKOVIĆ, 23000 Zadar</item>
      <item>FABIJAN PERONJA, Banski dolac bb, 21465 Jelsa zastupanog po punomoćniku KRUNO PERONJA</item>
      <item>Agencija za upravljanje državnom imovinom, Ivana Lučića 6, 10000 Zagreb</item>
      <item>COMENG, društvo s ograničenom odgovornošću za informatički inženjering, A. Starčevića 11, Solin</item>
      <item>AMEROPA AG, Rebgasse 108, BINNINGEN zastupanog po punomoćniku Odvjetničko društvo Hanžeković &amp; Partneri društvo s ograničenom odgovornošću</item>
      <item>GRAFOPLEX, društvo s ograničenom odgovornošću, za trgovinu i usluge, Hektorovićeva 47, Split</item>
      <item>HP - Hrvatska pošta d.d., Jurišićeva 13, 10000 Zagreb</item>
      <item>Financijska agencija, Vrtni put 3, 10000 Zagreb</item>
      <item>NIKOLA LACMANOVIĆ, Sukoišanska 19, 21000 Split zastupanog po punomoćniku DORIS KOŠTA</item>
      <item>HEP-Operator distribucijskog sustava d.o.o. za distribuciju i opskrbu električne energije, Ulica grada Vukovara 37, 10000 Zagreb</item>
      <item>VODOVOD I KANALIZACIJA, društvo s ograničenom odgovornošću za vodoopskrbu, odvodnju i pročišćavanje otpadnih voda, Biokovska 3, Split</item>
      <item>JELKOM, društvo s ograničenom odgovornošću za komunalnu djelatnost, Vrboska</item>
      <item>DALMACIJAVINO d.d. za proizvodnju i promet alkoholnih i bezalkoholnih pića "u stečaju", Obala kneza Domagoja 15, Split</item>
      <item>EUROLEASING d.o.o., Remetinečka cesta 98, 10000 Zagreb zastupanog po punomoćniku Grgić &amp; Partneri odvjetničko društvo j.t.d.</item>
      <item>Rino Barbić, odvjetnik, Vrsina 0, 21465 Jelsa</item>
      <item>HVARSKI VODOVOD d.o.o., Radičina 0, 21465 Jelsa zastupanog po punomoćniku Rino Barbić</item>
      <item>IVAN MILAT, Ulica br. 7, 20271 BLATO NA KORČULI</item>
      <item>DIONOVA - DIONA d.o.o., Donje Svetice 127, 10000 Zagreb</item>
      <item>TEHNOPLAST d.o.o. za građevinarstvo, trgovinu, ugostiteljstvo, turizam i uslužne djelatnosti, Ulica Slobode 5, 21000 Split</item>
      <item>VIPnet, društvo s ograničenom odgovornošću za usluge javnih telekomunikacija, Vrtni put 1, 10000 Zagreb</item>
      <item>BILIĆ-ERIĆ d.o.o. za privatnu zaštitu, Ljudevita Posavskog 3, Trgovački centar Millennijum, Sesvete</item>
      <item>DALMACIJAVINO - ZAGREB društvo sograničenom odgovornošću za trgovinu, ugostiteljstvo i prijevoz, Gajeva 26, 10000 Zagreb</item>
      <item>GRAD DRNIŠ, Trg kralja Tomislava 1, 22320 Drniš</item>
      <item>Vetropack Straža tvornica stakla d.d. Hum na Sutli, Hum na Sutli, Hum na Sutli 203, Hum Na Sutli</item>
      <item>CAPRICORNO, društvo s ograničenom odgovornošću za trgovinu, Hercegovačka 57/A, Split</item>
      <item>PELJEŠKI VRHOVI, POLJOPRIVREDNA ZADRUGA, Janjina 68, Janjina</item>
      <item>Toma Šurjak, Sansovića dvori 29, 21465 JELSA, DOL zastupanog po punomoćniku Rino Barbić</item>
      <item>Jakov Peronja, Jelsa 0, 21465 Jelsa zastupanog po punomoćniku Rino Barbić</item>
      <item>TIGAR d.o.o. za usluge, Put Supavla 1, Split zastupanog po punomoćniku Zoran Iviš</item>
      <item>POREZNA UPRAVA Područni ured Split, Trg dr. Franje Tuđmana 4, 21000 Split zastupanog po punomoćniku ŽUPANIJSKO DRŽAVNO ODVJETNIŠTVO</item>
      <item>BURA I TRAMUNTANA d.o.o. za trgovinu i usluge, Don Frane Bulića 205, Solin</item>
      <item>TRAST međunarodno otpremništvo, dioničko društvo,  Gat Sv.Duje 4, Split zastupanog po punomoćniku Marina Tončić-Bota</item>
      <item>CHROMOS AGRO dioničko društvo proizvodnja sredstava za zaštitu bilja, Radnička cesta 173/n, 10000 Zagreb</item>
      <item>VODOVOD I KANALIZACIJA, društvo s ograničenom odgovornošću za vodoopskrbu, odvodnju i pročišćavanje otpadnih voda, Biokovska 3, Split</item>
      <item>AUTOTRANS d. o. o. za javni prijevoz putnika u cestovonom prometu, trgovinu, usluge i turistička agencija, Trg Žabica 1, Rijeka</item>
      <item>BRTVILA BREZIĆ d.o.o. za proizvodnju brtvila, trgovinu i zastupanje, Starotrnjanska 46/A, 10000 Zagreb</item>
      <item>IREKS AROMA društvo s ograničenom odgovornošću, Radnička Cesta 37, 10000 Zagreb zastupanog po punomoćniku Odvjetničko društvo GLAMUZINA &amp; GROŠETA</item>
      <item>Marin Mileteta, odvjetnik, Gorjanska 26, 10000 Zagreb zastupanog po punomoćniku Antonia Selak</item>
      <item>HEP - Opskrba d.o.o. za opskrbu potrošača električnom, toplinskom energijom i plinom, Ulica grada Vukovara 37, 10000 Zagreb</item>
      <item>ING-ATEST d.o.o. za trgovinu i usluge, Hrvatske mornarice 1/a, Split</item>
      <item>Hrvatske vode, pravna osoba za upravljanje vodama, Grada Vukovara 220, 10000 Zagreb</item>
      <item>BASLER OSIGURANJE ZAGREB dioničko društvo za osiguranje, Radnička cesta 37/b, 10000 Zagreb</item>
      <item>NARODNI TRGOVAČKI LANAC d.o.o. za trgovinu i usluge, Soblinec, Soblinečka 55, Sesvete</item>
      <item>MANTIS, d.o.o. za trgovinu i usluge, Varaždinska 51, Split</item>
      <item>Vinko Paina, Malo selo, 21460 Stari Grad</item>
      <item>TRANSADRIA, međunarodna špedicija d. d. u stečaju, Riva Boduli 1, Rijeka</item>
      <item>Hrvatska radiotelevizija, Prisavlje 3, 10000 Zagreb</item>
      <item>BRODOMERKUR trgovina i usluge, dioničko društvo, Poljička Cesta 35, Split</item>
      <item>ZAGREBAČKI HOLDING, društvo s ograničenom odgovornošću za javni prijevoz, opskrbu vodom, održavanje čistoće, putnička a, Ulica grada Vukovara 41, 10000 Zagreb</item>
      <item>NASTAVNI ZAVOD ZA JAVNO ZDRAVSTVO SPLITSKO-DALMATINSKE ŽUPANIJE, Vukovarska Ulica 46, Split</item>
      <item>BRODOSPLIT-BRODOGRADILIŠTE društvo s ograničenom odgovornošću, Put Supavla 21, Split</item>
      <item>COPAN ZAGREB društvo s ograničenom odgovornošću za trgovinu i zastupanje, Selnica Šćitarjevska 25, 10410 Velika Gorica</item>
      <item>DUHAN društvo s ograničenom odgovornošću, Vukovarska 30, Dubrovnik</item>
      <item>Ivica Maleš vl. autoservis "UNO", Put Blata bb, 21216 Kaštel Stari</item>
      <item>Teo Palaversić, Mala Banda 166, 21465 Jelsa</item>
      <item>HRVATSKA POŠTANSKA BANKA, dioničko društvo, Jurišićeva 4, 10000 Zagreb</item>
      <item>OTIS DIZALA, društvo s ograničenom odgovornošću za proizvodnju, montažu, remont i održavanje dizala, Prilaz Vladislava Brajkovića 15, 10000 Zagreb</item>
      <item>Fabijan Roić, Domobranska 26, 21460 Stari Grad</item>
      <item>Ivo Družević, Družević Dvor 20, 21460 Stari Grad, Dol</item>
      <item>Ivo Roić, Zbora Narodne garde 2, 21460 Stari Grad</item>
      <item>Josip Kovačević, M.Ivanića 26, 21460 Stari Grad</item>
      <item>Tedi-Tadija Maroević, Out Rudine 4, 21460 Stari Grad</item>
      <item>Jakica Lupi, Vrbanj 0, 21462 Vrbanj</item>
      <item>Joza Bratanić, Vrbanj 0, 21462 Vrbanj</item>
      <item>Antun Pavičić, Pavičića dvor 13, 21460 Stari Grad, Dol</item>
      <item>Juraj Pavičić, Ceratorij 0, 21462 Vrbanj</item>
      <item>Cvjetko Matković, Matije Ivanića 0, 21460 Stari Grad</item>
      <item>Katica Kovačević, Dol 0, 21460 Dol</item>
      <item>Nikša Dužević, Dol 0, 21460 Dol</item>
      <item>Milovan Kombura, F. Vrančića 13, 21000 Split</item>
      <item>Jelisava Pavičić, Vrbanj 0, 21462 Vrbanj</item>
      <item>Matko Carić, Dol 0, 21460 Dol</item>
      <item>Marinko Dužević, Dol  0, 21460 Stari Grad, Dol</item>
      <item>Margarita Radonić, Dol 0, 21460 Dol</item>
      <item>Dinko Pavičić Tribunol, Žrtava Rata  2, 21460 Stari Grad</item>
      <item>Tonči Šurjak, Stari Grad 0, 21460 Stari Grad</item>
      <item>Duško Pavičić Ivelja, Bassina 0, 21462 Vrbanj</item>
      <item>Pero Dulčić Sušak, Malo Selo 63, 21460 Stari Grad</item>
      <item>Ivan Tadić, Vagonj 32, 21460 Stari Grad</item>
      <item>Ivica Pavičić, Vrbanj 0, 21462 Vrbanj</item>
      <item>Mihovil-Mile Pavičić, Vrbanj 0, 21462 Vrbanj</item>
      <item>Tomi Moscatello, Dol, 21460 Dol</item>
      <item>Nikola Vodanović, Vrbanj 0, 21462 Vrbanj</item>
      <item>Margarita Marica Stančić, Kod Sv. Petra 0, 21460 Stari Grad</item>
      <item>Vjekoslav Radonić, Dol 0, 21460 Dol</item>
      <item>Marinko Sanseović, Dol 0, 21460 Dol</item>
      <item>Tadija Moškatelo, B.Kašića 9, 21460 Stari Grad</item>
      <item>Damir Petrić, Stari Grad 0, 21460 Stari Grad</item>
      <item>Louis Petrić, Srinjo kola 2, 21460 Stari Grad</item>
      <item>Ivica Ljubić, Stari Grad 0, 21460 Stari Grad</item>
      <item>Vinko Lupi, Sv. Magdalene 7, 21460 Stari Grad</item>
      <item>Ivan Tadić Šilo, Stari Grad 0, 21460 Stari Grad</item>
      <item>Ivan Tadić, Stari Grad 0, 21460 Stari Grad</item>
      <item>Vinko Maroević, Stari Grad, 21460 Stari Grad</item>
      <item>Ivan Buratović, Vrbanj 13, 21462 Vrbanj</item>
      <item>Mijo Mili Pavičić, Vrbanj 0, 21460 Vrbanj</item>
      <item>Marija Vodanović, Stari Grad 0, 21460 Stari Grad</item>
      <item>Jakov Fredotović, Vrbanj 297, 21462 Vrbanj</item>
      <item>Miljenko Srhoj, Krešimirova 5, 21460 Stari Grad</item>
      <item>Nikola Haladić, Stari Grad 0, 21460 Stari Grad</item>
      <item>Janez Jelušić, Sv. Petra 0, 21460 Stari Grad</item>
      <item>Nikola Sansević, Dol 0, 21460 Stari Grad</item>
      <item>Nikola Buratović, Vrbanj 0, 21462 Vrbanj</item>
      <item>Cvjetko Buratović, Put Križa 4, 21460 Stari Grad</item>
      <item>Nikola Buratović, Vrbanj 0, 21462 Vrbanj</item>
      <item>Nikola Stipišić, Vrbanj 0, 21462 Vrbanj</item>
      <item>Prošper Moškatelo, Dol 0, 21460 Dol</item>
      <item>Tonko Maroević, Šiberija 6, 21460 Stari Grad</item>
      <item>Ivo Pavičić, Dol 0, 21460 Dol</item>
      <item>Pavao Čubre, Vrbanj 0, 21462 Vrbanj</item>
      <item>Luka Šurjak, Dol 0, 21460 Dol</item>
      <item>Luka Franetović, C. Škarpe 17, 21460 Stari Grad</item>
      <item>Ivan Miloš Mile, Dol 0, 21460 Dol</item>
      <item>Jure Moškatelo, Ploča 2, 21460 Dol</item>
      <item>Vjekoslav Bogdanić, J.B.Jelačića 9, 21460 Stari Grad</item>
      <item>Petro Šoljan, Donja kola 0, 21460 Stari Grad</item>
      <item>Juraj Dužević, Radošića dvor 4, 21460 Dol</item>
      <item>Damir Šurjak, Šurokovića dvor 5, 21460 Dol</item>
      <item>Jakov Tresić, Vrbanj 0, 21462 Vrbanj</item>
      <item>Juraj Moškatelo Stariji, Ploča 27, 21460 Stari Grad</item>
      <item>Ruža Roić, Pod jugo 10, 21460 Dol</item>
      <item>Rade Čavić, Malo Selo 0, 21460 Stari Grad</item>
      <item>Matilda Buratović, Vrbanj 0, 21462 Vrbanj</item>
      <item>Ivo Šurjak, Ostravska 8, 21000 Split</item>
      <item>Dražica Matković Ljubo, Vrbanj 0, 21462 Vrbanj</item>
      <item>Dinko Račić, Vrbanj 173, 21462 Vrbanj</item>
      <item>Mila Franetović Dužević, Vrankovića dvor 5, 21460 Stari Grad</item>
      <item>Luka Stančić, Stančića dvor 0, 21460 Dol</item>
      <item>Meri Petrić, Stari Grad 0, 21460 Stari Grad</item>
      <item>Ivan Moškatelo, Ploča 29, 21460 Dol</item>
      <item>Vinko Moškatelo, Ploča 23, 21460 Dol</item>
      <item>Nikola Šimunović, K. Zvonimira 35, 21460 Stari Grad</item>
      <item>Mirko Radonić, Pod jugo 19, 21460 Dol</item>
      <item>Antun Sansević, Sansevića dvor 43, 21460 Dol</item>
      <item>Nikša Moškatelo, Ploča 4, 21460 Dol</item>
      <item>Antun Vodanović Stariji, Vrbanj  0, 21460 Vrbanj</item>
      <item>Ivo Bojanić, Šiberija 19, 21460 Stari Grad</item>
      <item>Cvjetko Miličić, T. Buzolića 8, 21450 Hvar</item>
      <item>Marija Trbuhović, Vrbanj 0, 21462 Vrbanj</item>
      <item>Neno Šoljan, Molo Selo 0, 21460 Stari Grad</item>
      <item>Juraj Tomi Moškatelo, Ploča 2, 21460 Dol</item>
      <item>Ivo Račić Kapetanić, Vrbanj 0, 21462 Vrbanj</item>
      <item>Đuro Caratan, Zavala 0, 21465 Zavala</item>
      <item>Ante Tonči Drinković, Bonski Dolac, 21465 Jelsa</item>
      <item>Kata Duboković, Pitve bb, 21465 Pitve</item>
      <item>Boris Carić, Ivan Dolac 0, 21465 Ivan Dolac, Jelsa</item>
      <item>Tonko Ivčević Bakulić, Šiberija 29, 21460 Stari Grad</item>
      <item>Marko Huljić, Račić 860, 21465 Jelsa</item>
      <item>Lenka Roić, Dol, 21460 Dol</item>
      <item>Stjepan Jerković, Zastražišće 0, 21466 Zastražišće</item>
      <item>Boris Borović, Poljica, 21466 Poljica</item>
      <item>Niko Salamunić, Jelsa bb, 21465 Jelsa</item>
      <item>File Vranković, Dol 0, 21460 Dol</item>
      <item>Juraj Šperka, Zastražišće 0, 21466 Zastražišće</item>
      <item>Mili Razović, Vinkovačka 51, 21000 Split</item>
      <item>Ante Mihojević, Vrboska, 21463 Vrboska</item>
      <item>Ljubica Stipišić, Vrbanj 0, 21462 Vrbanj</item>
      <item>Stjepan Hujo Huljić, Vrsina bb, 21465 Jelsa</item>
      <item>Nikola Grgičević, Vrisnik 0, 21465 Vrisnik</item>
      <item>Tonči Gurdulić, Jelsa 0, 21465 Jelsa</item>
      <item>Prošperino Milevčić, Jelsa 0, 21465 Jelsa</item>
      <item>Boris Rubinić, V rbanj  0, 21462 Vrbanj</item>
      <item>Jakov Račić, Vrbanj 302 A, 21462 Vrbanj</item>
      <item>Jakša Radonić, Jelsa 0, 21465 Jelsa</item>
      <item>Vinko Palaversić, Jelsa, 21465 Jelsa</item>
      <item>Fabijan Kunčić, Dol 0, 21460 Dol</item>
      <item>Dušan Salamunić, Račić bb, 21465 Jelsa</item>
      <item>Margarita Stančić, Dol 0, 21460 Dol</item>
      <item>Josip Crnčić, Pitve 0, 21465 Pitve</item>
      <item>Luka Moškatelo, Dol 0, 21460 Dol</item>
      <item>Lucija Milatić-Bričolić, Svirče 0, 21462 Svirče</item>
      <item>Fabijan Dužević, Domobranska 31, 21460 Stari Grad</item>
      <item>Vjeko Jakas, Zvala bb, 21465 Zavala</item>
      <item>Pavo Bunčuga, Banski Dolac bb, 21465 Jelsa</item>
      <item>Marko Buratović, Svirče 0, 21462 Svirče</item>
      <item>Antun Lučić, Poljica, 21466 Poljica</item>
      <item>Marin Parun Barbić, Pitve 0, 21465 Pitve</item>
      <item>Stjepan Tomislav Huljić, Lučica bb, 21465 Jelsa</item>
      <item>Cvjetka Cvita Milevčić, Jelsa 0, 21465 Jelsa</item>
      <item>Marinko Radonić, Pitve 72, 21465 Pitve</item>
      <item>Antun Gurdulić, Vrsina bb, 21465 Jelsa</item>
      <item>Blaženko Jakas, Zavala 0, 21465 Zavala</item>
      <item>Braco Jakas, Zavala 136, 21465 Zavala</item>
      <item>Ivan Makjanić, Svirče 0, 21462 Svirče</item>
      <item>Ante Rubinić, Vrsina  307, 21465 Jelsa</item>
      <item>Dražica Vicenca Matković, Vrbanj 117, 21462 Vrbanj</item>
      <item>Jakov Radonić, Jelsa bb, 21465 Jelsa</item>
      <item>Slobodan Radičić, Pitve bb, 21465 Pitve</item>
      <item>Jurko Lučić, Vrboska 0, 21463 Vrboska</item>
      <item>Mate Antičević, Zavala 0, 21465 Zavala</item>
      <item>Josip Franičević, Burkovo bb, 21465 Jelsa</item>
      <item>Asija Bojanić, Burkovo, 21465 Jelsa</item>
      <item>Milivoj Vidas vl. Servisa instrumenata, mjerne i regulacione opreme, Starčevićeva 26, 21000 Split</item>
      <item>BURA l d.o.o. za trgovinu i usluge - u stečaju, Koturaška 51, 10000 Zagreb</item>
      <item>NET MEDIA SISTEMI d.o.o. za informatički inženjering, Kvaternikova 12, Split</item>
      <item>Financijska agencija, Vrtni put 3, 10000 Zagreb</item>
      <item>Hrvatski registar brodova, Marasovića 67, Split</item>
      <item>Nenad Ševo, Teiljska 1, 21000 Split</item>
      <item>Meri Stipinović, Sukoišanska 25, 21000 Split</item>
      <item>Fond za zaštitu okoliša i energetsku učinkovitost, Ksaver 208, 10000 Zagreb</item>
      <item>Zlatko Balić, Obala kneza Domagoja 15, 21204 Dugopolje</item>
      <item>Galić Ante, Odeska 16, 21000 Split</item>
      <item>Dean Prelević, odvjetnik, Gundulićeva 22, 21000 Split</item>
      <item>Želimir Miletić, Put Kotlara 31, 23000 Zadar</item>
      <item>Luči Roić, Pavičića dvor 7, 21460 Dol</item>
      <item>Nade Pavičić-ivelja, Vrbanj 365, 21460 Vrbanj</item>
      <item>Dujko Čubre, Vrbanj 0, 21460 Vrbanj</item>
      <item>Antun Bratanić, Zvonimirova 27, 21460 Stari Grad</item>
      <item>Andrija Matković, Domobranska 22, 21460 Stari Grad</item>
      <item>Antun Vune Bratanić, Vrbanj 0, 21460 Vrbanj</item>
      <item>Dinko Lušić, Vrbanj 0, 21460 Vrbanj</item>
      <item>Nikica Nikola Matijević, Dol 0, 21460 Stari Grad</item>
      <item>Ivan Sanseović, Dol, Kunčića dvor 4, 21460 Stari Grad</item>
      <item>Marija Kovačević Lolotović, Vukovarska 23, 21460 Stari Grad</item>
      <item>Petar Zlatan Vodanović, Vrbanj 126, 21460 Vrbanj</item>
      <item>Ivan Stančić, Dol, Stančića dvor 0, 21460 Stari Grad</item>
      <item>Stjepan Moškatelo, Dol Sv. Marije 1, 21460 Stari Grad</item>
      <item>Toma Dužević, Dol Sv. Marije 0, 21460 Stari Grad</item>
      <item>Ivica Račić, Vrbanj 0, 21460 Vrbanj</item>
      <item>Kuzma Pavičić Aleluja, Vrbanj 0, 21460 Vrbanj</item>
      <item>Vinka Salamunić, Jelsa 0, 21465 Jelsa</item>
      <item>Teo Huljić, Jelsa 0, 21465 Jelsa</item>
      <item>Dejan Šperka, Jelsa 0, 21465 Jelsa</item>
      <item>Juraj Caratan, Zavala 0, 21465 Zavala</item>
      <item>Matko Antičević, Pitve 0, 21465 Pitve</item>
      <item>Dinko Rubinić ( Vjera ), Vrisnik 73, 21465 Vrisnik</item>
      <item>Vjera Rubinić, Vrinsnik 73, 21465 Vrisnik</item>
      <item>Abraham Bojanić, Jelsa 1, 21465 Jelsa</item>
      <item>Vedran Nevešćanin, Smiljanićeva 2, 21000 Split zastupanog po punomoćniku Jadranko Vidović</item>
      <item>Marija Pjevac, Omiška 18, 21000 Split</item>
      <item>Carinska uprava, Zrinsko Frankopanska 60, 21000 Split</item>
      <item>Općinski sud u Starom Gradu - ZK odjel, Ulica Novo Riva 3, 21460 Stari Grad</item>
      <item>Nada Akrap, Put Sirobuje 37, 21000 Split</item>
      <item>Jasminka Antunović, Ulica Luke Botića 24, 21210 Solin</item>
      <item>Nediljka Armanda, Vranjički put 18, 21000 Split</item>
      <item>Ana Babić, Krilava 8, 21000 Split</item>
      <item>Gordana Babić, Šulavi bb, 21214 Kaštel Lukšić</item>
      <item>Ivan Babić, Doverska 7, 21000 Split</item>
      <item>Katica Babić, Zvonimirova 16, 21210 Solin</item>
      <item>Jure Bacelj, Bacelji 9, 21206 Bračević</item>
      <item>Ana Bačić, Umljanovići bb, 22320 Drniš</item>
      <item>Nediljka Bajić, Jurja Križanića 7, 21000 Split</item>
      <item>Žarka Bakotić, Mosorska Ulica 11 A, 21214 Kaštel Gomilica</item>
      <item>Marko Baković, Kroz Selo 2, 22300 Kistanje</item>
      <item>Ivica Ban, Braće Radića 7, 21212 Kaštel Sućurac</item>
      <item>Srđanka Banovac, Sikavice - Banovci 5, Parčić</item>
      <item>Božidar Barać, Maslinska 22, 21000 Split</item>
      <item>Vedran Barbarić, Šimićeva 8, 21000 Split</item>
      <item>Marija Barbir, Vukovarska 175, 21000 Split</item>
      <item>Petar Barbir, Vukovarska 175, 21000 Split</item>
      <item>Anica Baričević, Put blata bb, 21217 Kaštel Novi</item>
      <item>Damira Barišić, Barišići 10, 22320 Žitnić</item>
      <item>Ivan Barišić, Kornatska 31, 31000 Osijek</item>
      <item>Manda Bašić, Put Majdana 29, 21210 Solin</item>
      <item>Aleksandar Bauk, Alojzija Stepinca 16, 21000 Split</item>
      <item>Marina Zečić, Alojzija Stepinca 16, 21000 Split</item>
      <item>Ivo Bavčević, Šibenska 3, 21000 Split</item>
      <item>Nataša Bazina, PUT STRMA 67 (ranije: NEORIĆ, NEORIĆ, 0), 21203 Neorić</item>
      <item>Mirjana Begonja, Džale 2, 22323 Sedramić</item>
      <item>Jelena Belić, Jelsa 627, 21465 Jelsa</item>
      <item>Niko Belić, Jelsa 627, 21465 Jelsa</item>
      <item>Jagoda Bešker, Gašpini 23, 21210 Solin</item>
      <item>Nedo Bešker, Gašpini 23, 21210 Solin</item>
      <item>Zorica Bilić, Ulica Predraga Bogdanića 13, 21460 Stari Grad</item>
      <item>Sanja Bilić-pavlinović, Vukovarska 80, 21000 Split</item>
      <item>Jela Bilobrk, Stepinčeva 32, 21000 Split</item>
      <item>Antun Blažević, Meštrovića šetalište 96, 21000 Split</item>
      <item>Hrvoje Blažević, Blaževići bb, 22320 Čavoglave</item>
      <item>Damir Bojčić, Kralja Zvonimira 24, 22320 Drniš</item>
      <item>Željko Bojčić, P. Preradovića 4, 22320 Drniš</item>
      <item>Denis Boljat, Karlovo 46, 21214 Kaštel Kambelovac</item>
      <item>Srećko Boras, ULICA BISKUPA PAVLA ŽANIĆA 20 (ranije: KAŠTEL NOVI, PUT GROBLJA, 0), 21217 Kaštel Novi</item>
      <item>Robert Borić, Mosećka 56, 21000 Split</item>
      <item>Goran Bosančić, Ulica Braski Dolac 40, 21212 Kaštel Sućurac</item>
      <item>Pava Botić, Kosorova 7, 22300 Knin</item>
      <item>Ljuba Božanić, Dobrilina 11, 21000 Split</item>
      <item>Anka Božić, Šibenksa 9, 21000 Split</item>
      <item>Anica Božić-Bakušić, Katalinića prilaz 5, 21000 Split</item>
      <item>Ivica Bratić, Neorić bb, 21203 Neorić</item>
      <item>Nikša Bratić, Put Svete Mande 18, 21000 Split</item>
      <item>Vencislav Brizić, Ulica Kralja Zvonimira 56, 21460 Stari Grad</item>
      <item>Zlata Brizić, Ulica Kralja Zvonimira 56, 21460 Stari Grad</item>
      <item>Mate Brstilo, Krešimirova 25, 21311 Žrnovnica</item>
      <item>Zora Budimir, Cesta Domovinskog rata 36, 22300 Knin</item>
      <item>Miranda Budiša, Ulica Kralja Zvonimira 18, 22320 Drniš</item>
      <item>Nediljko Bugarin, Doverska 7, 21000 Split</item>
      <item>Željka Vučemilović-šimunović, Alkarska Ulica 26, 21000 Split</item>
      <item>Gordana Buljević, Trondheimska 10, 21000 Split</item>
      <item>Marina Burić, Mirlović Zagora, 22323 Unešić</item>
      <item>Mario Buzov, Cerje 35, 22320 Mirlović Polje</item>
      <item>Đuro Caratan, Stara zavala 58, 21465 Jelsa</item>
      <item>Toni Caratan, ZAVALA 58 (ranije: ZAVALA, ZAVALA, 0), 21465 Zavala</item>
      <item>Boris Carić, IVAN DOLAC 179 (ranije: IVAN DOLAC, IVAN DOLAC, 0), 21465 Ivan Dolac</item>
      <item>Paulo Carić, SVIRČE 145 (ranije: SVIRČE, SVIRČE, 0), 21460 Svirče</item>
      <item>Dinka Cezareo, Marina Šabića 4, 21460 Stari Grad</item>
      <item>Nevenka Cukrov, Domovinskog rata 6, 21210 Solin</item>
      <item>Dijana Czwik, Matoševa Ulica 96, 21210 Solin</item>
      <item>Vinka Čavala, ULICA PETRA ZRINSKOG 23 (ranije: KAŠTEL GOMILICA, UZ VODOVOD, 0), 21214 Kaštel Gomilica</item>
      <item>Silva Černak Lojić, Lojići 1, 22320 Drniš</item>
      <item>Diana Čović, Duće-Glavica, 21310 Omiš</item>
      <item>Ante Čulo, Hrvatskih knezova bb, 21214 Kaštel Gomilica</item>
      <item>Blaž Ćapin, Odakova 9, 21000 Split</item>
      <item>Filip Delać, Grge Novaka 6, 22300 Knin</item>
      <item>Ankica Delić, Kaštelanska cesta 42, 21212 Kaštel Sućurac</item>
      <item>Marko Delić, Gašpini 108, 21210 Solin</item>
      <item>Nediljka Delić, Donji Muć bb, 21203 Donji Muć</item>
      <item>Gordana Didak, Kroz Smrdečac 5, 21000 Split</item>
      <item>Mili Divić, Radobiljska Cesta 12, 21250 Katuni</item>
      <item>Ljiljana Dragan Jelušić, Antuna Branka Šimića 54, 21000 Split</item>
      <item>Milka Drlje, Kitožer 9, 21311 Stobreč</item>
      <item>Mato Drmić, Put Plokita 40, 21000 Split</item>
      <item>Jozo Družianić, Pujanke 15, 21000 Split</item>
      <item>Stanko Duvančić, Duvančići 9, 22320 Razvođe</item>
      <item>Damir Duvnjak, Križine 15A, 21000 Split</item>
      <item>Nives Džanko, Ulica Fra Pavla Melade 24 A, 21217 Kaštel Štafilić</item>
      <item>Ante Đurđević, Jadranska 12, 21400 Supetar</item>
      <item>Ljubica Elez, Donji Moseć 14, 22320 Moseć</item>
      <item>Ankica Ezgeta, Kaštelanska cesta 12, 21217 Kaštel Stari</item>
      <item>Lenka Franić, Sedam Kaštela 6, 21000 Split</item>
      <item>Ivica Gabelić, Vrboska 387, 21465 Vrboska</item>
      <item>Marija Galešić, Neorić 61, 21203 Neorić</item>
      <item>Petar Galić, MERZOVA 12 (ranije: SPLIT, TEŽAČKI PUT, 40 E), 21000 Split</item>
      <item>Silvana Galić, Trondheimska 5, 21000 Split</item>
      <item>Kazimir Garić, Ulica Matija Ivanića 35, 21460 Stari Grad</item>
      <item>Vencel Gašpar, Hercegovačka 24, 21000 Split</item>
      <item>Vinko Gašpar, Sinjska 9, 21000 Split</item>
      <item>Ana Goreta, Put željezničke stanice, 22320 Drniš</item>
      <item>Zorka Goreta, Donje Gorete 21, 22320 Drniš</item>
      <item>Josip Gotovac, Vukovarska 113, 21000 Split</item>
      <item>Vjekoslav Grbčić, Gajeva 11A, 21000 Split</item>
      <item>Divna Grbeša, FRANKOPANSKA ULICA 20 (ranije: SOLIN, FRANKOPANSKA ULICA, 60), 21210 Solin</item>
      <item>Ana Grubišić, Put Sirobuje 10, 21311 Stobreč</item>
      <item>Gordana Grubišić, Braće Radića 3, 21210 Solin</item>
      <item>Nikola Grubišić, VUKOVARSKA ULICA 5 (ranije: DRNIŠ, KRALJA ZVONIMIRA, 41), 22320 Drniš</item>
      <item>Sanja Grubišić, Ulica Kralja Zvonimira 41, 22320 Drniš</item>
      <item>Antonio Gudelj, Put Dragovoda 17, 21000 Split</item>
      <item>Kata Gugić, Sarajevska 42, 21000 Split</item>
      <item>Mirjana Gugić, Luke Botića 6, 21210 Solin</item>
      <item>Ivica Hajder, Cigići 1, 22320 Otavice</item>
      <item>Željko Hajder, Cigići 1, 22320 Otavice</item>
      <item>Silvana Hajduk, Varoš 1, 21231 Klis</item>
      <item>Tomislav Herceg, Sinjska 46, 22300 Knin</item>
      <item>Mira Ikica, Vlaka Vi 2, 22303 Oklaj</item>
      <item>Franjo Ivčević, Sv. Petra od Klob. 1, 21217 Kaštel Novi</item>
      <item>Jelena Ivčević, Ulica Sv. Petra Od Klobuka 16, 21217 Kaštel Novi</item>
      <item>Damir Jakus, Stepinčeva 67, 21000 Split</item>
      <item>Gospova Jakus, Poljička Cesta 84, Poljica</item>
      <item>Marica Jakus, PUT MAJDANA 31 (ranije: SOLIN, PUT MAJDANA, 31), 21231 Klis</item>
      <item>Petar Jakus, Put Majdana 31, 21210 Solin</item>
      <item>Marko Janković, Bisko 39, 21232 Bisko</item>
      <item>Matija Jeličić, Vinkovačka 5, 21000 Split</item>
      <item>Ante Jeličić, Trondheimska 7, 21000 Split</item>
      <item>Marija Jocić, Vojka Krstulovića 21, 21000 Split</item>
      <item>Ante Jolić, Jolići 2, 22320 Gradac</item>
      <item>Marica Jukić, Perivoj A. Roje 5, 21000 Split</item>
      <item>Marko Jukić, Perivoj Ane Roje 5, 21000 Split</item>
      <item>Renata Jukić, Put Župića 33, 21230 Sinj</item>
      <item>Jadranka Jurić, Bufaline II 29, 21217 Kaštel Novi</item>
      <item>Marija Jurić, Put Kruševika bb, 21214 Kaštel Kambelovac</item>
      <item>Ankica Kainić, Prominski Put 11, 22300 Knin</item>
      <item>Jelena Kalinić, Magistrala Solin 67, 21000 Split</item>
      <item>Petar Kalinić, Mosećka 114, 21000 Split</item>
      <item>Anamarija Kalinić Radović, Vukovarska 57, 21000 Split</item>
      <item>Stipan Kamber, Sesartići 20, 21210 Solin</item>
      <item>Đuro Kapoši, Južno predgrađe 51, 31000 Osijek</item>
      <item>Željko Karin, Zgon 80, 21210 Solin</item>
      <item>Marijana Karin Prnjak, Zgon 80, 21210 Solin</item>
      <item>Neda Kasalo, CESTA DR. FRANJE TUĐMANA 409 (ranije: KAŠTEL KAMBELOVAC, CESTA DR. FRANJE TUĐMANA, 109), 21214 Kaštel Kambelovac</item>
      <item>Zvonimir Kasalo, CESTA DR. FRANJE TUĐMANA 409 (ranije: KAŠTEL KAMBELOVAC, CESTA DR. FRANJE TUĐMANA, 109), 21214 Kaštel Kambelovac</item>
      <item>Suzana Kašić, Ulica 142. Brigade 2, 22320 Drniš</item>
      <item>Ivana Katalinić Jerčić, Put Vrila 6, 21310 Omiš</item>
      <item>Josip Katušić, Luke Botića 11, 21210 Solin</item>
      <item>Ljiljana Kegalj, Istarska 5, 21000 Split</item>
      <item>Ante Kekez, Dubrovačka 35, 21000 Split</item>
      <item>Ivanko Kekez, Sukoišanska 29, 21000 Split</item>
      <item>Petrica Kekez, Dubrovačka 35, 21000 Split</item>
      <item>Boško Kevo, Stipe Pensa 5, 21217 Kaštel Štafilić</item>
      <item>Antiša Kliškinić, Ulica Petra Krešimira Iv 108, 21210 Solin</item>
      <item>Veljko Knezović, Zagrebačka 6, 21311 Stobreč</item>
      <item>Stjepan Kokeza, Čopova 8, 21000 Split</item>
      <item>Petar Kolega, ZVONIMIROVA 121 (ranije: SOLIN, ANTIŠE VUČIČIĆA, 149), 21210 Solin</item>
      <item>Daniela Kovač, Cesta dr. Franje Tuđmana 238a, 21212 Kaštel Sućurac</item>
      <item>Željka Kovač, Mažuranićevo šetalište 26, 21000 Split</item>
      <item>Ivan Kraljić, Put Balabana 7, 21203 Neorić</item>
      <item>Inga Krnjaić, Požeška 6, 21000 Split</item>
      <item>Anka Krstić, Odeska 19, 21000 Split</item>
      <item>Ivan Kundid, Gradišćanskih Hrvata 1, 21000 Split</item>
      <item>Ivana Kundid, Dinarska 11, 21000 Split</item>
      <item>Ružica Kundid, Dinarska 11, 21000 Split</item>
      <item>Deni Kuvačić, Mažuranićevo Šetalište 10 B, 21000 Split</item>
      <item>Anka Landikušić, Gradac 19 A, 21311 Podstrana</item>
      <item>Ivan Lasić, Konjsko bb, 21231 Konjsko</item>
      <item>Dražen Lazić, Šime Ljubića 9, 21000 Split</item>
      <item>Nenad Leskur, Ulica Stjepana Radića 14, 21210 Solin</item>
      <item>Ivana Lilić, Put Brodarice 7, 21000 Split</item>
      <item>Ivo Lipanović, M. Getaldića 31, 21000 Split</item>
      <item>Marko Lojić, Lojići 1, 22320 Drniš</item>
      <item>Mile Lovrić, Fra Grge Martića 41, 21000 Split</item>
      <item>Ana Lovrinčević, Vrh Visoke 121, 21000 Split</item>
      <item>Dejan Lukavac, Ćirići 3, 22320 Tepljuh</item>
      <item>Nela Madžar, Poljička 2, 21311 Podstrana</item>
      <item>Alenka Malinić, Pujanke 79, 21000 Split</item>
      <item>Pavao Marasović, Put Jokića-kalčina 8, 21203 Neorić</item>
      <item>Anto Marijan, Ulica Mate Lovraka 2, 10410 Velika Gorica</item>
      <item>Cvita Marijanović, Marjanovići Iznad Crkve 11, 22320 Gradac</item>
      <item>Dobrinka Marijanović, Put Smokovika 35, 21000 Split</item>
      <item>Tomislav Marijanović, Put Smokovika 35, 21000 Split</item>
      <item>Jasna Marin, Petra Svačića 99, 22320 Drniš</item>
      <item>Marina Marin, Trbounje bb, 22320 Drniš</item>
      <item>Željko Marinac, Varaždinska 3, 21000 Split</item>
      <item>Božidar Marinković, Dosud 9, 21000 Split</item>
      <item>Jakov Mateta, ULICA KORIOLANA ĆIPIKA 10 (ranije: KAŠTEL STARI, ULICA KARIOLANA ČIPIKA, 10), 21217 Kaštel Stari</item>
      <item>Ivan Matić, Kopilica 33, 21000 Split</item>
      <item>Ružica Matić, Gornji Matići Kod Bunara 1, 22320 Trbounje</item>
      <item>Slavko Matić, I. Aljinovića 11, 21311 Žrnovnica</item>
      <item>Željko Matić, Ulica Put Kaluna 18, 22320 Drniš</item>
      <item>Marija Matković, Šižgorićeva 20, 21000 Split</item>
      <item>Ivan Melvan, Luke Botića 7, 21217 Kaštel Novi</item>
      <item>Nikola Midenjak, Ulica 142. Brigade 16, 22320 Siverić</item>
      <item>Pere Mihanović, Radičinka 12, 21311 Žrnovnica</item>
      <item>Ana Mikulić, Čavoglave bb, 22320 Drniš</item>
      <item>Mate Mikulić, Pauk 11, 22320 Čavoglave</item>
      <item>Ivan Milaković, Strmoševica 3, 21222 Marina</item>
      <item>Ivan Milanović, Terzićeva 17, 21000 Split</item>
      <item>Zorka Miletić, Jajići 30, 21210 Solin</item>
      <item>Milan Miljuš, Kranjčevićeva 35, 21000 Split</item>
      <item>Đorđe Mirčetić, Pokvasica 2, 22320 Miočić</item>
      <item>Tonči Mišković, Jelsa 667, 21465 Jelsa</item>
      <item>Ana Moro, Vukovarska 80, 21000 Split</item>
      <item>Slavko Moro, Muklače 23, 21203 Crivac</item>
      <item>Tomi Moscatello, Ploča 17, Dol, 21460 Stari Grad</item>
      <item>Marija Munitić, Mažuranićevo šetalište 48, 21000 Split</item>
      <item>Ljubomir Muslim, Imotska 60, 21000 Split</item>
      <item>Mijo Nožina, PUT NOŽINA - MALJKOVIĆA 11 (ranije: PRGOMET, PRGOMET, 0), 21201 Prgomet</item>
      <item>Jurica Oman, Ive Tijardovića 10, 21000 Split</item>
      <item>Mirko Oman, Tijardovićeva 10, 21000 Split</item>
      <item>Janja Orošnjak, Gorice 2, 21212 Kaštel Sućurac</item>
      <item>Mila Palada, Odeska 4, 21000 Split</item>
      <item>Ivan Pandža, ULICA KORIOLANA ĆIPIKA 7 (ranije: KAŠTEL STARI, ULICA KARIOLANA ČIPIKA, 9), 21217 Kaštel Stari</item>
      <item>Asija Papić, Dr. Ante Starčevića 55, 21220 Trogir</item>
      <item>Mijo Papić, Getaldićeva 5, 21000 Split</item>
      <item>Tereza Papić, M. Getaldićeva 5, 21000 Split</item>
      <item>Rajko Parać, Paraći 3, 22320 Ružić</item>
      <item>Tatjana Parać, Vrlička 43, 21000 Split</item>
      <item>Đurđica Parat, Boksitno naselje 19, 22320 Drniš</item>
      <item>Ivan Pastuović, Pastuovića 3, 22320 Ružić</item>
      <item>Jurica Pavela, Poljana Kneza Trpimira 6, 21000 Split</item>
      <item>Roki Pavičić, Drugi Donji Dvori 6, 21460 Stari Grad</item>
      <item>Ivan Pažanin, Biokovska 6, 21000 Split</item>
      <item>Luka Peko, Terzićeva 5, 21000 Split</item>
      <item>Neda Penga, Sv.lovre 23, 21311 Stobreč</item>
      <item>Ante Perko, Don Petra Peroša 5, 21210 Mravince</item>
      <item>Ivana Perko, Don Petra Peroša 5, 21210 Mravince</item>
      <item>Gordana Perković, Vukovarska 43, 21000 Split</item>
      <item>Marica Perković, Perkovići 15, 22320 Kljake</item>
      <item>Nediljko Perković, Vukovarska 43, 21000 Split</item>
      <item>Nila Peroš, Terzićeva 3, 21000 Split</item>
      <item>Dragica Peša, Jeretova 7, 21000 Split</item>
      <item>Iris Peša, Rikarda Katalinića Jeretova 7, 21000 Split</item>
      <item>Nikša Petrić, Kod Sv. Stjepana 23, 21460 Stari Grad</item>
      <item>Matko Pezo, Hercegovačka 30, 21000 Split</item>
      <item>Zlatko Piperković, Dinka Šimunovića 17, 21000 Split</item>
      <item>Joško Pivac, Varaždinska 43, 21000 Split</item>
      <item>Luka Pjevac, Omiška 18, 21000 Split</item>
      <item>Anka Plazonja, Uskočka 7, 21000 Split</item>
      <item>Robert Plazonja, Uskočka 7, 21000 Split</item>
      <item>Gordan Poparić, ULICA GRGURA NINSKOG 29 A (ranije: KAŠTEL NOVI, ŽRTAVA RATA, 29 A), 21217 Kaštel Novi</item>
      <item>Ante Popović, J. Palmotića 2, 21000 Split</item>
      <item>Milanka Pranić, Mosećka Ulica 4, 22320 Drniš</item>
      <item>Miroslav Primorac, I. Paštrića Poljičanina 19, 21311 Podstrana</item>
      <item>Iva Punda, Bistrička 29, 21204 Kotlenice</item>
      <item>Drago Radić, Na rudini 3, 20207 Čibača</item>
      <item>Mladen Radmilović, Gorička 4, 21000 Split</item>
      <item>Petar Radonić, Jelsa 98, 21465 Jelsa</item>
      <item>Jagoda Radošević, Vrh Lučca 35, 21000 Split</item>
      <item>Ante Rajčić, Velebitska 97, 21000 Split</item>
      <item>Marko Ralica, Benkovačka 3, 21000 Split</item>
      <item>Ivan Raos, MANDIĆEVA 66 (ranije: STOBREČ, MANDIĆEVA, 66), 21000 Split</item>
      <item>Zdenka Razlog, Kod Pošte 33, 22320 Siverić</item>
      <item>Mila Rebić, Marka M. 20A, 21210 Mravince</item>
      <item>Marija Reljanović, Otavice 30, 22320 Otavice</item>
      <item>Mara Režić, Kliški Put 48, 21210 Solin</item>
      <item>Marija Rizvan, Bilice 12, 21000 Split</item>
      <item>Anđelko Rogulj, Gomile 38, 21217 Kaštel Stari</item>
      <item>Berislava Roša, Zvonimirova 29 B, 22300 Knin</item>
      <item>Sofija Ruić, Getaldićeva 19, 21000 Split</item>
      <item>Ana Runjić, Hrvatskih vitezova 46, 21000 Split</item>
      <item>Gordan Ruščić, Putaljski put bb, 21212 Kaštel Sućurac</item>
      <item>Sanja Ružić, Šižgorićeva 7, 21000 Split</item>
      <item>Svjetlana Samac, Samci 14, 22320 Brištane</item>
      <item>Miljenko Samardžić, Šižegorićeva 20, 21000 Split</item>
      <item>Dinka Sanseović, KUNIČIĆA DVOR 4 (ranije: DOL, DOL, 0), Dol</item>
      <item>Ante Sarić, Neorić bb, 21203 Neorić</item>
      <item>Ivan Sarić, DONJA MALA-CENTAR 47 (ranije: NEORIĆ, NEORIĆ, 0), 21203 Neorić</item>
      <item>Marija Sedlar, Ostravska 1, 21000 Split</item>
      <item>Ljubica Sekelez, Mitnička 1, 21000 Split</item>
      <item>Kristina Serdarević, Put Jokića-kalčina 8, 21203 Neorić</item>
      <item>Aleksandra Sever-Muhar, Karamanova 7, 21000 Split</item>
      <item>Boško Sikavica, Kričke bb, 22320 Ružić</item>
      <item>Snježana Sikavica, Domovinskog rata 12, 21210 Solin</item>
      <item>Dragan Simić, Sarajevska 76, 21000 Split</item>
      <item>Tanja Sinovčić, Trondheimska 10, 21000 Split</item>
      <item>Ljiljana Sirić, Put Vele Meje 10, 21212 Kaštel Sućurac</item>
      <item>Dijana Skelin, Vručine II 12, 21217 Kaštel Novi</item>
      <item>Kata Sočo, CENTAR - DUBRAVA 21 (ranije: NEORIĆ, NEORIĆ, 0), 21203 Neorić</item>
      <item>Marija Stančić, Petra Krešimira IV 10, 21460 Stari Grad</item>
      <item>Đani Stanić, Matoševa Ulica 131, 21210 Solin</item>
      <item>Danica Stipović, Put Dragočeva 54, 21212 Kaštel Sućurac</item>
      <item>Milorad Stojsavljević, Šimićeva 58, 21000 Split</item>
      <item>Petar Strinić, Pazdigradska 16, 21000 Split</item>
      <item>Luca Strunje, Kralja Tomislava 18, 22300 Knin</item>
      <item>Slavka Svalina, Crivac bb, 21203 Crivac</item>
      <item>Marijan Šamija, Trstenik 2, 21000 Split</item>
      <item>Marinka Šamija, Vrgoračka 8, 22300 Knin</item>
      <item>Katica Šeparović, Kupreška 92, 21000 Split</item>
      <item>Nenad Ševo, Triljska 1, 21000 Split</item>
      <item>Krasna Šiklić, Hercegovačka 88, 21000 Split</item>
      <item>Mili Šimig, Šibenska 27, 21000 Split</item>
      <item>Vesna Škare, Ruđera Boškovića 12, 21000 Split</item>
      <item>Ljubica Škopljanac, TIKVARIN 14 (ranije: KAŠTEL KAMBELOVAC, TIKVARIN, 8), 21214 Kaštel Kambelovac</item>
      <item>Milica Špar, Mašogradska Ulica 16, 21212 Kaštel Sućurac</item>
      <item>Eleana Šubat, Mosorska 26, 21311 Podstrana</item>
      <item>Ivan Šuljug, Ivaniševićeva 45, 21000 Split</item>
      <item>Vesna Šunjić, Šimićeva 14, 21000 Split</item>
      <item>Ljubica Tarle, Tarle 12, 22320 Velušić</item>
      <item>Nada Teklić, Zgon 80, 21210 Solin</item>
      <item>Lada Terzić, Puntarska 5, 21000 Split</item>
      <item>Ivan Tomić, Tomići 1, 22320 Siverić</item>
      <item>Ivan Topić, Vrlička 21, 21000 Split</item>
      <item>Jelica Topić, Mosećka 50A, 21000 Split</item>
      <item>Tvrtko Topić, Ulica 142. Brigade 37 A, 22320 Siverić</item>
      <item>Anđelka Torlak, Radunica 29, 21000 Split</item>
      <item>Ivan Torlak, Radunica 29, 21000 Split</item>
      <item>Marko Torlak, Radmilovića 20, 21000 Split</item>
      <item>Damir Tot, Šimićeva 12, 21000 Split</item>
      <item>Anka Treskavica, Dubrovačka 35, 21000 Split</item>
      <item>Anka Tukić, Šime Ljubića 13, 21000 Split</item>
      <item>Nediljko Ugrin, Sv. Ivana 33, 21311 Donje Sitno</item>
      <item>Marinko Uvodić, Zgon 32, 21210 Solin</item>
      <item>Nedjeljka Uvodić, Vinkovačka 51, 21000 Split</item>
      <item>Marko Validžić, Validžići 4, 22320 Ružić</item>
      <item>Ivanka Varnica, Imotska 69, 21000 Split</item>
      <item>Milica Varvodić, Kozjačka 24, 21210 Solin</item>
      <item>Kristina Velić, Papandopulova 11, 21000 Split</item>
      <item>Ljiljana Vesković, Fausta Vrančića 8, 21000 Split</item>
      <item>Milka Veštić, Čavale 11, 22323 Sedramić</item>
      <item>Ante Vidan, Gundulićeva 44, 21000 Split</item>
      <item>Marko Vidović, Ružić bb, 22320 Gradac</item>
      <item>Matko Vidović, Gradac bb, 22320 Gradac</item>
      <item>Nevenka Vidović, Pastuovići 4, 22320 Gradac</item>
      <item>Ankica Vilibić, Marina Getaldića 33, 21000 Split</item>
      <item>Anđelko Vilić, RADOBILJSKA CESTA 41 (ranije: KREŠEVO, KREŠEVO, 24), 21250 Kreševo</item>
      <item>Normela Visković, Jelsa 1005, 21465 Jelsa</item>
      <item>Tonči Visković, Jelsa 1005, 21465 Jelsa</item>
      <item>Marica Vlaić, Ulica Nikole Tesle 16, 22320 Drniš</item>
      <item>Dubravka Vlainić, Jelsa 357, 21465 Jelsa</item>
      <item>Ivo Vodanović, Pavičića dvori 11, 21460 Stari Grad</item>
      <item>Josip Vogleš, CESTA DR. FRANJE TUĐMANA 550 (ranije: KAŠTEL KAMBELOVAC, CESTA DR. FRANJE TUĐMANA, 80), 21214 Kaštel Kambelovac</item>
      <item>Vinko Vranković, JELSA 129 (ranije: JELSA, JELSA, 0), 21465 Jelsa</item>
      <item>Ivan Vrdoljak, DONJA MALA-CENTAR 31 (ranije: NEORIĆ, NEORIĆ, 0), 21203 Neorić</item>
      <item>Mirjana Vrdoljak, Put Kule 12, 21210 Solin</item>
      <item>Marija Vrgoč, Velebitska 34, 21000 Split</item>
      <item>Bože Vuco, Starčevićeva 10, 21212 Kaštel Sućurac</item>
      <item>Mirjana Vučković, Ruđera Boškovića 23, 21000 Split</item>
      <item>Višnja Vučković, Put Smokovika 26, 21000 Split</item>
      <item>Ivan Vugdelija, Don Frane Bulića 38, 21217 Kaštel Novi</item>
      <item>Dubravka Vukas, Markov Put 8, 21000 Split</item>
      <item>Anđelka Vukičević, Badanj bb, 22320 Drniš</item>
      <item>Zora Vuković, Plitvička 1A, 21000 Split</item>
      <item>Ivan Vukušić, Dobrilina 6, 21000 Split</item>
      <item>Jadran Vukušić, Put Sv. Klementa 19, 21311 Gornje Sitno</item>
      <item>Nevenka Vukušić, Cerje 2, 22320 Mirlović Polje</item>
      <item>Vjera Vukušić, Kralja Petra Krešimira IV 8, 22320 Drniš</item>
      <item>Zvonimir Vukušić, Vinodolska 10, 21000 Split</item>
      <item>Nevenka Vuleta, Markov put 33, 21311 Stobreč</item>
      <item>Vinka Zekić, Mostarska 7, 21000 Split</item>
      <item>Dinko Zenčić, Račić bb, 21465 Jelsa</item>
      <item>Borislav Zokić, Fra Bone Razmilovića 1, 21000 Split</item>
      <item>Dolina Zokić, Pojišanska 18, 21000 Split</item>
      <item>Margita Zokić, Fra Bone Razmilovića 1, 21000 Split</item>
      <item>Luca Zolota, Gospin Put 38, 21212 Kaštel Sućurac</item>
      <item>Milan Žarković, Parčić bb, 22320 Siverić</item>
      <item>Nevenka Živko, M. Čačića 3, 22300 Knin</item>
      <item>Davorka Živković, Živkovići 12, 22320 Badanj</item>
      <item>Ivica Živković, Badanj bb, 22320 Badanj</item>
      <item>Ivo Živković, Put Kule 27, 21210 Solin</item>
      <item>Siniša Ivančić, Lovački Put 13, 21000 Split</item>
      <item>Iva Jelić, Benkovačka 3, 21000 Split</item>
      <item>Marko Kavelj, Alojzija Stepinca 11, 21000 Split</item>
      <item>Ivan Koljanin, Kupreška 82, 21000 Split</item>
      <item>Željko Kovač, Dravska 4, 31000 Osijek</item>
      <item>Zvonko Kruneš, Ulica Slobode 36, 21000 Split</item>
      <item>Nikola Lacmanović, Sukoišanska 19, 21000 Split</item>
      <item>Vesna Lepetić, Tršćanska 12, 21000 Split</item>
      <item>Jelica Ljubica, Velebitska 105, 21000 Split</item>
      <item>Darko Lulić, Vežarovice 18, 21214 Kaštel Lukšić</item>
      <item>Vesna Lulić, Vežarovice 18, 21214 Kaštel Lukšić</item>
      <item>Marija Mamić, Kroz Meterize 26, 22000 Šibenik</item>
      <item>Radojka Marijanović, Marijanovići Iznad Crkve 10, 22320 Gradac</item>
      <item>Meri Cabadaj, Trg Bana Josipa Jelačića 10, 31000 Osijek</item>
      <item>Mate Markotić, Put Starog Sela 23, 21311 Podstrana</item>
      <item>Ante Marović, Lička 3, 21000 Split</item>
      <item>Ivan Marušić, Poljičkih Knezova 87, 21311 Podstrana</item>
      <item>Iva Melvan, Doverska 31, 21000 Split</item>
      <item>Goran Merkel, Mutvoranska Ulica 3, 52100 Pula</item>
      <item>Ivan Mornar, Miroslava Krleže 24, 21000 Split</item>
      <item>Miodrag Munjiza, Put Miluša 7, 21311 Stobreč</item>
      <item>Ante Nožina, Put Nožina-maljkovića 5, 21201 Prgomet</item>
      <item>Anica Pandža, Hercegovačka 46, 21000 Split</item>
      <item>Nikica Pavlović, Gornji Kono 37, 20000 Dubrovnik</item>
      <item>Silvana Perić, Table 31, 21000 Split</item>
      <item>Nediljka Perišić, Ruđera Boškovića 8a, 21204 Dugopolje</item>
      <item>Elvira Dračevac, Lumbarda 678, 20260 Lumbarda</item>
      <item>Mara Dobrota, Trondheimska 9, 21000 Split</item>
      <item>Neda-lidia Buljević, Put Crkve 8, 22320 Gradac</item>
      <item>Ivan Bugarin, Grab 114, 21238 Grab</item>
      <item>Maja Bučić, Ruđera Boškovića 11, 21000 Split</item>
      <item>Mira Božić, Bilice Ii 38, 21000 Split</item>
      <item>Sandra Borić, Mosećka 56, 21000 Split</item>
      <item>Marija Davidović, Gašpini 88, 21210 Solin</item>
      <item>Petar Adjanski, Osječka Ulica 1, 21214 Kaštel Gomilica</item>
      <item>Ana Čatlak, Put Sv. Ante Padovanskog 14, 21214 Kaštel Kambelovac</item>
      <item>Marinko Buškulić, Ivana Gundulića 13, 21000 Split</item>
      <item>Marinko Galić, Kamenita 99, 21000 Split</item>
      <item>Luca Gabela, Kneza Lj. Posavskog 7, 21000 Split</item>
      <item>Tomislav Frankić, Grljevačka 41, 21311 Podstrana</item>
      <item>Elias Erceg, Vrbanj 132, 21460 Vrbanj</item>
      <item>Jakov Elez, Donje Ogorje 0, 21206 Donje Ogorje</item>
      <item>Sretan Bajalo, Poljana Kneza Trpimira 4, 21000 Split</item>
      <item>Mario Tomić, Ulica Svetega Križica 26, 21450 Hvar</item>
      <item>Ranko Vuleta, Sv. Ivana 20, 21311 Donje Sitno</item>
      <item>Zlatko Balić, K. Višeslava 1, 21204 Dugopolje</item>
      <item>Boško Barać, Bajagić 13a, 21238 Bajagić</item>
      <item>Milan Vukić, Doverska 5, 21000 Split</item>
      <item>Mara Vukorepa, Zgon 30, 21210 Solin</item>
      <item>Bare Vujina, Vujinova 4, 21217 Kaštel Štafilić</item>
      <item>Milenko Bašić, Sv.nikole 46, 21207 Podgrađe</item>
      <item>Diana Blažević, Mejaši I 3b, 21000 Split</item>
      <item>Jozo Bogić, Put Blata 132, 21217 Kaštel Stari</item>
      <item>Stjepko Bojanić, Duvanjska 7, 21000 Split</item>
      <item>Miroslav Trečić, Ulica Domovinskog Rata 1c, 21210 Solin</item>
      <item>Neda Tukić, Trondheimska 10, 21000 Split</item>
      <item>Vinka Ukić, Dinka Šimunovića 5, 22300 Knin</item>
      <item>Mira Velić, Bernarda Vukasa 32, 21000 Split</item>
      <item>Ivan Vrdoljak, Donja Mala-centar 31, 21203 Neorić</item>
      <item>Iva Vrdoljak, Kukuljevićeva 19, 21000 Split</item>
      <item>Dražen Todorović, Hercegovačka 70, 21000 Split</item>
      <item>Dubravka Stojanovska, Put Plokita 75, 21000 Split</item>
      <item>Josip Strniša, Ivana Gundulića 9, 22300 Knin</item>
      <item>Ivica Sviličić, Kneza Mutimira 3, 21000 Split</item>
      <item>Ana Rogošić, Komjate 0, 21214 Kaštel Lukšić</item>
      <item>Ivica Stipinović, Sukoišanska 25, 21000 Split</item>
      <item>Darko Topić, Put Sv. Ižidora 92, 21000 Split</item>
      <item>Marija Trečić, Ulica Domovinskog Rata 1c, 21210 Solin</item>
      <item>Milica Zorić, Pujanke 53, 21000 Split</item>
      <item>Ivo Rajčić, Radunićeva 19, 21217 Kaštel Novi</item>
      <item>Ivan Radoš, Drniški Put 9, 21000 Kamen</item>
      <item>Željka Vučemilović-šimunović, Alkarska 26, 21000 Split</item>
      <item>Slaven Tukić, Šime Ljubića 13, 21000 Split</item>
      <item>Bartul Barišić, Stjepana Radića 11, 20207 Cavtat</item>
      <item>Tajana Domazet, Mosećka 50a, 21000 Split</item>
      <item>Velinka Runjić, Marina Getaldića 17, 21000 Split</item>
      <item>Niko Dujić, Don Petra Peroša 107, 21210 Mravince</item>
      <item>Teo Mandić, Krešimirova 26, 21210 Vranjic</item>
      <item>Mevlida Armanda, Vranjički Put 18, 21000 Split</item>
      <item>Renata Kalčić, Brajšina 26, 51000 Rijeka</item>
      <item>Juraj Lešković, Matenci 142, 49240 Matenci</item>
      <item>VRGORKA-VINARIJA dioničko društvo za proizvodnju pića, poljoprivredu i trgovinu, Fra Ivana Rožića 35, 21276 Vrgorac</item>
      <item>Milivoj Vidas, Starčevićeva 26, 21000 Split</item>
      <item>BURA l d.o.o. za trgovinu i usluge - u stečaju, Koturaška 51, Zagreb</item>
      <item>AUTO CENTAR LOZIĆ d.o.o. trgovina vozilima u stečaju, Županijska 21, 31000 Osijek</item>
      <item>NET MEDIA SISTEMI d.o.o. za informatički inženjering, Kvaternikova 12, 21000 Split</item>
      <item>BASLER OSIGURANJE ZAGREB dioničko društvo za osiguranje, Radnička cesta 37/b, Zagreb</item>
      <item>NASTAVNI ZAVOD ZA JAVNO ZDRAVSTVO SPLITSKO-DALMATINSKE ŽUPANIJE, Vukovarska Ulica 46, 21000 Split</item>
      <item>Joško Pavlov, Primorska Ulica 54, 21214 Kaštel Gomilica</item>
      <item>Tina Trajković, Doverska 11, 21000 Split</item>
      <item>Nada Dujmić, Aljinovića 95, 21311 Žrnovnica</item>
      <item>Nada Baković, Kroz Selo 6, 22321 Parčić</item>
      <item>Marija Duvančić, Duvančići 40, 22320 Razvođe</item>
      <item>Mira Čipčić, Sv.jeronima 29, 21204 Dugopolje</item>
    </izvorni_sadrzaj>
    <derivirana_varijabla naziv="DomainObject.Predmet.StrankaListFormatedWithAdress_1">
      <item>REPUBLIKA HRVATSKA zastupanog po punomoćniku ŽUPANIJSKO DRŽAVNO ODVJETNIŠTVO U SPLITU</item>
      <item>LUKA dioničko društvo, Kopilica 47 B, Split</item>
      <item>RAD, d.o.o. za vodoopskrbu i ostale komunalne djelatnosti, Ul.Stjepana Radića 69, Drniš</item>
      <item>HEP-Operator distribucijskog sustava d.o.o. za distribuciju i opskrbu električne energije ELEKTRA ŠIBENI, Ulica grada Vukovara 37, 10000 Zagreb</item>
      <item>Mara Jukić, Čavoglave bb, 22322 Ružić zastupanog po punomoćniku Mijo Jeličić</item>
      <item>Ivica Bašić, Vukovarska 170, 21000 Split zastupanog po punomoćniku Mijo Jeličić</item>
      <item>GASTRO GRUPA d.o.o. za trgovinu i usluge, Grada Vukovara 271, 10000 Zagreb</item>
      <item>AUTO HRVATSKA dioničko društvo, Dubrovačka Ulica 1, Split</item>
      <item>JADRANSKO OSIGURANJE d.d., Listopadska 2, 10000 Zagreb zastupanog po punomoćniku Grgić &amp; Partneri odvjetničko društvo j.t.d.</item>
      <item>CITY EX d.o.o. za prijenos poslovne dokumentacije, Donje Svetice 40, 10 000 Zagreb zastupanog po punomoćniku Antonio Zujić</item>
      <item>Hrvatski Telekom d.d., Savska cesta 32, 10000 Zagreb</item>
      <item>CODEX SORTIUM društvo s ograničenom odgovornošću za pružanje kompleksnih konzalting usluga, Ivana Šibla 9, 10000 Zagreb</item>
      <item>SUNCE osiguranje d.d., Trnjanska cesta 108, 10000 Zagreb</item>
      <item>HRVATSKA IZVJEŠTAJNA NOVINSKA AGENCIJA, Marulićev trg 16, 10000 Zagreb</item>
      <item>ČISTOĆA d.o.o. za komunalnu djelatnost, održavanje čistoće i odlaganje komunalnog otpada, Put od Republike 14, Dubrovnik</item>
      <item>TEXT-PAPIR d.o.o. za trgovinu i usluge, Stinice 12, Split</item>
      <item>SLOBODNA DALMACIJA izdavačka i tiskarska djelatnost, dioničko društvo, Ulica Hrvatske Mornarice 4, Split</item>
      <item>ČISTOĆA društvo s ograničenom odgovornošću za obavljanje komunalnih djelatnosti održavanja čistoće i odlaganja komunaln, Put Plokita 81, Split</item>
      <item>OPĆINA JELSA Jedinstveni upravni odjel, Riba bb, 21465 Jelsa</item>
      <item>AUTOKUĆA BOSNIĆ d.o.o. za trgovinu, servis i remont, Rakite 27, Žrnovnica</item>
      <item>TISKARA MALENICA d.o.o., 113. Šibenske brigade HV-a 193, Šibenik zastupanog po punomoćniku Jasmin Avdagić</item>
      <item>Ivan Marijan, Strossmayerovo šetalište bb, 21465 JELSA, Otok Hvar zastupanog po punomoćniku Zdravko Bojanić</item>
      <item>HEP-Operator distribucijskog sustava d.o.o. za distribuciju i opskrbu električne energije, Ulica grada Vukovara 37, 10000 Zagreb</item>
      <item>Rikard Pavlović, Gundulićeva 26, 21000 Split</item>
      <item>LUČKA UPRAVA SPLIT, Gat Sv. Duje 1, Split</item>
      <item>TINA ALATI društvo s ograničenom odgovorošću za trgovinu i usluge, Trg Francuske Repub. 14, 10000 Zagreb</item>
      <item>PLOVPUT trgovačko društvo s ograničenom odgovornošću za održavanje pomorskih plovnih putova i radijske službe, Obala Lazareta 1, Split</item>
      <item>Regionalna veletržnica Benkovac dioničko društvo za trgovinu i usluge "u stečaju", Benkovačke bojne 17, Benkovac</item>
      <item>MESSER CROATIA PLIN Poduzeće za proizvodnju i prodaju tehničkih plinova d.o.o., Industrijska 1, Zaprešić</item>
      <item>ZAVOD ZA JAVNO ZDRAVSTVO DR. ANDRIJA ŠTAMPAR, Mirogojska Cesta 16, 10000 Zagreb</item>
      <item>Zagrebačka burza d.d., Ivana Lučića 2a/22, 10000 Zagreb zastupanog po punomoćniku MAĐARIĆ &amp; LUI - odvjetničko društvo d.o.o.</item>
      <item>METRONET TELEKOMUNIKACIJE d.d. za telekomunikacijske usluge, Ulica Grada Vukovara 269/d, 10000 Zagreb</item>
      <item>RELAX, d.o.o. za proizvodnju i trgovinu, Tijardovićeva 4/II, Split</item>
      <item>MINISTARSTVO GOSPODARSTVA, RAVNETELJSTVO ZA ROBNE ZALIHE, Ul.Grada Vukovara 78/VI, 10000 Zagreb zastupanog po punomoćniku ŽUPANIJSKO DRŽAVNO ODVJETNIŠTVO U SPLITU</item>
      <item>PUĆO d.o.o. za trgovinu, ugostiteljstvo i cestovni prijevoz, Puće 2, Ružić</item>
      <item>ITEM, d.o.o. informatičke usluge, Put Supavla 39, Split</item>
      <item>ŠKARE TRADE, d.o.o. za trgovinu i ugostiteljstvo, Sarajevska Ulica 64, Split</item>
      <item>CROATIA osiguranje d.d. FILIJALA SPLIT, Miramarska 22, 10000 Zagreb</item>
      <item>MIRJANA BARIĆ, D.Farlatija 92, 23000 Zadar</item>
      <item>SREDIŠNJE KLIRINŠKO DEPOZITARNO DRUŠTVO, dioničko društvo, Heinzelova 62/a, 10000 Zagreb</item>
      <item>MILENKO BUŠLJETA, P. Bonifacije 30, 23000 Zadar</item>
      <item>MILICA UGARKOVIĆ, 23000 Zadar</item>
      <item>FABIJAN PERONJA, Banski dolac bb, 21465 Jelsa zastupanog po punomoćniku KRUNO PERONJA</item>
      <item>Agencija za upravljanje državnom imovinom, Ivana Lučića 6, 10000 Zagreb</item>
      <item>COMENG, društvo s ograničenom odgovornošću za informatički inženjering, A. Starčevića 11, Solin</item>
      <item>AMEROPA AG, Rebgasse 108, BINNINGEN zastupanog po punomoćniku Odvjetničko društvo Hanžeković &amp; Partneri društvo s ograničenom odgovornošću</item>
      <item>GRAFOPLEX, društvo s ograničenom odgovornošću, za trgovinu i usluge, Hektorovićeva 47, Split</item>
      <item>HP - Hrvatska pošta d.d., Jurišićeva 13, 10000 Zagreb</item>
      <item>Financijska agencija, Vrtni put 3, 10000 Zagreb</item>
      <item>NIKOLA LACMANOVIĆ, Sukoišanska 19, 21000 Split zastupanog po punomoćniku DORIS KOŠTA</item>
      <item>HEP-Operator distribucijskog sustava d.o.o. za distribuciju i opskrbu električne energije, Ulica grada Vukovara 37, 10000 Zagreb</item>
      <item>VODOVOD I KANALIZACIJA, društvo s ograničenom odgovornošću za vodoopskrbu, odvodnju i pročišćavanje otpadnih voda, Biokovska 3, Split</item>
      <item>JELKOM, društvo s ograničenom odgovornošću za komunalnu djelatnost, Vrboska</item>
      <item>DALMACIJAVINO d.d. za proizvodnju i promet alkoholnih i bezalkoholnih pića "u stečaju", Obala kneza Domagoja 15, Split</item>
      <item>EUROLEASING d.o.o., Remetinečka cesta 98, 10000 Zagreb zastupanog po punomoćniku Grgić &amp; Partneri odvjetničko društvo j.t.d.</item>
      <item>Rino Barbić, odvjetnik, Vrsina 0, 21465 Jelsa</item>
      <item>HVARSKI VODOVOD d.o.o., Radičina 0, 21465 Jelsa zastupanog po punomoćniku Rino Barbić</item>
      <item>IVAN MILAT, Ulica br. 7, 20271 BLATO NA KORČULI</item>
      <item>DIONOVA - DIONA d.o.o., Donje Svetice 127, 10000 Zagreb</item>
      <item>TEHNOPLAST d.o.o. za građevinarstvo, trgovinu, ugostiteljstvo, turizam i uslužne djelatnosti, Ulica Slobode 5, 21000 Split</item>
      <item>VIPnet, društvo s ograničenom odgovornošću za usluge javnih telekomunikacija, Vrtni put 1, 10000 Zagreb</item>
      <item>BILIĆ-ERIĆ d.o.o. za privatnu zaštitu, Ljudevita Posavskog 3, Trgovački centar Millennijum, Sesvete</item>
      <item>DALMACIJAVINO - ZAGREB društvo sograničenom odgovornošću za trgovinu, ugostiteljstvo i prijevoz, Gajeva 26, 10000 Zagreb</item>
      <item>GRAD DRNIŠ, Trg kralja Tomislava 1, 22320 Drniš</item>
      <item>Vetropack Straža tvornica stakla d.d. Hum na Sutli, Hum na Sutli, Hum na Sutli 203, Hum Na Sutli</item>
      <item>CAPRICORNO, društvo s ograničenom odgovornošću za trgovinu, Hercegovačka 57/A, Split</item>
      <item>PELJEŠKI VRHOVI, POLJOPRIVREDNA ZADRUGA, Janjina 68, Janjina</item>
      <item>Toma Šurjak, Sansovića dvori 29, 21465 JELSA, DOL zastupanog po punomoćniku Rino Barbić</item>
      <item>Jakov Peronja, Jelsa 0, 21465 Jelsa zastupanog po punomoćniku Rino Barbić</item>
      <item>TIGAR d.o.o. za usluge, Put Supavla 1, Split zastupanog po punomoćniku Zoran Iviš</item>
      <item>POREZNA UPRAVA Područni ured Split, Trg dr. Franje Tuđmana 4, 21000 Split zastupanog po punomoćniku ŽUPANIJSKO DRŽAVNO ODVJETNIŠTVO</item>
      <item>BURA I TRAMUNTANA d.o.o. za trgovinu i usluge, Don Frane Bulića 205, Solin</item>
      <item>TRAST međunarodno otpremništvo, dioničko društvo,  Gat Sv.Duje 4, Split zastupanog po punomoćniku Marina Tončić-Bota</item>
      <item>CHROMOS AGRO dioničko društvo proizvodnja sredstava za zaštitu bilja, Radnička cesta 173/n, 10000 Zagreb</item>
      <item>VODOVOD I KANALIZACIJA, društvo s ograničenom odgovornošću za vodoopskrbu, odvodnju i pročišćavanje otpadnih voda, Biokovska 3, Split</item>
      <item>AUTOTRANS d. o. o. za javni prijevoz putnika u cestovonom prometu, trgovinu, usluge i turistička agencija, Trg Žabica 1, Rijeka</item>
      <item>BRTVILA BREZIĆ d.o.o. za proizvodnju brtvila, trgovinu i zastupanje, Starotrnjanska 46/A, 10000 Zagreb</item>
      <item>IREKS AROMA društvo s ograničenom odgovornošću, Radnička Cesta 37, 10000 Zagreb zastupanog po punomoćniku Odvjetničko društvo GLAMUZINA &amp; GROŠETA</item>
      <item>Marin Mileteta, odvjetnik, Gorjanska 26, 10000 Zagreb zastupanog po punomoćniku Antonia Selak</item>
      <item>HEP - Opskrba d.o.o. za opskrbu potrošača električnom, toplinskom energijom i plinom, Ulica grada Vukovara 37, 10000 Zagreb</item>
      <item>ING-ATEST d.o.o. za trgovinu i usluge, Hrvatske mornarice 1/a, Split</item>
      <item>Hrvatske vode, pravna osoba za upravljanje vodama, Grada Vukovara 220, 10000 Zagreb</item>
      <item>BASLER OSIGURANJE ZAGREB dioničko društvo za osiguranje, Radnička cesta 37/b, 10000 Zagreb</item>
      <item>NARODNI TRGOVAČKI LANAC d.o.o. za trgovinu i usluge, Soblinec, Soblinečka 55, Sesvete</item>
      <item>MANTIS, d.o.o. za trgovinu i usluge, Varaždinska 51, Split</item>
      <item>Vinko Paina, Malo selo, 21460 Stari Grad</item>
      <item>TRANSADRIA, međunarodna špedicija d. d. u stečaju, Riva Boduli 1, Rijeka</item>
      <item>Hrvatska radiotelevizija, Prisavlje 3, 10000 Zagreb</item>
      <item>BRODOMERKUR trgovina i usluge, dioničko društvo, Poljička Cesta 35, Split</item>
      <item>ZAGREBAČKI HOLDING, društvo s ograničenom odgovornošću za javni prijevoz, opskrbu vodom, održavanje čistoće, putnička a, Ulica grada Vukovara 41, 10000 Zagreb</item>
      <item>NASTAVNI ZAVOD ZA JAVNO ZDRAVSTVO SPLITSKO-DALMATINSKE ŽUPANIJE, Vukovarska Ulica 46, Split</item>
      <item>BRODOSPLIT-BRODOGRADILIŠTE društvo s ograničenom odgovornošću, Put Supavla 21, Split</item>
      <item>COPAN ZAGREB društvo s ograničenom odgovornošću za trgovinu i zastupanje, Selnica Šćitarjevska 25, 10410 Velika Gorica</item>
      <item>DUHAN društvo s ograničenom odgovornošću, Vukovarska 30, Dubrovnik</item>
      <item>Ivica Maleš vl. autoservis "UNO", Put Blata bb, 21216 Kaštel Stari</item>
      <item>Teo Palaversić, Mala Banda 166, 21465 Jelsa</item>
      <item>HRVATSKA POŠTANSKA BANKA, dioničko društvo, Jurišićeva 4, 10000 Zagreb</item>
      <item>OTIS DIZALA, društvo s ograničenom odgovornošću za proizvodnju, montažu, remont i održavanje dizala, Prilaz Vladislava Brajkovića 15, 10000 Zagreb</item>
      <item>Fabijan Roić, Domobranska 26, 21460 Stari Grad</item>
      <item>Ivo Družević, Družević Dvor 20, 21460 Stari Grad, Dol</item>
      <item>Ivo Roić, Zbora Narodne garde 2, 21460 Stari Grad</item>
      <item>Josip Kovačević, M.Ivanića 26, 21460 Stari Grad</item>
      <item>Tedi-Tadija Maroević, Out Rudine 4, 21460 Stari Grad</item>
      <item>Jakica Lupi, Vrbanj 0, 21462 Vrbanj</item>
      <item>Joza Bratanić, Vrbanj 0, 21462 Vrbanj</item>
      <item>Antun Pavičić, Pavičića dvor 13, 21460 Stari Grad, Dol</item>
      <item>Juraj Pavičić, Ceratorij 0, 21462 Vrbanj</item>
      <item>Cvjetko Matković, Matije Ivanića 0, 21460 Stari Grad</item>
      <item>Katica Kovačević, Dol 0, 21460 Dol</item>
      <item>Nikša Dužević, Dol 0, 21460 Dol</item>
      <item>Milovan Kombura, F. Vrančića 13, 21000 Split</item>
      <item>Jelisava Pavičić, Vrbanj 0, 21462 Vrbanj</item>
      <item>Matko Carić, Dol 0, 21460 Dol</item>
      <item>Marinko Dužević, Dol  0, 21460 Stari Grad, Dol</item>
      <item>Margarita Radonić, Dol 0, 21460 Dol</item>
      <item>Dinko Pavičić Tribunol, Žrtava Rata  2, 21460 Stari Grad</item>
      <item>Tonči Šurjak, Stari Grad 0, 21460 Stari Grad</item>
      <item>Duško Pavičić Ivelja, Bassina 0, 21462 Vrbanj</item>
      <item>Pero Dulčić Sušak, Malo Selo 63, 21460 Stari Grad</item>
      <item>Ivan Tadić, Vagonj 32, 21460 Stari Grad</item>
      <item>Ivica Pavičić, Vrbanj 0, 21462 Vrbanj</item>
      <item>Mihovil-Mile Pavičić, Vrbanj 0, 21462 Vrbanj</item>
      <item>Tomi Moscatello, Dol, 21460 Dol</item>
      <item>Nikola Vodanović, Vrbanj 0, 21462 Vrbanj</item>
      <item>Margarita Marica Stančić, Kod Sv. Petra 0, 21460 Stari Grad</item>
      <item>Vjekoslav Radonić, Dol 0, 21460 Dol</item>
      <item>Marinko Sanseović, Dol 0, 21460 Dol</item>
      <item>Tadija Moškatelo, B.Kašića 9, 21460 Stari Grad</item>
      <item>Damir Petrić, Stari Grad 0, 21460 Stari Grad</item>
      <item>Louis Petrić, Srinjo kola 2, 21460 Stari Grad</item>
      <item>Ivica Ljubić, Stari Grad 0, 21460 Stari Grad</item>
      <item>Vinko Lupi, Sv. Magdalene 7, 21460 Stari Grad</item>
      <item>Ivan Tadić Šilo, Stari Grad 0, 21460 Stari Grad</item>
      <item>Ivan Tadić, Stari Grad 0, 21460 Stari Grad</item>
      <item>Vinko Maroević, Stari Grad, 21460 Stari Grad</item>
      <item>Ivan Buratović, Vrbanj 13, 21462 Vrbanj</item>
      <item>Mijo Mili Pavičić, Vrbanj 0, 21460 Vrbanj</item>
      <item>Marija Vodanović, Stari Grad 0, 21460 Stari Grad</item>
      <item>Jakov Fredotović, Vrbanj 297, 21462 Vrbanj</item>
      <item>Miljenko Srhoj, Krešimirova 5, 21460 Stari Grad</item>
      <item>Nikola Haladić, Stari Grad 0, 21460 Stari Grad</item>
      <item>Janez Jelušić, Sv. Petra 0, 21460 Stari Grad</item>
      <item>Nikola Sansević, Dol 0, 21460 Stari Grad</item>
      <item>Nikola Buratović, Vrbanj 0, 21462 Vrbanj</item>
      <item>Cvjetko Buratović, Put Križa 4, 21460 Stari Grad</item>
      <item>Nikola Buratović, Vrbanj 0, 21462 Vrbanj</item>
      <item>Nikola Stipišić, Vrbanj 0, 21462 Vrbanj</item>
      <item>Prošper Moškatelo, Dol 0, 21460 Dol</item>
      <item>Tonko Maroević, Šiberija 6, 21460 Stari Grad</item>
      <item>Ivo Pavičić, Dol 0, 21460 Dol</item>
      <item>Pavao Čubre, Vrbanj 0, 21462 Vrbanj</item>
      <item>Luka Šurjak, Dol 0, 21460 Dol</item>
      <item>Luka Franetović, C. Škarpe 17, 21460 Stari Grad</item>
      <item>Ivan Miloš Mile, Dol 0, 21460 Dol</item>
      <item>Jure Moškatelo, Ploča 2, 21460 Dol</item>
      <item>Vjekoslav Bogdanić, J.B.Jelačića 9, 21460 Stari Grad</item>
      <item>Petro Šoljan, Donja kola 0, 21460 Stari Grad</item>
      <item>Juraj Dužević, Radošića dvor 4, 21460 Dol</item>
      <item>Damir Šurjak, Šurokovića dvor 5, 21460 Dol</item>
      <item>Jakov Tresić, Vrbanj 0, 21462 Vrbanj</item>
      <item>Juraj Moškatelo Stariji, Ploča 27, 21460 Stari Grad</item>
      <item>Ruža Roić, Pod jugo 10, 21460 Dol</item>
      <item>Rade Čavić, Malo Selo 0, 21460 Stari Grad</item>
      <item>Matilda Buratović, Vrbanj 0, 21462 Vrbanj</item>
      <item>Ivo Šurjak, Ostravska 8, 21000 Split</item>
      <item>Dražica Matković Ljubo, Vrbanj 0, 21462 Vrbanj</item>
      <item>Dinko Račić, Vrbanj 173, 21462 Vrbanj</item>
      <item>Mila Franetović Dužević, Vrankovića dvor 5, 21460 Stari Grad</item>
      <item>Luka Stančić, Stančića dvor 0, 21460 Dol</item>
      <item>Meri Petrić, Stari Grad 0, 21460 Stari Grad</item>
      <item>Ivan Moškatelo, Ploča 29, 21460 Dol</item>
      <item>Vinko Moškatelo, Ploča 23, 21460 Dol</item>
      <item>Nikola Šimunović, K. Zvonimira 35, 21460 Stari Grad</item>
      <item>Mirko Radonić, Pod jugo 19, 21460 Dol</item>
      <item>Antun Sansević, Sansevića dvor 43, 21460 Dol</item>
      <item>Nikša Moškatelo, Ploča 4, 21460 Dol</item>
      <item>Antun Vodanović Stariji, Vrbanj  0, 21460 Vrbanj</item>
      <item>Ivo Bojanić, Šiberija 19, 21460 Stari Grad</item>
      <item>Cvjetko Miličić, T. Buzolića 8, 21450 Hvar</item>
      <item>Marija Trbuhović, Vrbanj 0, 21462 Vrbanj</item>
      <item>Neno Šoljan, Molo Selo 0, 21460 Stari Grad</item>
      <item>Juraj Tomi Moškatelo, Ploča 2, 21460 Dol</item>
      <item>Ivo Račić Kapetanić, Vrbanj 0, 21462 Vrbanj</item>
      <item>Đuro Caratan, Zavala 0, 21465 Zavala</item>
      <item>Ante Tonči Drinković, Bonski Dolac, 21465 Jelsa</item>
      <item>Kata Duboković, Pitve bb, 21465 Pitve</item>
      <item>Boris Carić, Ivan Dolac 0, 21465 Ivan Dolac, Jelsa</item>
      <item>Tonko Ivčević Bakulić, Šiberija 29, 21460 Stari Grad</item>
      <item>Marko Huljić, Račić 860, 21465 Jelsa</item>
      <item>Lenka Roić, Dol, 21460 Dol</item>
      <item>Stjepan Jerković, Zastražišće 0, 21466 Zastražišće</item>
      <item>Boris Borović, Poljica, 21466 Poljica</item>
      <item>Niko Salamunić, Jelsa bb, 21465 Jelsa</item>
      <item>File Vranković, Dol 0, 21460 Dol</item>
      <item>Juraj Šperka, Zastražišće 0, 21466 Zastražišće</item>
      <item>Mili Razović, Vinkovačka 51, 21000 Split</item>
      <item>Ante Mihojević, Vrboska, 21463 Vrboska</item>
      <item>Ljubica Stipišić, Vrbanj 0, 21462 Vrbanj</item>
      <item>Stjepan Hujo Huljić, Vrsina bb, 21465 Jelsa</item>
      <item>Nikola Grgičević, Vrisnik 0, 21465 Vrisnik</item>
      <item>Tonči Gurdulić, Jelsa 0, 21465 Jelsa</item>
      <item>Prošperino Milevčić, Jelsa 0, 21465 Jelsa</item>
      <item>Boris Rubinić, V rbanj  0, 21462 Vrbanj</item>
      <item>Jakov Račić, Vrbanj 302 A, 21462 Vrbanj</item>
      <item>Jakša Radonić, Jelsa 0, 21465 Jelsa</item>
      <item>Vinko Palaversić, Jelsa, 21465 Jelsa</item>
      <item>Fabijan Kunčić, Dol 0, 21460 Dol</item>
      <item>Dušan Salamunić, Račić bb, 21465 Jelsa</item>
      <item>Margarita Stančić, Dol 0, 21460 Dol</item>
      <item>Josip Crnčić, Pitve 0, 21465 Pitve</item>
      <item>Luka Moškatelo, Dol 0, 21460 Dol</item>
      <item>Lucija Milatić-Bričolić, Svirče 0, 21462 Svirče</item>
      <item>Fabijan Dužević, Domobranska 31, 21460 Stari Grad</item>
      <item>Vjeko Jakas, Zvala bb, 21465 Zavala</item>
      <item>Pavo Bunčuga, Banski Dolac bb, 21465 Jelsa</item>
      <item>Marko Buratović, Svirče 0, 21462 Svirče</item>
      <item>Antun Lučić, Poljica, 21466 Poljica</item>
      <item>Marin Parun Barbić, Pitve 0, 21465 Pitve</item>
      <item>Stjepan Tomislav Huljić, Lučica bb, 21465 Jelsa</item>
      <item>Cvjetka Cvita Milevčić, Jelsa 0, 21465 Jelsa</item>
      <item>Marinko Radonić, Pitve 72, 21465 Pitve</item>
      <item>Antun Gurdulić, Vrsina bb, 21465 Jelsa</item>
      <item>Blaženko Jakas, Zavala 0, 21465 Zavala</item>
      <item>Braco Jakas, Zavala 136, 21465 Zavala</item>
      <item>Ivan Makjanić, Svirče 0, 21462 Svirče</item>
      <item>Ante Rubinić, Vrsina  307, 21465 Jelsa</item>
      <item>Dražica Vicenca Matković, Vrbanj 117, 21462 Vrbanj</item>
      <item>Jakov Radonić, Jelsa bb, 21465 Jelsa</item>
      <item>Slobodan Radičić, Pitve bb, 21465 Pitve</item>
      <item>Jurko Lučić, Vrboska 0, 21463 Vrboska</item>
      <item>Mate Antičević, Zavala 0, 21465 Zavala</item>
      <item>Josip Franičević, Burkovo bb, 21465 Jelsa</item>
      <item>Asija Bojanić, Burkovo, 21465 Jelsa</item>
      <item>Milivoj Vidas vl. Servisa instrumenata, mjerne i regulacione opreme, Starčevićeva 26, 21000 Split</item>
      <item>BURA l d.o.o. za trgovinu i usluge - u stečaju, Koturaška 51, 10000 Zagreb</item>
      <item>NET MEDIA SISTEMI d.o.o. za informatički inženjering, Kvaternikova 12, Split</item>
      <item>Financijska agencija, Vrtni put 3, 10000 Zagreb</item>
      <item>Hrvatski registar brodova, Marasovića 67, Split</item>
      <item>Nenad Ševo, Teiljska 1, 21000 Split</item>
      <item>Meri Stipinović, Sukoišanska 25, 21000 Split</item>
      <item>Fond za zaštitu okoliša i energetsku učinkovitost, Ksaver 208, 10000 Zagreb</item>
      <item>Zlatko Balić, Obala kneza Domagoja 15, 21204 Dugopolje</item>
      <item>Galić Ante, Odeska 16, 21000 Split</item>
      <item>Dean Prelević, odvjetnik, Gundulićeva 22, 21000 Split</item>
      <item>Želimir Miletić, Put Kotlara 31, 23000 Zadar</item>
      <item>Luči Roić, Pavičića dvor 7, 21460 Dol</item>
      <item>Nade Pavičić-ivelja, Vrbanj 365, 21460 Vrbanj</item>
      <item>Dujko Čubre, Vrbanj 0, 21460 Vrbanj</item>
      <item>Antun Bratanić, Zvonimirova 27, 21460 Stari Grad</item>
      <item>Andrija Matković, Domobranska 22, 21460 Stari Grad</item>
      <item>Antun Vune Bratanić, Vrbanj 0, 21460 Vrbanj</item>
      <item>Dinko Lušić, Vrbanj 0, 21460 Vrbanj</item>
      <item>Nikica Nikola Matijević, Dol 0, 21460 Stari Grad</item>
      <item>Ivan Sanseović, Dol, Kunčića dvor 4, 21460 Stari Grad</item>
      <item>Marija Kovačević Lolotović, Vukovarska 23, 21460 Stari Grad</item>
      <item>Petar Zlatan Vodanović, Vrbanj 126, 21460 Vrbanj</item>
      <item>Ivan Stančić, Dol, Stančića dvor 0, 21460 Stari Grad</item>
      <item>Stjepan Moškatelo, Dol Sv. Marije 1, 21460 Stari Grad</item>
      <item>Toma Dužević, Dol Sv. Marije 0, 21460 Stari Grad</item>
      <item>Ivica Račić, Vrbanj 0, 21460 Vrbanj</item>
      <item>Kuzma Pavičić Aleluja, Vrbanj 0, 21460 Vrbanj</item>
      <item>Vinka Salamunić, Jelsa 0, 21465 Jelsa</item>
      <item>Teo Huljić, Jelsa 0, 21465 Jelsa</item>
      <item>Dejan Šperka, Jelsa 0, 21465 Jelsa</item>
      <item>Juraj Caratan, Zavala 0, 21465 Zavala</item>
      <item>Matko Antičević, Pitve 0, 21465 Pitve</item>
      <item>Dinko Rubinić ( Vjera ), Vrisnik 73, 21465 Vrisnik</item>
      <item>Vjera Rubinić, Vrinsnik 73, 21465 Vrisnik</item>
      <item>Abraham Bojanić, Jelsa 1, 21465 Jelsa</item>
      <item>Vedran Nevešćanin, Smiljanićeva 2, 21000 Split zastupanog po punomoćniku Jadranko Vidović</item>
      <item>Marija Pjevac, Omiška 18, 21000 Split</item>
      <item>Carinska uprava, Zrinsko Frankopanska 60, 21000 Split</item>
      <item>Općinski sud u Starom Gradu - ZK odjel, Ulica Novo Riva 3, 21460 Stari Grad</item>
      <item>Nada Akrap, Put Sirobuje 37, 21000 Split</item>
      <item>Jasminka Antunović, Ulica Luke Botića 24, 21210 Solin</item>
      <item>Nediljka Armanda, Vranjički put 18, 21000 Split</item>
      <item>Ana Babić, Krilava 8, 21000 Split</item>
      <item>Gordana Babić, Šulavi bb, 21214 Kaštel Lukšić</item>
      <item>Ivan Babić, Doverska 7, 21000 Split</item>
      <item>Katica Babić, Zvonimirova 16, 21210 Solin</item>
      <item>Jure Bacelj, Bacelji 9, 21206 Bračević</item>
      <item>Ana Bačić, Umljanovići bb, 22320 Drniš</item>
      <item>Nediljka Bajić, Jurja Križanića 7, 21000 Split</item>
      <item>Žarka Bakotić, Mosorska Ulica 11 A, 21214 Kaštel Gomilica</item>
      <item>Marko Baković, Kroz Selo 2, 22300 Kistanje</item>
      <item>Ivica Ban, Braće Radića 7, 21212 Kaštel Sućurac</item>
      <item>Srđanka Banovac, Sikavice - Banovci 5, Parčić</item>
      <item>Božidar Barać, Maslinska 22, 21000 Split</item>
      <item>Vedran Barbarić, Šimićeva 8, 21000 Split</item>
      <item>Marija Barbir, Vukovarska 175, 21000 Split</item>
      <item>Petar Barbir, Vukovarska 175, 21000 Split</item>
      <item>Anica Baričević, Put blata bb, 21217 Kaštel Novi</item>
      <item>Damira Barišić, Barišići 10, 22320 Žitnić</item>
      <item>Ivan Barišić, Kornatska 31, 31000 Osijek</item>
      <item>Manda Bašić, Put Majdana 29, 21210 Solin</item>
      <item>Aleksandar Bauk, Alojzija Stepinca 16, 21000 Split</item>
      <item>Marina Zečić, Alojzija Stepinca 16, 21000 Split</item>
      <item>Ivo Bavčević, Šibenska 3, 21000 Split</item>
      <item>Nataša Bazina, PUT STRMA 67 (ranije: NEORIĆ, NEORIĆ, 0), 21203 Neorić</item>
      <item>Mirjana Begonja, Džale 2, 22323 Sedramić</item>
      <item>Jelena Belić, Jelsa 627, 21465 Jelsa</item>
      <item>Niko Belić, Jelsa 627, 21465 Jelsa</item>
      <item>Jagoda Bešker, Gašpini 23, 21210 Solin</item>
      <item>Nedo Bešker, Gašpini 23, 21210 Solin</item>
      <item>Zorica Bilić, Ulica Predraga Bogdanića 13, 21460 Stari Grad</item>
      <item>Sanja Bilić-pavlinović, Vukovarska 80, 21000 Split</item>
      <item>Jela Bilobrk, Stepinčeva 32, 21000 Split</item>
      <item>Antun Blažević, Meštrovića šetalište 96, 21000 Split</item>
      <item>Hrvoje Blažević, Blaževići bb, 22320 Čavoglave</item>
      <item>Damir Bojčić, Kralja Zvonimira 24, 22320 Drniš</item>
      <item>Željko Bojčić, P. Preradovića 4, 22320 Drniš</item>
      <item>Denis Boljat, Karlovo 46, 21214 Kaštel Kambelovac</item>
      <item>Srećko Boras, ULICA BISKUPA PAVLA ŽANIĆA 20 (ranije: KAŠTEL NOVI, PUT GROBLJA, 0), 21217 Kaštel Novi</item>
      <item>Robert Borić, Mosećka 56, 21000 Split</item>
      <item>Goran Bosančić, Ulica Braski Dolac 40, 21212 Kaštel Sućurac</item>
      <item>Pava Botić, Kosorova 7, 22300 Knin</item>
      <item>Ljuba Božanić, Dobrilina 11, 21000 Split</item>
      <item>Anka Božić, Šibenksa 9, 21000 Split</item>
      <item>Anica Božić-Bakušić, Katalinića prilaz 5, 21000 Split</item>
      <item>Ivica Bratić, Neorić bb, 21203 Neorić</item>
      <item>Nikša Bratić, Put Svete Mande 18, 21000 Split</item>
      <item>Vencislav Brizić, Ulica Kralja Zvonimira 56, 21460 Stari Grad</item>
      <item>Zlata Brizić, Ulica Kralja Zvonimira 56, 21460 Stari Grad</item>
      <item>Mate Brstilo, Krešimirova 25, 21311 Žrnovnica</item>
      <item>Zora Budimir, Cesta Domovinskog rata 36, 22300 Knin</item>
      <item>Miranda Budiša, Ulica Kralja Zvonimira 18, 22320 Drniš</item>
      <item>Nediljko Bugarin, Doverska 7, 21000 Split</item>
      <item>Željka Vučemilović-šimunović, Alkarska Ulica 26, 21000 Split</item>
      <item>Gordana Buljević, Trondheimska 10, 21000 Split</item>
      <item>Marina Burić, Mirlović Zagora, 22323 Unešić</item>
      <item>Mario Buzov, Cerje 35, 22320 Mirlović Polje</item>
      <item>Đuro Caratan, Stara zavala 58, 21465 Jelsa</item>
      <item>Toni Caratan, ZAVALA 58 (ranije: ZAVALA, ZAVALA, 0), 21465 Zavala</item>
      <item>Boris Carić, IVAN DOLAC 179 (ranije: IVAN DOLAC, IVAN DOLAC, 0), 21465 Ivan Dolac</item>
      <item>Paulo Carić, SVIRČE 145 (ranije: SVIRČE, SVIRČE, 0), 21460 Svirče</item>
      <item>Dinka Cezareo, Marina Šabića 4, 21460 Stari Grad</item>
      <item>Nevenka Cukrov, Domovinskog rata 6, 21210 Solin</item>
      <item>Dijana Czwik, Matoševa Ulica 96, 21210 Solin</item>
      <item>Vinka Čavala, ULICA PETRA ZRINSKOG 23 (ranije: KAŠTEL GOMILICA, UZ VODOVOD, 0), 21214 Kaštel Gomilica</item>
      <item>Silva Černak Lojić, Lojići 1, 22320 Drniš</item>
      <item>Diana Čović, Duće-Glavica, 21310 Omiš</item>
      <item>Ante Čulo, Hrvatskih knezova bb, 21214 Kaštel Gomilica</item>
      <item>Blaž Ćapin, Odakova 9, 21000 Split</item>
      <item>Filip Delać, Grge Novaka 6, 22300 Knin</item>
      <item>Ankica Delić, Kaštelanska cesta 42, 21212 Kaštel Sućurac</item>
      <item>Marko Delić, Gašpini 108, 21210 Solin</item>
      <item>Nediljka Delić, Donji Muć bb, 21203 Donji Muć</item>
      <item>Gordana Didak, Kroz Smrdečac 5, 21000 Split</item>
      <item>Mili Divić, Radobiljska Cesta 12, 21250 Katuni</item>
      <item>Ljiljana Dragan Jelušić, Antuna Branka Šimića 54, 21000 Split</item>
      <item>Milka Drlje, Kitožer 9, 21311 Stobreč</item>
      <item>Mato Drmić, Put Plokita 40, 21000 Split</item>
      <item>Jozo Družianić, Pujanke 15, 21000 Split</item>
      <item>Stanko Duvančić, Duvančići 9, 22320 Razvođe</item>
      <item>Damir Duvnjak, Križine 15A, 21000 Split</item>
      <item>Nives Džanko, Ulica Fra Pavla Melade 24 A, 21217 Kaštel Štafilić</item>
      <item>Ante Đurđević, Jadranska 12, 21400 Supetar</item>
      <item>Ljubica Elez, Donji Moseć 14, 22320 Moseć</item>
      <item>Ankica Ezgeta, Kaštelanska cesta 12, 21217 Kaštel Stari</item>
      <item>Lenka Franić, Sedam Kaštela 6, 21000 Split</item>
      <item>Ivica Gabelić, Vrboska 387, 21465 Vrboska</item>
      <item>Marija Galešić, Neorić 61, 21203 Neorić</item>
      <item>Petar Galić, MERZOVA 12 (ranije: SPLIT, TEŽAČKI PUT, 40 E), 21000 Split</item>
      <item>Silvana Galić, Trondheimska 5, 21000 Split</item>
      <item>Kazimir Garić, Ulica Matija Ivanića 35, 21460 Stari Grad</item>
      <item>Vencel Gašpar, Hercegovačka 24, 21000 Split</item>
      <item>Vinko Gašpar, Sinjska 9, 21000 Split</item>
      <item>Ana Goreta, Put željezničke stanice, 22320 Drniš</item>
      <item>Zorka Goreta, Donje Gorete 21, 22320 Drniš</item>
      <item>Josip Gotovac, Vukovarska 113, 21000 Split</item>
      <item>Vjekoslav Grbčić, Gajeva 11A, 21000 Split</item>
      <item>Divna Grbeša, FRANKOPANSKA ULICA 20 (ranije: SOLIN, FRANKOPANSKA ULICA, 60), 21210 Solin</item>
      <item>Ana Grubišić, Put Sirobuje 10, 21311 Stobreč</item>
      <item>Gordana Grubišić, Braće Radića 3, 21210 Solin</item>
      <item>Nikola Grubišić, VUKOVARSKA ULICA 5 (ranije: DRNIŠ, KRALJA ZVONIMIRA, 41), 22320 Drniš</item>
      <item>Sanja Grubišić, Ulica Kralja Zvonimira 41, 22320 Drniš</item>
      <item>Antonio Gudelj, Put Dragovoda 17, 21000 Split</item>
      <item>Kata Gugić, Sarajevska 42, 21000 Split</item>
      <item>Mirjana Gugić, Luke Botića 6, 21210 Solin</item>
      <item>Ivica Hajder, Cigići 1, 22320 Otavice</item>
      <item>Željko Hajder, Cigići 1, 22320 Otavice</item>
      <item>Silvana Hajduk, Varoš 1, 21231 Klis</item>
      <item>Tomislav Herceg, Sinjska 46, 22300 Knin</item>
      <item>Mira Ikica, Vlaka Vi 2, 22303 Oklaj</item>
      <item>Franjo Ivčević, Sv. Petra od Klob. 1, 21217 Kaštel Novi</item>
      <item>Jelena Ivčević, Ulica Sv. Petra Od Klobuka 16, 21217 Kaštel Novi</item>
      <item>Damir Jakus, Stepinčeva 67, 21000 Split</item>
      <item>Gospova Jakus, Poljička Cesta 84, Poljica</item>
      <item>Marica Jakus, PUT MAJDANA 31 (ranije: SOLIN, PUT MAJDANA, 31), 21231 Klis</item>
      <item>Petar Jakus, Put Majdana 31, 21210 Solin</item>
      <item>Marko Janković, Bisko 39, 21232 Bisko</item>
      <item>Matija Jeličić, Vinkovačka 5, 21000 Split</item>
      <item>Ante Jeličić, Trondheimska 7, 21000 Split</item>
      <item>Marija Jocić, Vojka Krstulovića 21, 21000 Split</item>
      <item>Ante Jolić, Jolići 2, 22320 Gradac</item>
      <item>Marica Jukić, Perivoj A. Roje 5, 21000 Split</item>
      <item>Marko Jukić, Perivoj Ane Roje 5, 21000 Split</item>
      <item>Renata Jukić, Put Župića 33, 21230 Sinj</item>
      <item>Jadranka Jurić, Bufaline II 29, 21217 Kaštel Novi</item>
      <item>Marija Jurić, Put Kruševika bb, 21214 Kaštel Kambelovac</item>
      <item>Ankica Kainić, Prominski Put 11, 22300 Knin</item>
      <item>Jelena Kalinić, Magistrala Solin 67, 21000 Split</item>
      <item>Petar Kalinić, Mosećka 114, 21000 Split</item>
      <item>Anamarija Kalinić Radović, Vukovarska 57, 21000 Split</item>
      <item>Stipan Kamber, Sesartići 20, 21210 Solin</item>
      <item>Đuro Kapoši, Južno predgrađe 51, 31000 Osijek</item>
      <item>Željko Karin, Zgon 80, 21210 Solin</item>
      <item>Marijana Karin Prnjak, Zgon 80, 21210 Solin</item>
      <item>Neda Kasalo, CESTA DR. FRANJE TUĐMANA 409 (ranije: KAŠTEL KAMBELOVAC, CESTA DR. FRANJE TUĐMANA, 109), 21214 Kaštel Kambelovac</item>
      <item>Zvonimir Kasalo, CESTA DR. FRANJE TUĐMANA 409 (ranije: KAŠTEL KAMBELOVAC, CESTA DR. FRANJE TUĐMANA, 109), 21214 Kaštel Kambelovac</item>
      <item>Suzana Kašić, Ulica 142. Brigade 2, 22320 Drniš</item>
      <item>Ivana Katalinić Jerčić, Put Vrila 6, 21310 Omiš</item>
      <item>Josip Katušić, Luke Botića 11, 21210 Solin</item>
      <item>Ljiljana Kegalj, Istarska 5, 21000 Split</item>
      <item>Ante Kekez, Dubrovačka 35, 21000 Split</item>
      <item>Ivanko Kekez, Sukoišanska 29, 21000 Split</item>
      <item>Petrica Kekez, Dubrovačka 35, 21000 Split</item>
      <item>Boško Kevo, Stipe Pensa 5, 21217 Kaštel Štafilić</item>
      <item>Antiša Kliškinić, Ulica Petra Krešimira Iv 108, 21210 Solin</item>
      <item>Veljko Knezović, Zagrebačka 6, 21311 Stobreč</item>
      <item>Stjepan Kokeza, Čopova 8, 21000 Split</item>
      <item>Petar Kolega, ZVONIMIROVA 121 (ranije: SOLIN, ANTIŠE VUČIČIĆA, 149), 21210 Solin</item>
      <item>Daniela Kovač, Cesta dr. Franje Tuđmana 238a, 21212 Kaštel Sućurac</item>
      <item>Željka Kovač, Mažuranićevo šetalište 26, 21000 Split</item>
      <item>Ivan Kraljić, Put Balabana 7, 21203 Neorić</item>
      <item>Inga Krnjaić, Požeška 6, 21000 Split</item>
      <item>Anka Krstić, Odeska 19, 21000 Split</item>
      <item>Ivan Kundid, Gradišćanskih Hrvata 1, 21000 Split</item>
      <item>Ivana Kundid, Dinarska 11, 21000 Split</item>
      <item>Ružica Kundid, Dinarska 11, 21000 Split</item>
      <item>Deni Kuvačić, Mažuranićevo Šetalište 10 B, 21000 Split</item>
      <item>Anka Landikušić, Gradac 19 A, 21311 Podstrana</item>
      <item>Ivan Lasić, Konjsko bb, 21231 Konjsko</item>
      <item>Dražen Lazić, Šime Ljubića 9, 21000 Split</item>
      <item>Nenad Leskur, Ulica Stjepana Radića 14, 21210 Solin</item>
      <item>Ivana Lilić, Put Brodarice 7, 21000 Split</item>
      <item>Ivo Lipanović, M. Getaldića 31, 21000 Split</item>
      <item>Marko Lojić, Lojići 1, 22320 Drniš</item>
      <item>Mile Lovrić, Fra Grge Martića 41, 21000 Split</item>
      <item>Ana Lovrinčević, Vrh Visoke 121, 21000 Split</item>
      <item>Dejan Lukavac, Ćirići 3, 22320 Tepljuh</item>
      <item>Nela Madžar, Poljička 2, 21311 Podstrana</item>
      <item>Alenka Malinić, Pujanke 79, 21000 Split</item>
      <item>Pavao Marasović, Put Jokića-kalčina 8, 21203 Neorić</item>
      <item>Anto Marijan, Ulica Mate Lovraka 2, 10410 Velika Gorica</item>
      <item>Cvita Marijanović, Marjanovići Iznad Crkve 11, 22320 Gradac</item>
      <item>Dobrinka Marijanović, Put Smokovika 35, 21000 Split</item>
      <item>Tomislav Marijanović, Put Smokovika 35, 21000 Split</item>
      <item>Jasna Marin, Petra Svačića 99, 22320 Drniš</item>
      <item>Marina Marin, Trbounje bb, 22320 Drniš</item>
      <item>Željko Marinac, Varaždinska 3, 21000 Split</item>
      <item>Božidar Marinković, Dosud 9, 21000 Split</item>
      <item>Jakov Mateta, ULICA KORIOLANA ĆIPIKA 10 (ranije: KAŠTEL STARI, ULICA KARIOLANA ČIPIKA, 10), 21217 Kaštel Stari</item>
      <item>Ivan Matić, Kopilica 33, 21000 Split</item>
      <item>Ružica Matić, Gornji Matići Kod Bunara 1, 22320 Trbounje</item>
      <item>Slavko Matić, I. Aljinovića 11, 21311 Žrnovnica</item>
      <item>Željko Matić, Ulica Put Kaluna 18, 22320 Drniš</item>
      <item>Marija Matković, Šižgorićeva 20, 21000 Split</item>
      <item>Ivan Melvan, Luke Botića 7, 21217 Kaštel Novi</item>
      <item>Nikola Midenjak, Ulica 142. Brigade 16, 22320 Siverić</item>
      <item>Pere Mihanović, Radičinka 12, 21311 Žrnovnica</item>
      <item>Ana Mikulić, Čavoglave bb, 22320 Drniš</item>
      <item>Mate Mikulić, Pauk 11, 22320 Čavoglave</item>
      <item>Ivan Milaković, Strmoševica 3, 21222 Marina</item>
      <item>Ivan Milanović, Terzićeva 17, 21000 Split</item>
      <item>Zorka Miletić, Jajići 30, 21210 Solin</item>
      <item>Milan Miljuš, Kranjčevićeva 35, 21000 Split</item>
      <item>Đorđe Mirčetić, Pokvasica 2, 22320 Miočić</item>
      <item>Tonči Mišković, Jelsa 667, 21465 Jelsa</item>
      <item>Ana Moro, Vukovarska 80, 21000 Split</item>
      <item>Slavko Moro, Muklače 23, 21203 Crivac</item>
      <item>Tomi Moscatello, Ploča 17, Dol, 21460 Stari Grad</item>
      <item>Marija Munitić, Mažuranićevo šetalište 48, 21000 Split</item>
      <item>Ljubomir Muslim, Imotska 60, 21000 Split</item>
      <item>Mijo Nožina, PUT NOŽINA - MALJKOVIĆA 11 (ranije: PRGOMET, PRGOMET, 0), 21201 Prgomet</item>
      <item>Jurica Oman, Ive Tijardovića 10, 21000 Split</item>
      <item>Mirko Oman, Tijardovićeva 10, 21000 Split</item>
      <item>Janja Orošnjak, Gorice 2, 21212 Kaštel Sućurac</item>
      <item>Mila Palada, Odeska 4, 21000 Split</item>
      <item>Ivan Pandža, ULICA KORIOLANA ĆIPIKA 7 (ranije: KAŠTEL STARI, ULICA KARIOLANA ČIPIKA, 9), 21217 Kaštel Stari</item>
      <item>Asija Papić, Dr. Ante Starčevića 55, 21220 Trogir</item>
      <item>Mijo Papić, Getaldićeva 5, 21000 Split</item>
      <item>Tereza Papić, M. Getaldićeva 5, 21000 Split</item>
      <item>Rajko Parać, Paraći 3, 22320 Ružić</item>
      <item>Tatjana Parać, Vrlička 43, 21000 Split</item>
      <item>Đurđica Parat, Boksitno naselje 19, 22320 Drniš</item>
      <item>Ivan Pastuović, Pastuovića 3, 22320 Ružić</item>
      <item>Jurica Pavela, Poljana Kneza Trpimira 6, 21000 Split</item>
      <item>Roki Pavičić, Drugi Donji Dvori 6, 21460 Stari Grad</item>
      <item>Ivan Pažanin, Biokovska 6, 21000 Split</item>
      <item>Luka Peko, Terzićeva 5, 21000 Split</item>
      <item>Neda Penga, Sv.lovre 23, 21311 Stobreč</item>
      <item>Ante Perko, Don Petra Peroša 5, 21210 Mravince</item>
      <item>Ivana Perko, Don Petra Peroša 5, 21210 Mravince</item>
      <item>Gordana Perković, Vukovarska 43, 21000 Split</item>
      <item>Marica Perković, Perkovići 15, 22320 Kljake</item>
      <item>Nediljko Perković, Vukovarska 43, 21000 Split</item>
      <item>Nila Peroš, Terzićeva 3, 21000 Split</item>
      <item>Dragica Peša, Jeretova 7, 21000 Split</item>
      <item>Iris Peša, Rikarda Katalinića Jeretova 7, 21000 Split</item>
      <item>Nikša Petrić, Kod Sv. Stjepana 23, 21460 Stari Grad</item>
      <item>Matko Pezo, Hercegovačka 30, 21000 Split</item>
      <item>Zlatko Piperković, Dinka Šimunovića 17, 21000 Split</item>
      <item>Joško Pivac, Varaždinska 43, 21000 Split</item>
      <item>Luka Pjevac, Omiška 18, 21000 Split</item>
      <item>Anka Plazonja, Uskočka 7, 21000 Split</item>
      <item>Robert Plazonja, Uskočka 7, 21000 Split</item>
      <item>Gordan Poparić, ULICA GRGURA NINSKOG 29 A (ranije: KAŠTEL NOVI, ŽRTAVA RATA, 29 A), 21217 Kaštel Novi</item>
      <item>Ante Popović, J. Palmotića 2, 21000 Split</item>
      <item>Milanka Pranić, Mosećka Ulica 4, 22320 Drniš</item>
      <item>Miroslav Primorac, I. Paštrića Poljičanina 19, 21311 Podstrana</item>
      <item>Iva Punda, Bistrička 29, 21204 Kotlenice</item>
      <item>Drago Radić, Na rudini 3, 20207 Čibača</item>
      <item>Mladen Radmilović, Gorička 4, 21000 Split</item>
      <item>Petar Radonić, Jelsa 98, 21465 Jelsa</item>
      <item>Jagoda Radošević, Vrh Lučca 35, 21000 Split</item>
      <item>Ante Rajčić, Velebitska 97, 21000 Split</item>
      <item>Marko Ralica, Benkovačka 3, 21000 Split</item>
      <item>Ivan Raos, MANDIĆEVA 66 (ranije: STOBREČ, MANDIĆEVA, 66), 21000 Split</item>
      <item>Zdenka Razlog, Kod Pošte 33, 22320 Siverić</item>
      <item>Mila Rebić, Marka M. 20A, 21210 Mravince</item>
      <item>Marija Reljanović, Otavice 30, 22320 Otavice</item>
      <item>Mara Režić, Kliški Put 48, 21210 Solin</item>
      <item>Marija Rizvan, Bilice 12, 21000 Split</item>
      <item>Anđelko Rogulj, Gomile 38, 21217 Kaštel Stari</item>
      <item>Berislava Roša, Zvonimirova 29 B, 22300 Knin</item>
      <item>Sofija Ruić, Getaldićeva 19, 21000 Split</item>
      <item>Ana Runjić, Hrvatskih vitezova 46, 21000 Split</item>
      <item>Gordan Ruščić, Putaljski put bb, 21212 Kaštel Sućurac</item>
      <item>Sanja Ružić, Šižgorićeva 7, 21000 Split</item>
      <item>Svjetlana Samac, Samci 14, 22320 Brištane</item>
      <item>Miljenko Samardžić, Šižegorićeva 20, 21000 Split</item>
      <item>Dinka Sanseović, KUNIČIĆA DVOR 4 (ranije: DOL, DOL, 0), Dol</item>
      <item>Ante Sarić, Neorić bb, 21203 Neorić</item>
      <item>Ivan Sarić, DONJA MALA-CENTAR 47 (ranije: NEORIĆ, NEORIĆ, 0), 21203 Neorić</item>
      <item>Marija Sedlar, Ostravska 1, 21000 Split</item>
      <item>Ljubica Sekelez, Mitnička 1, 21000 Split</item>
      <item>Kristina Serdarević, Put Jokića-kalčina 8, 21203 Neorić</item>
      <item>Aleksandra Sever-Muhar, Karamanova 7, 21000 Split</item>
      <item>Boško Sikavica, Kričke bb, 22320 Ružić</item>
      <item>Snježana Sikavica, Domovinskog rata 12, 21210 Solin</item>
      <item>Dragan Simić, Sarajevska 76, 21000 Split</item>
      <item>Tanja Sinovčić, Trondheimska 10, 21000 Split</item>
      <item>Ljiljana Sirić, Put Vele Meje 10, 21212 Kaštel Sućurac</item>
      <item>Dijana Skelin, Vručine II 12, 21217 Kaštel Novi</item>
      <item>Kata Sočo, CENTAR - DUBRAVA 21 (ranije: NEORIĆ, NEORIĆ, 0), 21203 Neorić</item>
      <item>Marija Stančić, Petra Krešimira IV 10, 21460 Stari Grad</item>
      <item>Đani Stanić, Matoševa Ulica 131, 21210 Solin</item>
      <item>Danica Stipović, Put Dragočeva 54, 21212 Kaštel Sućurac</item>
      <item>Milorad Stojsavljević, Šimićeva 58, 21000 Split</item>
      <item>Petar Strinić, Pazdigradska 16, 21000 Split</item>
      <item>Luca Strunje, Kralja Tomislava 18, 22300 Knin</item>
      <item>Slavka Svalina, Crivac bb, 21203 Crivac</item>
      <item>Marijan Šamija, Trstenik 2, 21000 Split</item>
      <item>Marinka Šamija, Vrgoračka 8, 22300 Knin</item>
      <item>Katica Šeparović, Kupreška 92, 21000 Split</item>
      <item>Nenad Ševo, Triljska 1, 21000 Split</item>
      <item>Krasna Šiklić, Hercegovačka 88, 21000 Split</item>
      <item>Mili Šimig, Šibenska 27, 21000 Split</item>
      <item>Vesna Škare, Ruđera Boškovića 12, 21000 Split</item>
      <item>Ljubica Škopljanac, TIKVARIN 14 (ranije: KAŠTEL KAMBELOVAC, TIKVARIN, 8), 21214 Kaštel Kambelovac</item>
      <item>Milica Špar, Mašogradska Ulica 16, 21212 Kaštel Sućurac</item>
      <item>Eleana Šubat, Mosorska 26, 21311 Podstrana</item>
      <item>Ivan Šuljug, Ivaniševićeva 45, 21000 Split</item>
      <item>Vesna Šunjić, Šimićeva 14, 21000 Split</item>
      <item>Ljubica Tarle, Tarle 12, 22320 Velušić</item>
      <item>Nada Teklić, Zgon 80, 21210 Solin</item>
      <item>Lada Terzić, Puntarska 5, 21000 Split</item>
      <item>Ivan Tomić, Tomići 1, 22320 Siverić</item>
      <item>Ivan Topić, Vrlička 21, 21000 Split</item>
      <item>Jelica Topić, Mosećka 50A, 21000 Split</item>
      <item>Tvrtko Topić, Ulica 142. Brigade 37 A, 22320 Siverić</item>
      <item>Anđelka Torlak, Radunica 29, 21000 Split</item>
      <item>Ivan Torlak, Radunica 29, 21000 Split</item>
      <item>Marko Torlak, Radmilovića 20, 21000 Split</item>
      <item>Damir Tot, Šimićeva 12, 21000 Split</item>
      <item>Anka Treskavica, Dubrovačka 35, 21000 Split</item>
      <item>Anka Tukić, Šime Ljubića 13, 21000 Split</item>
      <item>Nediljko Ugrin, Sv. Ivana 33, 21311 Donje Sitno</item>
      <item>Marinko Uvodić, Zgon 32, 21210 Solin</item>
      <item>Nedjeljka Uvodić, Vinkovačka 51, 21000 Split</item>
      <item>Marko Validžić, Validžići 4, 22320 Ružić</item>
      <item>Ivanka Varnica, Imotska 69, 21000 Split</item>
      <item>Milica Varvodić, Kozjačka 24, 21210 Solin</item>
      <item>Kristina Velić, Papandopulova 11, 21000 Split</item>
      <item>Ljiljana Vesković, Fausta Vrančića 8, 21000 Split</item>
      <item>Milka Veštić, Čavale 11, 22323 Sedramić</item>
      <item>Ante Vidan, Gundulićeva 44, 21000 Split</item>
      <item>Marko Vidović, Ružić bb, 22320 Gradac</item>
      <item>Matko Vidović, Gradac bb, 22320 Gradac</item>
      <item>Nevenka Vidović, Pastuovići 4, 22320 Gradac</item>
      <item>Ankica Vilibić, Marina Getaldića 33, 21000 Split</item>
      <item>Anđelko Vilić, RADOBILJSKA CESTA 41 (ranije: KREŠEVO, KREŠEVO, 24), 21250 Kreševo</item>
      <item>Normela Visković, Jelsa 1005, 21465 Jelsa</item>
      <item>Tonči Visković, Jelsa 1005, 21465 Jelsa</item>
      <item>Marica Vlaić, Ulica Nikole Tesle 16, 22320 Drniš</item>
      <item>Dubravka Vlainić, Jelsa 357, 21465 Jelsa</item>
      <item>Ivo Vodanović, Pavičića dvori 11, 21460 Stari Grad</item>
      <item>Josip Vogleš, CESTA DR. FRANJE TUĐMANA 550 (ranije: KAŠTEL KAMBELOVAC, CESTA DR. FRANJE TUĐMANA, 80), 21214 Kaštel Kambelovac</item>
      <item>Vinko Vranković, JELSA 129 (ranije: JELSA, JELSA, 0), 21465 Jelsa</item>
      <item>Ivan Vrdoljak, DONJA MALA-CENTAR 31 (ranije: NEORIĆ, NEORIĆ, 0), 21203 Neorić</item>
      <item>Mirjana Vrdoljak, Put Kule 12, 21210 Solin</item>
      <item>Marija Vrgoč, Velebitska 34, 21000 Split</item>
      <item>Bože Vuco, Starčevićeva 10, 21212 Kaštel Sućurac</item>
      <item>Mirjana Vučković, Ruđera Boškovića 23, 21000 Split</item>
      <item>Višnja Vučković, Put Smokovika 26, 21000 Split</item>
      <item>Ivan Vugdelija, Don Frane Bulića 38, 21217 Kaštel Novi</item>
      <item>Dubravka Vukas, Markov Put 8, 21000 Split</item>
      <item>Anđelka Vukičević, Badanj bb, 22320 Drniš</item>
      <item>Zora Vuković, Plitvička 1A, 21000 Split</item>
      <item>Ivan Vukušić, Dobrilina 6, 21000 Split</item>
      <item>Jadran Vukušić, Put Sv. Klementa 19, 21311 Gornje Sitno</item>
      <item>Nevenka Vukušić, Cerje 2, 22320 Mirlović Polje</item>
      <item>Vjera Vukušić, Kralja Petra Krešimira IV 8, 22320 Drniš</item>
      <item>Zvonimir Vukušić, Vinodolska 10, 21000 Split</item>
      <item>Nevenka Vuleta, Markov put 33, 21311 Stobreč</item>
      <item>Vinka Zekić, Mostarska 7, 21000 Split</item>
      <item>Dinko Zenčić, Račić bb, 21465 Jelsa</item>
      <item>Borislav Zokić, Fra Bone Razmilovića 1, 21000 Split</item>
      <item>Dolina Zokić, Pojišanska 18, 21000 Split</item>
      <item>Margita Zokić, Fra Bone Razmilovića 1, 21000 Split</item>
      <item>Luca Zolota, Gospin Put 38, 21212 Kaštel Sućurac</item>
      <item>Milan Žarković, Parčić bb, 22320 Siverić</item>
      <item>Nevenka Živko, M. Čačića 3, 22300 Knin</item>
      <item>Davorka Živković, Živkovići 12, 22320 Badanj</item>
      <item>Ivica Živković, Badanj bb, 22320 Badanj</item>
      <item>Ivo Živković, Put Kule 27, 21210 Solin</item>
      <item>Siniša Ivančić, Lovački Put 13, 21000 Split</item>
      <item>Iva Jelić, Benkovačka 3, 21000 Split</item>
      <item>Marko Kavelj, Alojzija Stepinca 11, 21000 Split</item>
      <item>Ivan Koljanin, Kupreška 82, 21000 Split</item>
      <item>Željko Kovač, Dravska 4, 31000 Osijek</item>
      <item>Zvonko Kruneš, Ulica Slobode 36, 21000 Split</item>
      <item>Nikola Lacmanović, Sukoišanska 19, 21000 Split</item>
      <item>Vesna Lepetić, Tršćanska 12, 21000 Split</item>
      <item>Jelica Ljubica, Velebitska 105, 21000 Split</item>
      <item>Darko Lulić, Vežarovice 18, 21214 Kaštel Lukšić</item>
      <item>Vesna Lulić, Vežarovice 18, 21214 Kaštel Lukšić</item>
      <item>Marija Mamić, Kroz Meterize 26, 22000 Šibenik</item>
      <item>Radojka Marijanović, Marijanovići Iznad Crkve 10, 22320 Gradac</item>
      <item>Meri Cabadaj, Trg Bana Josipa Jelačića 10, 31000 Osijek</item>
      <item>Mate Markotić, Put Starog Sela 23, 21311 Podstrana</item>
      <item>Ante Marović, Lička 3, 21000 Split</item>
      <item>Ivan Marušić, Poljičkih Knezova 87, 21311 Podstrana</item>
      <item>Iva Melvan, Doverska 31, 21000 Split</item>
      <item>Goran Merkel, Mutvoranska Ulica 3, 52100 Pula</item>
      <item>Ivan Mornar, Miroslava Krleže 24, 21000 Split</item>
      <item>Miodrag Munjiza, Put Miluša 7, 21311 Stobreč</item>
      <item>Ante Nožina, Put Nožina-maljkovića 5, 21201 Prgomet</item>
      <item>Anica Pandža, Hercegovačka 46, 21000 Split</item>
      <item>Nikica Pavlović, Gornji Kono 37, 20000 Dubrovnik</item>
      <item>Silvana Perić, Table 31, 21000 Split</item>
      <item>Nediljka Perišić, Ruđera Boškovića 8a, 21204 Dugopolje</item>
      <item>Elvira Dračevac, Lumbarda 678, 20260 Lumbarda</item>
      <item>Mara Dobrota, Trondheimska 9, 21000 Split</item>
      <item>Neda-lidia Buljević, Put Crkve 8, 22320 Gradac</item>
      <item>Ivan Bugarin, Grab 114, 21238 Grab</item>
      <item>Maja Bučić, Ruđera Boškovića 11, 21000 Split</item>
      <item>Mira Božić, Bilice Ii 38, 21000 Split</item>
      <item>Sandra Borić, Mosećka 56, 21000 Split</item>
      <item>Marija Davidović, Gašpini 88, 21210 Solin</item>
      <item>Petar Adjanski, Osječka Ulica 1, 21214 Kaštel Gomilica</item>
      <item>Ana Čatlak, Put Sv. Ante Padovanskog 14, 21214 Kaštel Kambelovac</item>
      <item>Marinko Buškulić, Ivana Gundulića 13, 21000 Split</item>
      <item>Marinko Galić, Kamenita 99, 21000 Split</item>
      <item>Luca Gabela, Kneza Lj. Posavskog 7, 21000 Split</item>
      <item>Tomislav Frankić, Grljevačka 41, 21311 Podstrana</item>
      <item>Elias Erceg, Vrbanj 132, 21460 Vrbanj</item>
      <item>Jakov Elez, Donje Ogorje 0, 21206 Donje Ogorje</item>
      <item>Sretan Bajalo, Poljana Kneza Trpimira 4, 21000 Split</item>
      <item>Mario Tomić, Ulica Svetega Križica 26, 21450 Hvar</item>
      <item>Ranko Vuleta, Sv. Ivana 20, 21311 Donje Sitno</item>
      <item>Zlatko Balić, K. Višeslava 1, 21204 Dugopolje</item>
      <item>Boško Barać, Bajagić 13a, 21238 Bajagić</item>
      <item>Milan Vukić, Doverska 5, 21000 Split</item>
      <item>Mara Vukorepa, Zgon 30, 21210 Solin</item>
      <item>Bare Vujina, Vujinova 4, 21217 Kaštel Štafilić</item>
      <item>Milenko Bašić, Sv.nikole 46, 21207 Podgrađe</item>
      <item>Diana Blažević, Mejaši I 3b, 21000 Split</item>
      <item>Jozo Bogić, Put Blata 132, 21217 Kaštel Stari</item>
      <item>Stjepko Bojanić, Duvanjska 7, 21000 Split</item>
      <item>Miroslav Trečić, Ulica Domovinskog Rata 1c, 21210 Solin</item>
      <item>Neda Tukić, Trondheimska 10, 21000 Split</item>
      <item>Vinka Ukić, Dinka Šimunovića 5, 22300 Knin</item>
      <item>Mira Velić, Bernarda Vukasa 32, 21000 Split</item>
      <item>Ivan Vrdoljak, Donja Mala-centar 31, 21203 Neorić</item>
      <item>Iva Vrdoljak, Kukuljevićeva 19, 21000 Split</item>
      <item>Dražen Todorović, Hercegovačka 70, 21000 Split</item>
      <item>Dubravka Stojanovska, Put Plokita 75, 21000 Split</item>
      <item>Josip Strniša, Ivana Gundulića 9, 22300 Knin</item>
      <item>Ivica Sviličić, Kneza Mutimira 3, 21000 Split</item>
      <item>Ana Rogošić, Komjate 0, 21214 Kaštel Lukšić</item>
      <item>Ivica Stipinović, Sukoišanska 25, 21000 Split</item>
      <item>Darko Topić, Put Sv. Ižidora 92, 21000 Split</item>
      <item>Marija Trečić, Ulica Domovinskog Rata 1c, 21210 Solin</item>
      <item>Milica Zorić, Pujanke 53, 21000 Split</item>
      <item>Ivo Rajčić, Radunićeva 19, 21217 Kaštel Novi</item>
      <item>Ivan Radoš, Drniški Put 9, 21000 Kamen</item>
      <item>Željka Vučemilović-šimunović, Alkarska 26, 21000 Split</item>
      <item>Slaven Tukić, Šime Ljubića 13, 21000 Split</item>
      <item>Bartul Barišić, Stjepana Radića 11, 20207 Cavtat</item>
      <item>Tajana Domazet, Mosećka 50a, 21000 Split</item>
      <item>Velinka Runjić, Marina Getaldića 17, 21000 Split</item>
      <item>Niko Dujić, Don Petra Peroša 107, 21210 Mravince</item>
      <item>Teo Mandić, Krešimirova 26, 21210 Vranjic</item>
      <item>Mevlida Armanda, Vranjički Put 18, 21000 Split</item>
      <item>Renata Kalčić, Brajšina 26, 51000 Rijeka</item>
      <item>Juraj Lešković, Matenci 142, 49240 Matenci</item>
      <item>VRGORKA-VINARIJA dioničko društvo za proizvodnju pića, poljoprivredu i trgovinu, Fra Ivana Rožića 35, 21276 Vrgorac</item>
      <item>Milivoj Vidas, Starčevićeva 26, 21000 Split</item>
      <item>BURA l d.o.o. za trgovinu i usluge - u stečaju, Koturaška 51, Zagreb</item>
      <item>AUTO CENTAR LOZIĆ d.o.o. trgovina vozilima u stečaju, Županijska 21, 31000 Osijek</item>
      <item>NET MEDIA SISTEMI d.o.o. za informatički inženjering, Kvaternikova 12, 21000 Split</item>
      <item>BASLER OSIGURANJE ZAGREB dioničko društvo za osiguranje, Radnička cesta 37/b, Zagreb</item>
      <item>NASTAVNI ZAVOD ZA JAVNO ZDRAVSTVO SPLITSKO-DALMATINSKE ŽUPANIJE, Vukovarska Ulica 46, 21000 Split</item>
      <item>Joško Pavlov, Primorska Ulica 54, 21214 Kaštel Gomilica</item>
      <item>Tina Trajković, Doverska 11, 21000 Split</item>
      <item>Nada Dujmić, Aljinovića 95, 21311 Žrnovnica</item>
      <item>Nada Baković, Kroz Selo 6, 22321 Parčić</item>
      <item>Marija Duvančić, Duvančići 40, 22320 Razvođe</item>
      <item>Mira Čipčić, Sv.jeronima 29, 21204 Dugopolje</item>
    </derivirana_varijabla>
  </DomainObject.Predmet.StrankaListFormatedWithAdress>
  <DomainObject.Predmet.StrankaListFormatedWithAdressOIB>
    <izvorni_sadrzaj>
      <item>REPUBLIKA HRVATSKA, OIB 18683136487 zastupanog po punomoćniku ŽUPANIJSKO DRŽAVNO ODVJETNIŠTVO U SPLITU</item>
      <item>LUKA dioničko društvo, OIB 34440814040, Kopilica 47 B, Split</item>
      <item>RAD, d.o.o. za vodoopskrbu i ostale komunalne djelatnosti, OIB 71304592430, Ul.Stjepana Radića 69, Drniš</item>
      <item>HEP-Operator distribucijskog sustava d.o.o. za distribuciju i opskrbu električne energije ELEKTRA ŠIBENI, OIB 46830600751, Ulica grada Vukovara 37, 10000 Zagreb</item>
      <item>Mara Jukić, OIB 37710339746, Čavoglave bb, 22322 Ružić zastupanog po punomoćniku Mijo Jeličić</item>
      <item>Ivica Bašić, OIB 14595893401, Vukovarska 170, 21000 Split zastupanog po punomoćniku Mijo Jeličić</item>
      <item>GASTRO GRUPA d.o.o. za trgovinu i usluge, OIB 39228456312, Grada Vukovara 271, 10000 Zagreb</item>
      <item>AUTO HRVATSKA dioničko društvo, OIB 32709834358, Dubrovačka Ulica 1, Split</item>
      <item>JADRANSKO OSIGURANJE d.d., OIB 94472454976, Listopadska 2, 10000 Zagreb zastupanog po punomoćniku Grgić &amp; Partneri odvjetničko društvo j.t.d.</item>
      <item>CITY EX d.o.o. za prijenos poslovne dokumentacije, OIB 99406899243, Donje Svetice 40, 10 000 Zagreb zastupanog po punomoćniku Antonio Zujić</item>
      <item>Hrvatski Telekom d.d., OIB 81793146560, Savska cesta 32, 10000 Zagreb</item>
      <item>CODEX SORTIUM društvo s ograničenom odgovornošću za pružanje kompleksnih konzalting usluga, OIB 83918065246, Ivana Šibla 9, 10000 Zagreb</item>
      <item>SUNCE osiguranje d.d., OIB 12012147571, Trnjanska cesta 108, 10000 Zagreb</item>
      <item>HRVATSKA IZVJEŠTAJNA NOVINSKA AGENCIJA, OIB 41387373932, Marulićev trg 16, 10000 Zagreb</item>
      <item>ČISTOĆA d.o.o. za komunalnu djelatnost, održavanje čistoće i odlaganje komunalnog otpada, OIB 16912997621, Put od Republike 14, Dubrovnik</item>
      <item>TEXT-PAPIR d.o.o. za trgovinu i usluge, OIB 45878059290, Stinice 12, Split</item>
      <item>SLOBODNA DALMACIJA izdavačka i tiskarska djelatnost, dioničko društvo, OIB 35075764438, Ulica Hrvatske Mornarice 4, Split</item>
      <item>ČISTOĆA društvo s ograničenom odgovornošću za obavljanje komunalnih djelatnosti održavanja čistoće i odlaganja komunaln, OIB 38812451417, Put Plokita 81, Split</item>
      <item>OPĆINA JELSA Jedinstveni upravni odjel, OIB 94187441810, Riba bb, 21465 Jelsa</item>
      <item>AUTOKUĆA BOSNIĆ d.o.o. za trgovinu, servis i remont, OIB 62890333516, Rakite 27, Žrnovnica</item>
      <item>TISKARA MALENICA d.o.o., OIB 21268596817, 113. Šibenske brigade HV-a 193, Šibenik zastupanog po punomoćniku Jasmin Avdagić</item>
      <item>Ivan Marijan, OIB 35721802898, Strossmayerovo šetalište bb, 21465 JELSA, Otok Hvar zastupanog po punomoćniku Zdravko Bojanić</item>
      <item>HEP-Operator distribucijskog sustava d.o.o. za distribuciju i opskrbu električne energije, OIB 46830600751, Ulica grada Vukovara 37, 10000 Zagreb</item>
      <item>Rikard Pavlović, OIB 16829467929, Gundulićeva 26, 21000 Split</item>
      <item>LUČKA UPRAVA SPLIT, OIB 06992092556, Gat Sv. Duje 1, Split</item>
      <item>TINA ALATI društvo s ograničenom odgovorošću za trgovinu i usluge, OIB 72232886006, Trg Francuske Repub. 14, 10000 Zagreb</item>
      <item>PLOVPUT trgovačko društvo s ograničenom odgovornošću za održavanje pomorskih plovnih putova i radijske službe, OIB 14480721492, Obala Lazareta 1, Split</item>
      <item>Regionalna veletržnica Benkovac dioničko društvo za trgovinu i usluge "u stečaju", OIB 16205687638, Benkovačke bojne 17, Benkovac</item>
      <item>MESSER CROATIA PLIN Poduzeće za proizvodnju i prodaju tehničkih plinova d.o.o., OIB 32179081874, Industrijska 1, Zaprešić</item>
      <item>ZAVOD ZA JAVNO ZDRAVSTVO DR. ANDRIJA ŠTAMPAR, OIB 33392005961, Mirogojska Cesta 16, 10000 Zagreb</item>
      <item>Zagrebačka burza d.d., OIB 84368186611, Ivana Lučića 2a/22, 10000 Zagreb zastupanog po punomoćniku MAĐARIĆ &amp; LUI - odvjetničko društvo d.o.o.</item>
      <item>METRONET TELEKOMUNIKACIJE d.d. za telekomunikacijske usluge, OIB 23269006802, Ulica Grada Vukovara 269/d, 10000 Zagreb</item>
      <item>RELAX, d.o.o. za proizvodnju i trgovinu, OIB 24543050439, Tijardovićeva 4/II, Split</item>
      <item>MINISTARSTVO GOSPODARSTVA, RAVNETELJSTVO ZA ROBNE ZALIHE, OIB 22413472900, Ul.Grada Vukovara 78/VI, 10000 Zagreb zastupanog po punomoćniku ŽUPANIJSKO DRŽAVNO ODVJETNIŠTVO U SPLITU</item>
      <item>PUĆO d.o.o. za trgovinu, ugostiteljstvo i cestovni prijevoz, OIB 33417474295, Puće 2, Ružić</item>
      <item>ITEM, d.o.o. informatičke usluge, OIB 71527463594, Put Supavla 39, Split</item>
      <item>ŠKARE TRADE, d.o.o. za trgovinu i ugostiteljstvo, OIB 88448992592, Sarajevska Ulica 64, Split</item>
      <item>CROATIA osiguranje d.d. FILIJALA SPLIT, OIB 26187994862, Miramarska 22, 10000 Zagreb</item>
      <item>MIRJANA BARIĆ, OIB 91861480870, D.Farlatija 92, 23000 Zadar</item>
      <item>SREDIŠNJE KLIRINŠKO DEPOZITARNO DRUŠTVO, dioničko društvo, OIB 64406809162, Heinzelova 62/a, 10000 Zagreb</item>
      <item>MILENKO BUŠLJETA, OIB 63433937940, P. Bonifacije 30, 23000 Zadar</item>
      <item>MILICA UGARKOVIĆ, OIB 03462724779, 23000 Zadar</item>
      <item>FABIJAN PERONJA, OIB 19033633778, Banski dolac bb, 21465 Jelsa zastupanog po punomoćniku KRUNO PERONJA</item>
      <item>Agencija za upravljanje državnom imovinom, OIB 75666130770, Ivana Lučića 6, 10000 Zagreb</item>
      <item>COMENG, društvo s ograničenom odgovornošću za informatički inženjering, OIB 42122172362, A. Starčevića 11, Solin</item>
      <item>AMEROPA AG, OIB 38272342702, Rebgasse 108, BINNINGEN zastupanog po punomoćniku Odvjetničko društvo Hanžeković &amp; Partneri društvo s ograničenom odgovornošću</item>
      <item>GRAFOPLEX, društvo s ograničenom odgovornošću, za trgovinu i usluge, OIB 71142152777, Hektorovićeva 47, Split</item>
      <item>HP - Hrvatska pošta d.d., OIB 87311810356, Jurišićeva 13, 10000 Zagreb</item>
      <item>Financijska agencija, OIB 85821130368, Vrtni put 3, 10000 Zagreb</item>
      <item>NIKOLA LACMANOVIĆ, OIB 50670282682, Sukoišanska 19, 21000 Split zastupanog po punomoćniku DORIS KOŠTA</item>
      <item>HEP-Operator distribucijskog sustava d.o.o. za distribuciju i opskrbu električne energije, OIB 46830600751, Ulica grada Vukovara 37, 10000 Zagreb</item>
      <item>VODOVOD I KANALIZACIJA, društvo s ograničenom odgovornošću za vodoopskrbu, odvodnju i pročišćavanje otpadnih voda, OIB 56826138353, Biokovska 3, Split</item>
      <item>JELKOM, društvo s ograničenom odgovornošću za komunalnu djelatnost, OIB 92345732468, Vrboska</item>
      <item>DALMACIJAVINO d.d. za proizvodnju i promet alkoholnih i bezalkoholnih pića "u stečaju", OIB 07837847925, Obala kneza Domagoja 15, Split</item>
      <item>EUROLEASING d.o.o., OIB 48922277230, Remetinečka cesta 98, 10000 Zagreb zastupanog po punomoćniku Grgić &amp; Partneri odvjetničko društvo j.t.d.</item>
      <item>Rino Barbić, odvjetnik, OIB 04402974520, Vrsina 0, 21465 Jelsa</item>
      <item>HVARSKI VODOVOD d.o.o., OIB 96577868636, Radičina 0, 21465 Jelsa zastupanog po punomoćniku Rino Barbić</item>
      <item>IVAN MILAT, OIB 89865160390, Ulica br. 7, 20271 BLATO NA KORČULI</item>
      <item>DIONOVA - DIONA d.o.o., OIB 41112127430, Donje Svetice 127, 10000 Zagreb</item>
      <item>TEHNOPLAST d.o.o. za građevinarstvo, trgovinu, ugostiteljstvo, turizam i uslužne djelatnosti, OIB 70676517267, Ulica Slobode 5, 21000 Split</item>
      <item>VIPnet, društvo s ograničenom odgovornošću za usluge javnih telekomunikacija, OIB 29524210204, Vrtni put 1, 10000 Zagreb</item>
      <item>BILIĆ-ERIĆ d.o.o. za privatnu zaštitu, OIB 68580128211, Ljudevita Posavskog 3, Trgovački centar Millennijum, Sesvete</item>
      <item>DALMACIJAVINO - ZAGREB društvo sograničenom odgovornošću za trgovinu, ugostiteljstvo i prijevoz, OIB 93269876765, Gajeva 26, 10000 Zagreb</item>
      <item>GRAD DRNIŠ, OIB 38309740312, Trg kralja Tomislava 1, 22320 Drniš</item>
      <item>Vetropack Straža tvornica stakla d.d. Hum na Sutli, OIB 74210066591, Hum na Sutli, Hum na Sutli 203, Hum Na Sutli</item>
      <item>CAPRICORNO, društvo s ograničenom odgovornošću za trgovinu, OIB 09517317411, Hercegovačka 57/A, Split</item>
      <item>PELJEŠKI VRHOVI, POLJOPRIVREDNA ZADRUGA, OIB 49398931487, Janjina 68, Janjina</item>
      <item>Toma Šurjak, OIB 66049692921, Sansovića dvori 29, 21465 JELSA, DOL zastupanog po punomoćniku Rino Barbić</item>
      <item>Jakov Peronja, OIB 07373599239, Jelsa 0, 21465 Jelsa zastupanog po punomoćniku Rino Barbić</item>
      <item>TIGAR d.o.o. za usluge, OIB 65051360088, Put Supavla 1, Split zastupanog po punomoćniku Zoran Iviš</item>
      <item>POREZNA UPRAVA Područni ured Split, OIB 18683136487, Trg dr. Franje Tuđmana 4, 21000 Split zastupanog po punomoćniku ŽUPANIJSKO DRŽAVNO ODVJETNIŠTVO</item>
      <item>BURA I TRAMUNTANA d.o.o. za trgovinu i usluge, OIB 78359961331, Don Frane Bulića 205, Solin</item>
      <item>TRAST međunarodno otpremništvo, dioničko društvo, OIB 93225891495,  Gat Sv.Duje 4, Split zastupanog po punomoćniku Marina Tončić-Bota</item>
      <item>CHROMOS AGRO dioničko društvo proizvodnja sredstava za zaštitu bilja, OIB 82790074844, Radnička cesta 173/n, 10000 Zagreb</item>
      <item>VODOVOD I KANALIZACIJA, društvo s ograničenom odgovornošću za vodoopskrbu, odvodnju i pročišćavanje otpadnih voda, OIB 56826138353, Biokovska 3, Split</item>
      <item>AUTOTRANS d. o. o. za javni prijevoz putnika u cestovonom prometu, trgovinu, usluge i turistička agencija, OIB 19819724166, Trg Žabica 1, Rijeka</item>
      <item>BRTVILA BREZIĆ d.o.o. za proizvodnju brtvila, trgovinu i zastupanje, OIB 47897946377, Starotrnjanska 46/A, 10000 Zagreb</item>
      <item>IREKS AROMA društvo s ograničenom odgovornošću, OIB 36709757659, Radnička Cesta 37, 10000 Zagreb zastupanog po punomoćniku Odvjetničko društvo GLAMUZINA &amp; GROŠETA</item>
      <item>Marin Mileteta, odvjetnik, OIB 37476644793, Gorjanska 26, 10000 Zagreb zastupanog po punomoćniku Antonia Selak</item>
      <item>HEP - Opskrba d.o.o. za opskrbu potrošača električnom, toplinskom energijom i plinom, OIB 63073332379, Ulica grada Vukovara 37, 10000 Zagreb</item>
      <item>ING-ATEST d.o.o. za trgovinu i usluge, OIB 21777333810, Hrvatske mornarice 1/a, Split</item>
      <item>Hrvatske vode, pravna osoba za upravljanje vodama, OIB 28921383001, Grada Vukovara 220, 10000 Zagreb</item>
      <item>BASLER OSIGURANJE ZAGREB dioničko društvo za osiguranje, OIB 59706054982, Radnička cesta 37/b, 10000 Zagreb</item>
      <item>NARODNI TRGOVAČKI LANAC d.o.o. za trgovinu i usluge, OIB 78344221376, Soblinec, Soblinečka 55, Sesvete</item>
      <item>MANTIS, d.o.o. za trgovinu i usluge, OIB 41274793973, Varaždinska 51, Split</item>
      <item>Vinko Paina, OIB 51203688235, Malo selo, 21460 Stari Grad</item>
      <item>TRANSADRIA, međunarodna špedicija d. d. u stečaju, OIB 47965841018, Riva Boduli 1, Rijeka</item>
      <item>Hrvatska radiotelevizija, OIB 68419124305, Prisavlje 3, 10000 Zagreb</item>
      <item>BRODOMERKUR trgovina i usluge, dioničko društvo, OIB 33956120458, Poljička Cesta 35, Split</item>
      <item>ZAGREBAČKI HOLDING, društvo s ograničenom odgovornošću za javni prijevoz, opskrbu vodom, održavanje čistoće, putnička a, OIB 85584865987, Ulica grada Vukovara 41, 10000 Zagreb</item>
      <item>NASTAVNI ZAVOD ZA JAVNO ZDRAVSTVO SPLITSKO-DALMATINSKE ŽUPANIJE, OIB 54948902275, Vukovarska Ulica 46, Split</item>
      <item>BRODOSPLIT-BRODOGRADILIŠTE društvo s ograničenom odgovornošću, OIB 05532178397, Put Supavla 21, Split</item>
      <item>COPAN ZAGREB društvo s ograničenom odgovornošću za trgovinu i zastupanje, OIB 43698579132, Selnica Šćitarjevska 25, 10410 Velika Gorica</item>
      <item>DUHAN društvo s ograničenom odgovornošću, OIB 84143469050, Vukovarska 30, Dubrovnik</item>
      <item>Ivica Maleš vl. autoservis "UNO", OIB 89917595934, Put Blata bb, 21216 Kaštel Stari</item>
      <item>Teo Palaversić, OIB 21074825891, Mala Banda 166, 21465 Jelsa</item>
      <item>HRVATSKA POŠTANSKA BANKA, dioničko društvo, OIB 87939104217, Jurišićeva 4, 10000 Zagreb</item>
      <item>OTIS DIZALA, društvo s ograničenom odgovornošću za proizvodnju, montažu, remont i održavanje dizala, OIB 76080865307, Prilaz Vladislava Brajkovića 15, 10000 Zagreb</item>
      <item>Fabijan Roić, OIB 55646544786, Domobranska 26, 21460 Stari Grad</item>
      <item>Ivo Družević, OIB 59608054089, Družević Dvor 20, 21460 Stari Grad, Dol</item>
      <item>Ivo Roić, OIB 73872839985, Zbora Narodne garde 2, 21460 Stari Grad</item>
      <item>Josip Kovačević, OIB 24407104693, M.Ivanića 26, 21460 Stari Grad</item>
      <item>Tedi-Tadija Maroević, OIB 75901351091, Out Rudine 4, 21460 Stari Grad</item>
      <item>Jakica Lupi, OIB 73236308888, Vrbanj 0, 21462 Vrbanj</item>
      <item>Joza Bratanić, OIB 08011374888, Vrbanj 0, 21462 Vrbanj</item>
      <item>Antun Pavičić, OIB 65866256737, Pavičića dvor 13, 21460 Stari Grad, Dol</item>
      <item>Juraj Pavičić, OIB 09529542053, Ceratorij 0, 21462 Vrbanj</item>
      <item>Cvjetko Matković, OIB 10443683019, Matije Ivanića 0, 21460 Stari Grad</item>
      <item>Katica Kovačević, OIB 33120980772, Dol 0, 21460 Dol</item>
      <item>Nikša Dužević, OIB 66241675982, Dol 0, 21460 Dol</item>
      <item>Milovan Kombura, OIB 30770175855, F. Vrančića 13, 21000 Split</item>
      <item>Jelisava Pavičić, OIB 83980708087, Vrbanj 0, 21462 Vrbanj</item>
      <item>Matko Carić, OIB 35189247498, Dol 0, 21460 Dol</item>
      <item>Marinko Dužević, OIB 12242231071, Dol  0, 21460 Stari Grad, Dol</item>
      <item>Margarita Radonić, OIB 28025722533, Dol 0, 21460 Dol</item>
      <item>Dinko Pavičić Tribunol, OIB 99243667034, Žrtava Rata  2, 21460 Stari Grad</item>
      <item>Tonči Šurjak, OIB 60785268681, Stari Grad 0, 21460 Stari Grad</item>
      <item>Duško Pavičić Ivelja, OIB 25982798589, Bassina 0, 21462 Vrbanj</item>
      <item>Pero Dulčić Sušak, OIB 55533277123, Malo Selo 63, 21460 Stari Grad</item>
      <item>Ivan Tadić, OIB 00384008152, Vagonj 32, 21460 Stari Grad</item>
      <item>Ivica Pavičić, OIB 72332556277, Vrbanj 0, 21462 Vrbanj</item>
      <item>Mihovil-Mile Pavičić, OIB 24835949834, Vrbanj 0, 21462 Vrbanj</item>
      <item>Tomi Moscatello, OIB 28508820612, Dol, 21460 Dol</item>
      <item>Nikola Vodanović, OIB 74845370223, Vrbanj 0, 21462 Vrbanj</item>
      <item>Margarita Marica Stančić, OIB 08101100980, Kod Sv. Petra 0, 21460 Stari Grad</item>
      <item>Vjekoslav Radonić, OIB 33204721839, Dol 0, 21460 Dol</item>
      <item>Marinko Sanseović, OIB 45513941394, Dol 0, 21460 Dol</item>
      <item>Tadija Moškatelo, OIB 31188799731, B.Kašića 9, 21460 Stari Grad</item>
      <item>Damir Petrić, OIB 86091667582, Stari Grad 0, 21460 Stari Grad</item>
      <item>Louis Petrić, OIB 16074465250, Srinjo kola 2, 21460 Stari Grad</item>
      <item>Ivica Ljubić, OIB 56655610557, Stari Grad 0, 21460 Stari Grad</item>
      <item>Vinko Lupi, OIB 35451219902, Sv. Magdalene 7, 21460 Stari Grad</item>
      <item>Ivan Tadić Šilo, OIB 70114227603, Stari Grad 0, 21460 Stari Grad</item>
      <item>Ivan Tadić, OIB 70114227603, Stari Grad 0, 21460 Stari Grad</item>
      <item>Vinko Maroević, OIB 76848533915, Stari Grad, 21460 Stari Grad</item>
      <item>Ivan Buratović, OIB 47859397279, Vrbanj 13, 21462 Vrbanj</item>
      <item>Mijo Mili Pavičić, OIB 88915921313, Vrbanj 0, 21460 Vrbanj</item>
      <item>Marija Vodanović, OIB 55757464937, Stari Grad 0, 21460 Stari Grad</item>
      <item>Jakov Fredotović, OIB 46839149373, Vrbanj 297, 21462 Vrbanj</item>
      <item>Miljenko Srhoj, OIB 83488729434, Krešimirova 5, 21460 Stari Grad</item>
      <item>Nikola Haladić, OIB 44890767273, Stari Grad 0, 21460 Stari Grad</item>
      <item>Janez Jelušić, OIB 53424861114, Sv. Petra 0, 21460 Stari Grad</item>
      <item>Nikola Sansević, OIB 77925554696, Dol 0, 21460 Stari Grad</item>
      <item>Nikola Buratović, OIB 63461897206, Vrbanj 0, 21462 Vrbanj</item>
      <item>Cvjetko Buratović, OIB 68271062216, Put Križa 4, 21460 Stari Grad</item>
      <item>Nikola Buratović, OIB 83296807791, Vrbanj 0, 21462 Vrbanj</item>
      <item>Nikola Stipišić, OIB 40730811746, Vrbanj 0, 21462 Vrbanj</item>
      <item>Prošper Moškatelo, OIB 30735770287, Dol 0, 21460 Dol</item>
      <item>Tonko Maroević, OIB 09539101243, Šiberija 6, 21460 Stari Grad</item>
      <item>Ivo Pavičić, OIB 10571584537, Dol 0, 21460 Dol</item>
      <item>Pavao Čubre, OIB 53903728630, Vrbanj 0, 21462 Vrbanj</item>
      <item>Luka Šurjak, OIB 94878152360, Dol 0, 21460 Dol</item>
      <item>Luka Franetović, OIB 70961784599, C. Škarpe 17, 21460 Stari Grad</item>
      <item>Ivan Miloš Mile, OIB 62291039145, Dol 0, 21460 Dol</item>
      <item>Jure Moškatelo, OIB 82967525191, Ploča 2, 21460 Dol</item>
      <item>Vjekoslav Bogdanić, OIB 94391191426, J.B.Jelačića 9, 21460 Stari Grad</item>
      <item>Petro Šoljan, OIB 76350894229, Donja kola 0, 21460 Stari Grad</item>
      <item>Juraj Dužević, OIB 99909425440, Radošića dvor 4, 21460 Dol</item>
      <item>Damir Šurjak, OIB 27457530614, Šurokovića dvor 5, 21460 Dol</item>
      <item>Jakov Tresić, OIB 60663993622, Vrbanj 0, 21462 Vrbanj</item>
      <item>Juraj Moškatelo Stariji, OIB 12577877147, Ploča 27, 21460 Stari Grad</item>
      <item>Ruža Roić, OIB 27524265061, Pod jugo 10, 21460 Dol</item>
      <item>Rade Čavić, OIB 74420229729, Malo Selo 0, 21460 Stari Grad</item>
      <item>Matilda Buratović, OIB 24198956638, Vrbanj 0, 21462 Vrbanj</item>
      <item>Ivo Šurjak, OIB 90776404563, Ostravska 8, 21000 Split</item>
      <item>Dražica Matković Ljubo, OIB 38484140872, Vrbanj 0, 21462 Vrbanj</item>
      <item>Dinko Račić, OIB 02437704848, Vrbanj 173, 21462 Vrbanj</item>
      <item>Mila Franetović Dužević, OIB 02539671010, Vrankovića dvor 5, 21460 Stari Grad</item>
      <item>Luka Stančić, OIB 91475365556, Stančića dvor 0, 21460 Dol</item>
      <item>Meri Petrić, OIB 49953370209, Stari Grad 0, 21460 Stari Grad</item>
      <item>Ivan Moškatelo, OIB 16048013538, Ploča 29, 21460 Dol</item>
      <item>Vinko Moškatelo, OIB 57771107058, Ploča 23, 21460 Dol</item>
      <item>Nikola Šimunović, OIB 24630749503, K. Zvonimira 35, 21460 Stari Grad</item>
      <item>Mirko Radonić, OIB 28025722533, Pod jugo 19, 21460 Dol</item>
      <item>Antun Sansević, OIB 80183811492, Sansevića dvor 43, 21460 Dol</item>
      <item>Nikša Moškatelo, OIB 98307576243, Ploča 4, 21460 Dol</item>
      <item>Antun Vodanović Stariji, OIB 43563335947, Vrbanj  0, 21460 Vrbanj</item>
      <item>Ivo Bojanić, OIB 00897882683, Šiberija 19, 21460 Stari Grad</item>
      <item>Cvjetko Miličić, OIB 44230808110, T. Buzolića 8, 21450 Hvar</item>
      <item>Marija Trbuhović, OIB 38712300010, Vrbanj 0, 21462 Vrbanj</item>
      <item>Neno Šoljan, OIB 04419572654, Molo Selo 0, 21460 Stari Grad</item>
      <item>Juraj Tomi Moškatelo, OIB 80968217347, Ploča 2, 21460 Dol</item>
      <item>Ivo Račić Kapetanić, OIB 70008404713, Vrbanj 0, 21462 Vrbanj</item>
      <item>Đuro Caratan, OIB 81898965125, Zavala 0, 21465 Zavala</item>
      <item>Ante Tonči Drinković, OIB 92836065068, Bonski Dolac, 21465 Jelsa</item>
      <item>Kata Duboković, OIB 93006547119, Pitve bb, 21465 Pitve</item>
      <item>Boris Carić, OIB 46466426123, Ivan Dolac 0, 21465 Ivan Dolac, Jelsa</item>
      <item>Tonko Ivčević Bakulić, OIB 62293366608, Šiberija 29, 21460 Stari Grad</item>
      <item>Marko Huljić, OIB 99873701212, Račić 860, 21465 Jelsa</item>
      <item>Lenka Roić, OIB 57371012596, Dol, 21460 Dol</item>
      <item>Stjepan Jerković, OIB 25876380285, Zastražišće 0, 21466 Zastražišće</item>
      <item>Boris Borović, OIB 51193036454, Poljica, 21466 Poljica</item>
      <item>Niko Salamunić, OIB 76231208532, Jelsa bb, 21465 Jelsa</item>
      <item>File Vranković, OIB 44132340384, Dol 0, 21460 Dol</item>
      <item>Juraj Šperka, OIB 79176257167, Zastražišće 0, 21466 Zastražišće</item>
      <item>Mili Razović, OIB 03291272208, Vinkovačka 51, 21000 Split</item>
      <item>Ante Mihojević, OIB 08852465695, Vrboska, 21463 Vrboska</item>
      <item>Ljubica Stipišić, OIB 53136752678, Vrbanj 0, 21462 Vrbanj</item>
      <item>Stjepan Hujo Huljić, OIB 06947019866, Vrsina bb, 21465 Jelsa</item>
      <item>Nikola Grgičević, OIB 72806517394, Vrisnik 0, 21465 Vrisnik</item>
      <item>Tonči Gurdulić, OIB 88962507191, Jelsa 0, 21465 Jelsa</item>
      <item>Prošperino Milevčić, OIB 45533211549, Jelsa 0, 21465 Jelsa</item>
      <item>Boris Rubinić, OIB 69242251733, V rbanj  0, 21462 Vrbanj</item>
      <item>Jakov Račić, OIB 31621777587, Vrbanj 302 A, 21462 Vrbanj</item>
      <item>Jakša Radonić, OIB 11727504421, Jelsa 0, 21465 Jelsa</item>
      <item>Vinko Palaversić, OIB 66878442541, Jelsa, 21465 Jelsa</item>
      <item>Fabijan Kunčić, OIB 51005536058, Dol 0, 21460 Dol</item>
      <item>Dušan Salamunić, OIB 67690387290, Račić bb, 21465 Jelsa</item>
      <item>Margarita Stančić, OIB 77283348907, Dol 0, 21460 Dol</item>
      <item>Josip Crnčić, OIB 78272535399, Pitve 0, 21465 Pitve</item>
      <item>Luka Moškatelo, OIB 37611216898, Dol 0, 21460 Dol</item>
      <item>Lucija Milatić-Bričolić, OIB 72454967005, Svirče 0, 21462 Svirče</item>
      <item>Fabijan Dužević, OIB 65516171063, Domobranska 31, 21460 Stari Grad</item>
      <item>Vjeko Jakas, OIB 99530955280, Zvala bb, 21465 Zavala</item>
      <item>Pavo Bunčuga, OIB 76824484181, Banski Dolac bb, 21465 Jelsa</item>
      <item>Marko Buratović, OIB 96637597848, Svirče 0, 21462 Svirče</item>
      <item>Antun Lučić, OIB 23239072373, Poljica, 21466 Poljica</item>
      <item>Marin Parun Barbić, OIB 39599282196, Pitve 0, 21465 Pitve</item>
      <item>Stjepan Tomislav Huljić, OIB 97499130016, Lučica bb, 21465 Jelsa</item>
      <item>Cvjetka Cvita Milevčić, OIB 75708915913, Jelsa 0, 21465 Jelsa</item>
      <item>Marinko Radonić, OIB 89514038279, Pitve 72, 21465 Pitve</item>
      <item>Antun Gurdulić, OIB 55215862622, Vrsina bb, 21465 Jelsa</item>
      <item>Blaženko Jakas, OIB 38730295070, Zavala 0, 21465 Zavala</item>
      <item>Braco Jakas, OIB 76920975322, Zavala 136, 21465 Zavala</item>
      <item>Ivan Makjanić, OIB 86091321106, Svirče 0, 21462 Svirče</item>
      <item>Ante Rubinić, OIB 15201258693, Vrsina  307, 21465 Jelsa</item>
      <item>Dražica Vicenca Matković, OIB 67149132840, Vrbanj 117, 21462 Vrbanj</item>
      <item>Jakov Radonić, OIB 93729454627, Jelsa bb, 21465 Jelsa</item>
      <item>Slobodan Radičić, OIB 46777889915, Pitve bb, 21465 Pitve</item>
      <item>Jurko Lučić, OIB 16439489089, Vrboska 0, 21463 Vrboska</item>
      <item>Mate Antičević, OIB 55268785640, Zavala 0, 21465 Zavala</item>
      <item>Josip Franičević, OIB 43547284113, Burkovo bb, 21465 Jelsa</item>
      <item>Asija Bojanić, OIB 14798986072, Burkovo, 21465 Jelsa</item>
      <item>Milivoj Vidas vl. Servisa instrumenata, mjerne i regulacione opreme, OIB 56342789123, Starčevićeva 26, 21000 Split</item>
      <item>BURA l d.o.o. za trgovinu i usluge - u stečaju, OIB 79000721319, Koturaška 51, 10000 Zagreb</item>
      <item>NET MEDIA SISTEMI d.o.o. za informatički inženjering, OIB 03380490457, Kvaternikova 12, Split</item>
      <item>Financijska agencija, OIB 85821130368, Vrtni put 3, 10000 Zagreb</item>
      <item>Hrvatski registar brodova, OIB 04601923208, Marasovića 67, Split</item>
      <item>Nenad Ševo, OIB 88234857624, Teiljska 1, 21000 Split</item>
      <item>Meri Stipinović, OIB 64965084141, Sukoišanska 25, 21000 Split</item>
      <item>Fond za zaštitu okoliša i energetsku učinkovitost, OIB 85828625994, Ksaver 208, 10000 Zagreb</item>
      <item>Zlatko Balić, OIB 07837847925, Obala kneza Domagoja 15, 21204 Dugopolje</item>
      <item>Galić Ante, OIB 90017639391, Odeska 16, 21000 Split</item>
      <item>Dean Prelević, odvjetnik, OIB 10098946497, Gundulićeva 22, 21000 Split</item>
      <item>Želimir Miletić, OIB 86888847404, Put Kotlara 31, 23000 Zadar</item>
      <item>Luči Roić, OIB 24743587539, Pavičića dvor 7, 21460 Dol</item>
      <item>Nade Pavičić-ivelja, OIB 33508911717, Vrbanj 365, 21460 Vrbanj</item>
      <item>Dujko Čubre, OIB 91478009603, Vrbanj 0, 21460 Vrbanj</item>
      <item>Antun Bratanić, OIB 52392458213, Zvonimirova 27, 21460 Stari Grad</item>
      <item>Andrija Matković, OIB 72332556277, Domobranska 22, 21460 Stari Grad</item>
      <item>Antun Vune Bratanić, OIB 44890767273, Vrbanj 0, 21460 Vrbanj</item>
      <item>Dinko Lušić, OIB 23131390669, Vrbanj 0, 21460 Vrbanj</item>
      <item>Nikica Nikola Matijević, OIB 21094494613, Dol 0, 21460 Stari Grad</item>
      <item>Ivan Sanseović, OIB 08563467932, Dol, Kunčića dvor 4, 21460 Stari Grad</item>
      <item>Marija Kovačević Lolotović, OIB 69060952354, Vukovarska 23, 21460 Stari Grad</item>
      <item>Petar Zlatan Vodanović, OIB 11403397863, Vrbanj 126, 21460 Vrbanj</item>
      <item>Ivan Stančić, OIB 31497688270, Dol, Stančića dvor 0, 21460 Stari Grad</item>
      <item>Stjepan Moškatelo, OIB 92020885489, Dol Sv. Marije 1, 21460 Stari Grad</item>
      <item>Toma Dužević, OIB 08830644469, Dol Sv. Marije 0, 21460 Stari Grad</item>
      <item>Ivica Račić, OIB 28123794048, Vrbanj 0, 21460 Vrbanj</item>
      <item>Kuzma Pavičić Aleluja, OIB 33120197409, Vrbanj 0, 21460 Vrbanj</item>
      <item>Vinka Salamunić, OIB 91445751353, Jelsa 0, 21465 Jelsa</item>
      <item>Teo Huljić, OIB 56034797647, Jelsa 0, 21465 Jelsa</item>
      <item>Dejan Šperka, OIB 10054205030, Jelsa 0, 21465 Jelsa</item>
      <item>Juraj Caratan, OIB 29357565225, Zavala 0, 21465 Zavala</item>
      <item>Matko Antičević, OIB 42034643125, Pitve 0, 21465 Pitve</item>
      <item>Dinko Rubinić ( Vjera ), OIB 69863599942, Vrisnik 73, 21465 Vrisnik</item>
      <item>Vjera Rubinić, OIB 98825603309, Vrinsnik 73, 21465 Vrisnik</item>
      <item>Abraham Bojanić, OIB 79576557482, Jelsa 1, 21465 Jelsa</item>
      <item>Vedran Nevešćanin, OIB 34969575575, Smiljanićeva 2, 21000 Split zastupanog po punomoćniku Jadranko Vidović</item>
      <item>Marija Pjevac, OIB 82096480140, Omiška 18, 21000 Split</item>
      <item>Carinska uprava, OIB 18683136487, Zrinsko Frankopanska 60, 21000 Split</item>
      <item>Općinski sud u Starom Gradu - ZK odjel, Ulica Novo Riva 3, 21460 Stari Grad</item>
      <item>Nada Akrap, OIB 50608806627, Put Sirobuje 37, 21000 Split</item>
      <item>Jasminka Antunović, OIB 74697035343, Ulica Luke Botića 24, 21210 Solin</item>
      <item>Nediljka Armanda, OIB 09033661295, Vranjički put 18, 21000 Split</item>
      <item>Ana Babić, OIB 99777361372, Krilava 8, 21000 Split</item>
      <item>Gordana Babić, Šulavi bb, 21214 Kaštel Lukšić</item>
      <item>Ivan Babić, OIB 39364629552, Doverska 7, 21000 Split</item>
      <item>Katica Babić, OIB 49371248632, Zvonimirova 16, 21210 Solin</item>
      <item>Jure Bacelj, OIB 68175280792, Bacelji 9, 21206 Bračević</item>
      <item>Ana Bačić, OIB 18080781553, Umljanovići bb, 22320 Drniš</item>
      <item>Nediljka Bajić, OIB 00893712988, Jurja Križanića 7, 21000 Split</item>
      <item>Žarka Bakotić, OIB 36917498674, Mosorska Ulica 11 A, 21214 Kaštel Gomilica</item>
      <item>Marko Baković, OIB 05569494546, Kroz Selo 2, 22300 Kistanje</item>
      <item>Ivica Ban, OIB 07285230342, Braće Radića 7, 21212 Kaštel Sućurac</item>
      <item>Srđanka Banovac, OIB 50974371502, Sikavice - Banovci 5, Parčić</item>
      <item>Božidar Barać, OIB 80639746410, Maslinska 22, 21000 Split</item>
      <item>Vedran Barbarić, OIB 18526555730, Šimićeva 8, 21000 Split</item>
      <item>Marija Barbir, OIB 43799885260, Vukovarska 175, 21000 Split</item>
      <item>Petar Barbir, OIB 94965914070, Vukovarska 175, 21000 Split</item>
      <item>Anica Baričević, OIB 06811970314, Put blata bb, 21217 Kaštel Novi</item>
      <item>Damira Barišić, OIB 88385690941, Barišići 10, 22320 Žitnić</item>
      <item>Ivan Barišić, OIB 38311171100, Kornatska 31, 31000 Osijek</item>
      <item>Manda Bašić, OIB 23944179531, Put Majdana 29, 21210 Solin</item>
      <item>Aleksandar Bauk, OIB 97860316263, Alojzija Stepinca 16, 21000 Split</item>
      <item>Marina Zečić, OIB 62683960216, Alojzija Stepinca 16, 21000 Split</item>
      <item>Ivo Bavčević, OIB 18609350440, Šibenska 3, 21000 Split</item>
      <item>Nataša Bazina, OIB 67925940620, PUT STRMA 67 (ranije: NEORIĆ, NEORIĆ, 0), 21203 Neorić</item>
      <item>Mirjana Begonja, OIB 73001510209, Džale 2, 22323 Sedramić</item>
      <item>Jelena Belić, OIB 77723253899, Jelsa 627, 21465 Jelsa</item>
      <item>Niko Belić, OIB 18977071620, Jelsa 627, 21465 Jelsa</item>
      <item>Jagoda Bešker, OIB 29966440390, Gašpini 23, 21210 Solin</item>
      <item>Nedo Bešker, OIB 56588665795, Gašpini 23, 21210 Solin</item>
      <item>Zorica Bilić, OIB 99810426480, Ulica Predraga Bogdanića 13, 21460 Stari Grad</item>
      <item>Sanja Bilić-pavlinović, OIB 45845212026, Vukovarska 80, 21000 Split</item>
      <item>Jela Bilobrk, OIB 63402483386, Stepinčeva 32, 21000 Split</item>
      <item>Antun Blažević, OIB 90714609552, Meštrovića šetalište 96, 21000 Split</item>
      <item>Hrvoje Blažević, OIB 12287964630, Blaževići bb, 22320 Čavoglave</item>
      <item>Damir Bojčić, OIB 41258960204, Kralja Zvonimira 24, 22320 Drniš</item>
      <item>Željko Bojčić, OIB 09291034408, P. Preradovića 4, 22320 Drniš</item>
      <item>Denis Boljat, OIB 33725767264, Karlovo 46, 21214 Kaštel Kambelovac</item>
      <item>Srećko Boras, OIB 94339540336, ULICA BISKUPA PAVLA ŽANIĆA 20 (ranije: KAŠTEL NOVI, PUT GROBLJA, 0), 21217 Kaštel Novi</item>
      <item>Robert Borić, OIB 38057391892, Mosećka 56, 21000 Split</item>
      <item>Goran Bosančić, OIB 33007404175, Ulica Braski Dolac 40, 21212 Kaštel Sućurac</item>
      <item>Pava Botić, OIB 34296544282, Kosorova 7, 22300 Knin</item>
      <item>Ljuba Božanić, OIB 04083001132, Dobrilina 11, 21000 Split</item>
      <item>Anka Božić, OIB 84941173128, Šibenksa 9, 21000 Split</item>
      <item>Anica Božić-Bakušić, OIB 89654935153, Katalinića prilaz 5, 21000 Split</item>
      <item>Ivica Bratić, OIB 86080104106, Neorić bb, 21203 Neorić</item>
      <item>Nikša Bratić, OIB 49290967945, Put Svete Mande 18, 21000 Split</item>
      <item>Vencislav Brizić, OIB 29265973045, Ulica Kralja Zvonimira 56, 21460 Stari Grad</item>
      <item>Zlata Brizić, OIB 73389614517, Ulica Kralja Zvonimira 56, 21460 Stari Grad</item>
      <item>Mate Brstilo, OIB 97701748344, Krešimirova 25, 21311 Žrnovnica</item>
      <item>Zora Budimir, OIB 65069642793, Cesta Domovinskog rata 36, 22300 Knin</item>
      <item>Miranda Budiša, OIB 35557811513, Ulica Kralja Zvonimira 18, 22320 Drniš</item>
      <item>Nediljko Bugarin, OIB 69239215555, Doverska 7, 21000 Split</item>
      <item>Željka Vučemilović-šimunović, OIB 19390672750, Alkarska Ulica 26, 21000 Split</item>
      <item>Gordana Buljević, OIB 32937631192, Trondheimska 10, 21000 Split</item>
      <item>Marina Burić, OIB 93570683955, Mirlović Zagora, 22323 Unešić</item>
      <item>Mario Buzov, OIB 93519007247, Cerje 35, 22320 Mirlović Polje</item>
      <item>Đuro Caratan, OIB 81898965125, Stara zavala 58, 21465 Jelsa</item>
      <item>Toni Caratan, OIB 68762006562, ZAVALA 58 (ranije: ZAVALA, ZAVALA, 0), 21465 Zavala</item>
      <item>Boris Carić, OIB 46466426123, IVAN DOLAC 179 (ranije: IVAN DOLAC, IVAN DOLAC, 0), 21465 Ivan Dolac</item>
      <item>Paulo Carić, OIB 15402538356, SVIRČE 145 (ranije: SVIRČE, SVIRČE, 0), 21460 Svirče</item>
      <item>Dinka Cezareo, OIB 08033901183, Marina Šabića 4, 21460 Stari Grad</item>
      <item>Nevenka Cukrov, OIB 17311242164, Domovinskog rata 6, 21210 Solin</item>
      <item>Dijana Czwik, OIB 09675579569, Matoševa Ulica 96, 21210 Solin</item>
      <item>Vinka Čavala, OIB 72189149878, ULICA PETRA ZRINSKOG 23 (ranije: KAŠTEL GOMILICA, UZ VODOVOD, 0), 21214 Kaštel Gomilica</item>
      <item>Silva Černak Lojić, OIB 21589065823, Lojići 1, 22320 Drniš</item>
      <item>Diana Čović, OIB 59401221926, Duće-Glavica, 21310 Omiš</item>
      <item>Ante Čulo, OIB 58219699024, Hrvatskih knezova bb, 21214 Kaštel Gomilica</item>
      <item>Blaž Ćapin, OIB 67223092915, Odakova 9, 21000 Split</item>
      <item>Filip Delać, OIB 82167098700, Grge Novaka 6, 22300 Knin</item>
      <item>Ankica Delić, OIB 80719299509, Kaštelanska cesta 42, 21212 Kaštel Sućurac</item>
      <item>Marko Delić, OIB 05763270433, Gašpini 108, 21210 Solin</item>
      <item>Nediljka Delić, OIB 99568210497, Donji Muć bb, 21203 Donji Muć</item>
      <item>Gordana Didak, OIB 78878339902, Kroz Smrdečac 5, 21000 Split</item>
      <item>Mili Divić, OIB 35555990248, Radobiljska Cesta 12, 21250 Katuni</item>
      <item>Ljiljana Dragan Jelušić, OIB 50973171038, Antuna Branka Šimića 54, 21000 Split</item>
      <item>Milka Drlje, OIB 15738553325, Kitožer 9, 21311 Stobreč</item>
      <item>Mato Drmić, OIB 39636384582, Put Plokita 40, 21000 Split</item>
      <item>Jozo Družianić, OIB 63604163211, Pujanke 15, 21000 Split</item>
      <item>Stanko Duvančić, OIB 41476060687, Duvančići 9, 22320 Razvođe</item>
      <item>Damir Duvnjak, OIB 63781484968, Križine 15A, 21000 Split</item>
      <item>Nives Džanko, OIB 90598357164, Ulica Fra Pavla Melade 24 A, 21217 Kaštel Štafilić</item>
      <item>Ante Đurđević, OIB 72594587030, Jadranska 12, 21400 Supetar</item>
      <item>Ljubica Elez, OIB 71000445833, Donji Moseć 14, 22320 Moseć</item>
      <item>Ankica Ezgeta, OIB 18659409558, Kaštelanska cesta 12, 21217 Kaštel Stari</item>
      <item>Lenka Franić, OIB 62951288048, Sedam Kaštela 6, 21000 Split</item>
      <item>Ivica Gabelić, OIB 70468304794, Vrboska 387, 21465 Vrboska</item>
      <item>Marija Galešić, OIB 47387004597, Neorić 61, 21203 Neorić</item>
      <item>Petar Galić, OIB 09903259382, MERZOVA 12 (ranije: SPLIT, TEŽAČKI PUT, 40 E), 21000 Split</item>
      <item>Silvana Galić, OIB 02726524452, Trondheimska 5, 21000 Split</item>
      <item>Kazimir Garić, OIB 83662319172, Ulica Matija Ivanića 35, 21460 Stari Grad</item>
      <item>Vencel Gašpar, OIB 46863766369, Hercegovačka 24, 21000 Split</item>
      <item>Vinko Gašpar, OIB 21657975586, Sinjska 9, 21000 Split</item>
      <item>Ana Goreta, OIB 91749079767, Put željezničke stanice, 22320 Drniš</item>
      <item>Zorka Goreta, OIB 78206251147, Donje Gorete 21, 22320 Drniš</item>
      <item>Josip Gotovac, OIB 16838023061, Vukovarska 113, 21000 Split</item>
      <item>Vjekoslav Grbčić, OIB 00132520638, Gajeva 11A, 21000 Split</item>
      <item>Divna Grbeša, OIB 74813693236, FRANKOPANSKA ULICA 20 (ranije: SOLIN, FRANKOPANSKA ULICA, 60), 21210 Solin</item>
      <item>Ana Grubišić, OIB 49854875039, Put Sirobuje 10, 21311 Stobreč</item>
      <item>Gordana Grubišić, OIB 49873220891, Braće Radića 3, 21210 Solin</item>
      <item>Nikola Grubišić, OIB 97693442104, VUKOVARSKA ULICA 5 (ranije: DRNIŠ, KRALJA ZVONIMIRA, 41), 22320 Drniš</item>
      <item>Sanja Grubišić, OIB 26638303946, Ulica Kralja Zvonimira 41, 22320 Drniš</item>
      <item>Antonio Gudelj, OIB 83686976296, Put Dragovoda 17, 21000 Split</item>
      <item>Kata Gugić, OIB 97696546556, Sarajevska 42, 21000 Split</item>
      <item>Mirjana Gugić, OIB 69438273166, Luke Botića 6, 21210 Solin</item>
      <item>Ivica Hajder, OIB 67907347725, Cigići 1, 22320 Otavice</item>
      <item>Željko Hajder, OIB 70330715284, Cigići 1, 22320 Otavice</item>
      <item>Silvana Hajduk, OIB 33507058945, Varoš 1, 21231 Klis</item>
      <item>Tomislav Herceg, OIB 78714538239, Sinjska 46, 22300 Knin</item>
      <item>Mira Ikica, OIB 11849010850, Vlaka Vi 2, 22303 Oklaj</item>
      <item>Franjo Ivčević, OIB 49917991796, Sv. Petra od Klob. 1, 21217 Kaštel Novi</item>
      <item>Jelena Ivčević, OIB 74901888496, Ulica Sv. Petra Od Klobuka 16, 21217 Kaštel Novi</item>
      <item>Damir Jakus, OIB 87272819238, Stepinčeva 67, 21000 Split</item>
      <item>Gospova Jakus, OIB 04209324873, Poljička Cesta 84, Poljica</item>
      <item>Marica Jakus, OIB 74750176046, PUT MAJDANA 31 (ranije: SOLIN, PUT MAJDANA, 31), 21231 Klis</item>
      <item>Petar Jakus, OIB 67345729042, Put Majdana 31, 21210 Solin</item>
      <item>Marko Janković, OIB 19997991153, Bisko 39, 21232 Bisko</item>
      <item>Matija Jeličić, OIB 98976446888, Vinkovačka 5, 21000 Split</item>
      <item>Ante Jeličić, OIB 91949654327, Trondheimska 7, 21000 Split</item>
      <item>Marija Jocić, OIB 87687857774, Vojka Krstulovića 21, 21000 Split</item>
      <item>Ante Jolić, OIB 30924166560, Jolići 2, 22320 Gradac</item>
      <item>Marica Jukić, OIB 19856164686, Perivoj A. Roje 5, 21000 Split</item>
      <item>Marko Jukić, OIB 72590351524, Perivoj Ane Roje 5, 21000 Split</item>
      <item>Renata Jukić, OIB 09827250222, Put Župića 33, 21230 Sinj</item>
      <item>Jadranka Jurić, OIB 52705592800, Bufaline II 29, 21217 Kaštel Novi</item>
      <item>Marija Jurić, OIB 31016018881, Put Kruševika bb, 21214 Kaštel Kambelovac</item>
      <item>Ankica Kainić, OIB 80409745726, Prominski Put 11, 22300 Knin</item>
      <item>Jelena Kalinić, OIB 02401555720, Magistrala Solin 67, 21000 Split</item>
      <item>Petar Kalinić, OIB 76156352997, Mosećka 114, 21000 Split</item>
      <item>Anamarija Kalinić Radović, OIB 92738597282, Vukovarska 57, 21000 Split</item>
      <item>Stipan Kamber, OIB 84681628783, Sesartići 20, 21210 Solin</item>
      <item>Đuro Kapoši, OIB 55675650848, Južno predgrađe 51, 31000 Osijek</item>
      <item>Željko Karin, OIB 70824276539, Zgon 80, 21210 Solin</item>
      <item>Marijana Karin Prnjak, OIB 61576258120, Zgon 80, 21210 Solin</item>
      <item>Neda Kasalo, OIB 11081458098, CESTA DR. FRANJE TUĐMANA 409 (ranije: KAŠTEL KAMBELOVAC, CESTA DR. FRANJE TUĐMANA, 109), 21214 Kaštel Kambelovac</item>
      <item>Zvonimir Kasalo, OIB 07885551191, CESTA DR. FRANJE TUĐMANA 409 (ranije: KAŠTEL KAMBELOVAC, CESTA DR. FRANJE TUĐMANA, 109), 21214 Kaštel Kambelovac</item>
      <item>Suzana Kašić, OIB 59974477956, Ulica 142. Brigade 2, 22320 Drniš</item>
      <item>Ivana Katalinić Jerčić, OIB 27192920551, Put Vrila 6, 21310 Omiš</item>
      <item>Josip Katušić, OIB 17394409236, Luke Botića 11, 21210 Solin</item>
      <item>Ljiljana Kegalj, OIB 44567225674, Istarska 5, 21000 Split</item>
      <item>Ante Kekez, OIB 82341180529, Dubrovačka 35, 21000 Split</item>
      <item>Ivanko Kekez, OIB 69257203171, Sukoišanska 29, 21000 Split</item>
      <item>Petrica Kekez, OIB 01138031201, Dubrovačka 35, 21000 Split</item>
      <item>Boško Kevo, OIB 58881798829, Stipe Pensa 5, 21217 Kaštel Štafilić</item>
      <item>Antiša Kliškinić, OIB 54591476829, Ulica Petra Krešimira Iv 108, 21210 Solin</item>
      <item>Veljko Knezović, OIB 29953576092, Zagrebačka 6, 21311 Stobreč</item>
      <item>Stjepan Kokeza, OIB 45375542461, Čopova 8, 21000 Split</item>
      <item>Petar Kolega, OIB 41344179016, ZVONIMIROVA 121 (ranije: SOLIN, ANTIŠE VUČIČIĆA, 149), 21210 Solin</item>
      <item>Daniela Kovač, OIB 73917202839, Cesta dr. Franje Tuđmana 238a, 21212 Kaštel Sućurac</item>
      <item>Željka Kovač, OIB 49269171098, Mažuranićevo šetalište 26, 21000 Split</item>
      <item>Ivan Kraljić, OIB 34937918610, Put Balabana 7, 21203 Neorić</item>
      <item>Inga Krnjaić, OIB 00968558935, Požeška 6, 21000 Split</item>
      <item>Anka Krstić, OIB 50194808421, Odeska 19, 21000 Split</item>
      <item>Ivan Kundid, OIB 95397541786, Gradišćanskih Hrvata 1, 21000 Split</item>
      <item>Ivana Kundid, OIB 65152954463, Dinarska 11, 21000 Split</item>
      <item>Ružica Kundid, OIB 62510013110, Dinarska 11, 21000 Split</item>
      <item>Deni Kuvačić, OIB 86909984538, Mažuranićevo Šetalište 10 B, 21000 Split</item>
      <item>Anka Landikušić, OIB 18023655586, Gradac 19 A, 21311 Podstrana</item>
      <item>Ivan Lasić, OIB 23248459290, Konjsko bb, 21231 Konjsko</item>
      <item>Dražen Lazić, OIB 10307450473, Šime Ljubića 9, 21000 Split</item>
      <item>Nenad Leskur, OIB 79369933858, Ulica Stjepana Radića 14, 21210 Solin</item>
      <item>Ivana Lilić, OIB 24212828078, Put Brodarice 7, 21000 Split</item>
      <item>Ivo Lipanović, OIB 56508525212, M. Getaldića 31, 21000 Split</item>
      <item>Marko Lojić, OIB 38337274260, Lojići 1, 22320 Drniš</item>
      <item>Mile Lovrić, OIB 87317474850, Fra Grge Martića 41, 21000 Split</item>
      <item>Ana Lovrinčević, OIB 37389823251, Vrh Visoke 121, 21000 Split</item>
      <item>Dejan Lukavac, OIB 85205650926, Ćirići 3, 22320 Tepljuh</item>
      <item>Nela Madžar, OIB 92085359240, Poljička 2, 21311 Podstrana</item>
      <item>Alenka Malinić, OIB 44061509536, Pujanke 79, 21000 Split</item>
      <item>Pavao Marasović, OIB 32681502260, Put Jokića-kalčina 8, 21203 Neorić</item>
      <item>Anto Marijan, OIB 32989170521, Ulica Mate Lovraka 2, 10410 Velika Gorica</item>
      <item>Cvita Marijanović, OIB 33573858243, Marjanovići Iznad Crkve 11, 22320 Gradac</item>
      <item>Dobrinka Marijanović, OIB 03673706981, Put Smokovika 35, 21000 Split</item>
      <item>Tomislav Marijanović, OIB 87726686946, Put Smokovika 35, 21000 Split</item>
      <item>Jasna Marin, OIB 24544706980, Petra Svačića 99, 22320 Drniš</item>
      <item>Marina Marin, OIB 96155411085, Trbounje bb, 22320 Drniš</item>
      <item>Željko Marinac, OIB 53959056974, Varaždinska 3, 21000 Split</item>
      <item>Božidar Marinković, OIB 12351935621, Dosud 9, 21000 Split</item>
      <item>Jakov Mateta, OIB 14390943845, ULICA KORIOLANA ĆIPIKA 10 (ranije: KAŠTEL STARI, ULICA KARIOLANA ČIPIKA, 10), 21217 Kaštel Stari</item>
      <item>Ivan Matić, OIB 23355936969, Kopilica 33, 21000 Split</item>
      <item>Ružica Matić, OIB 42779808936, Gornji Matići Kod Bunara 1, 22320 Trbounje</item>
      <item>Slavko Matić, OIB 28602503915, I. Aljinovića 11, 21311 Žrnovnica</item>
      <item>Željko Matić, OIB 66582117749, Ulica Put Kaluna 18, 22320 Drniš</item>
      <item>Marija Matković, OIB 79153132638, Šižgorićeva 20, 21000 Split</item>
      <item>Ivan Melvan, OIB 80843491669, Luke Botića 7, 21217 Kaštel Novi</item>
      <item>Nikola Midenjak, OIB 88248589366, Ulica 142. Brigade 16, 22320 Siverić</item>
      <item>Pere Mihanović, OIB 49545684243, Radičinka 12, 21311 Žrnovnica</item>
      <item>Ana Mikulić, OIB 54712970747, Čavoglave bb, 22320 Drniš</item>
      <item>Mate Mikulić, OIB 87811623322, Pauk 11, 22320 Čavoglave</item>
      <item>Ivan Milaković, OIB 91056811857, Strmoševica 3, 21222 Marina</item>
      <item>Ivan Milanović, OIB 75286000064, Terzićeva 17, 21000 Split</item>
      <item>Zorka Miletić, OIB 48042737399, Jajići 30, 21210 Solin</item>
      <item>Milan Miljuš, OIB 35675614034, Kranjčevićeva 35, 21000 Split</item>
      <item>Đorđe Mirčetić, OIB 27370139872, Pokvasica 2, 22320 Miočić</item>
      <item>Tonči Mišković, OIB 74628173475, Jelsa 667, 21465 Jelsa</item>
      <item>Ana Moro, OIB 64571848035, Vukovarska 80, 21000 Split</item>
      <item>Slavko Moro, OIB 30868427553, Muklače 23, 21203 Crivac</item>
      <item>Tomi Moscatello, OIB 28508820612, Ploča 17, Dol, 21460 Stari Grad</item>
      <item>Marija Munitić, OIB 68535764041, Mažuranićevo šetalište 48, 21000 Split</item>
      <item>Ljubomir Muslim, OIB 17589644925, Imotska 60, 21000 Split</item>
      <item>Mijo Nožina, OIB 79046275268, PUT NOŽINA - MALJKOVIĆA 11 (ranije: PRGOMET, PRGOMET, 0), 21201 Prgomet</item>
      <item>Jurica Oman, OIB 78517901315, Ive Tijardovića 10, 21000 Split</item>
      <item>Mirko Oman, OIB 68766264149, Tijardovićeva 10, 21000 Split</item>
      <item>Janja Orošnjak, OIB 49619386391, Gorice 2, 21212 Kaštel Sućurac</item>
      <item>Mila Palada, OIB 10163841708, Odeska 4, 21000 Split</item>
      <item>Ivan Pandža, OIB 63327603131, ULICA KORIOLANA ĆIPIKA 7 (ranije: KAŠTEL STARI, ULICA KARIOLANA ČIPIKA, 9), 21217 Kaštel Stari</item>
      <item>Asija Papić, OIB 36844611036, Dr. Ante Starčevića 55, 21220 Trogir</item>
      <item>Mijo Papić, OIB 90436045680, Getaldićeva 5, 21000 Split</item>
      <item>Tereza Papić, OIB 79546057657, M. Getaldićeva 5, 21000 Split</item>
      <item>Rajko Parać, OIB 14695878450, Paraći 3, 22320 Ružić</item>
      <item>Tatjana Parać, OIB 45662446398, Vrlička 43, 21000 Split</item>
      <item>Đurđica Parat, OIB 21781090554, Boksitno naselje 19, 22320 Drniš</item>
      <item>Ivan Pastuović, OIB 39126309445, Pastuovića 3, 22320 Ružić</item>
      <item>Jurica Pavela, OIB 06763759506, Poljana Kneza Trpimira 6, 21000 Split</item>
      <item>Roki Pavičić, OIB 01089958101, Drugi Donji Dvori 6, 21460 Stari Grad</item>
      <item>Ivan Pažanin, OIB 47030103613, Biokovska 6, 21000 Split</item>
      <item>Luka Peko, OIB 89771272445, Terzićeva 5, 21000 Split</item>
      <item>Neda Penga, OIB 76197116887, Sv.lovre 23, 21311 Stobreč</item>
      <item>Ante Perko, OIB 58528189918, Don Petra Peroša 5, 21210 Mravince</item>
      <item>Ivana Perko, OIB 72532024891, Don Petra Peroša 5, 21210 Mravince</item>
      <item>Gordana Perković, OIB 48186805492, Vukovarska 43, 21000 Split</item>
      <item>Marica Perković, OIB 69926366099, Perkovići 15, 22320 Kljake</item>
      <item>Nediljko Perković, OIB 66481146396, Vukovarska 43, 21000 Split</item>
      <item>Nila Peroš, OIB 48544328267, Terzićeva 3, 21000 Split</item>
      <item>Dragica Peša, OIB 47913512214, Jeretova 7, 21000 Split</item>
      <item>Iris Peša, OIB 06010961010, Rikarda Katalinića Jeretova 7, 21000 Split</item>
      <item>Nikša Petrić, OIB 98862228387, Kod Sv. Stjepana 23, 21460 Stari Grad</item>
      <item>Matko Pezo, OIB 51619560640, Hercegovačka 30, 21000 Split</item>
      <item>Zlatko Piperković, OIB 91173398058, Dinka Šimunovića 17, 21000 Split</item>
      <item>Joško Pivac, OIB 34978148355, Varaždinska 43, 21000 Split</item>
      <item>Luka Pjevac, OIB 52683808409, Omiška 18, 21000 Split</item>
      <item>Anka Plazonja, OIB 92736733656, Uskočka 7, 21000 Split</item>
      <item>Robert Plazonja, OIB 75774016292, Uskočka 7, 21000 Split</item>
      <item>Gordan Poparić, OIB 98826275620, ULICA GRGURA NINSKOG 29 A (ranije: KAŠTEL NOVI, ŽRTAVA RATA, 29 A), 21217 Kaštel Novi</item>
      <item>Ante Popović, OIB 03185976635, J. Palmotića 2, 21000 Split</item>
      <item>Milanka Pranić, OIB 03263396290, Mosećka Ulica 4, 22320 Drniš</item>
      <item>Miroslav Primorac, OIB 42998076332, I. Paštrića Poljičanina 19, 21311 Podstrana</item>
      <item>Iva Punda, OIB 03796593117, Bistrička 29, 21204 Kotlenice</item>
      <item>Drago Radić, OIB 29691845355, Na rudini 3, 20207 Čibača</item>
      <item>Mladen Radmilović, OIB 32330076899, Gorička 4, 21000 Split</item>
      <item>Petar Radonić, OIB 09324740808, Jelsa 98, 21465 Jelsa</item>
      <item>Jagoda Radošević, OIB 26353444269, Vrh Lučca 35, 21000 Split</item>
      <item>Ante Rajčić, OIB 16954022739, Velebitska 97, 21000 Split</item>
      <item>Marko Ralica, OIB 43858024645, Benkovačka 3, 21000 Split</item>
      <item>Ivan Raos, OIB 51516687457, MANDIĆEVA 66 (ranije: STOBREČ, MANDIĆEVA, 66), 21000 Split</item>
      <item>Zdenka Razlog, OIB 03030085275, Kod Pošte 33, 22320 Siverić</item>
      <item>Mila Rebić, OIB 40304138585, Marka M. 20A, 21210 Mravince</item>
      <item>Marija Reljanović, OIB 34147480025, Otavice 30, 22320 Otavice</item>
      <item>Mara Režić, OIB 03502691709, Kliški Put 48, 21210 Solin</item>
      <item>Marija Rizvan, OIB 81852427870, Bilice 12, 21000 Split</item>
      <item>Anđelko Rogulj, OIB 86920054956, Gomile 38, 21217 Kaštel Stari</item>
      <item>Berislava Roša, OIB 03031267329, Zvonimirova 29 B, 22300 Knin</item>
      <item>Sofija Ruić, OIB 32252086462, Getaldićeva 19, 21000 Split</item>
      <item>Ana Runjić, OIB 01784422133, Hrvatskih vitezova 46, 21000 Split</item>
      <item>Gordan Ruščić, OIB 53119078542, Putaljski put bb, 21212 Kaštel Sućurac</item>
      <item>Sanja Ružić, OIB 04871127862, Šižgorićeva 7, 21000 Split</item>
      <item>Svjetlana Samac, OIB 00231948560, Samci 14, 22320 Brištane</item>
      <item>Miljenko Samardžić, OIB 48154982931, Šižegorićeva 20, 21000 Split</item>
      <item>Dinka Sanseović, OIB 27313861620, KUNIČIĆA DVOR 4 (ranije: DOL, DOL, 0), Dol</item>
      <item>Ante Sarić, OIB 37671686952, Neorić bb, 21203 Neorić</item>
      <item>Ivan Sarić, OIB 25772566590, DONJA MALA-CENTAR 47 (ranije: NEORIĆ, NEORIĆ, 0), 21203 Neorić</item>
      <item>Marija Sedlar, OIB 77476367069, Ostravska 1, 21000 Split</item>
      <item>Ljubica Sekelez, OIB 37811046307, Mitnička 1, 21000 Split</item>
      <item>Kristina Serdarević, OIB 96208368856, Put Jokića-kalčina 8, 21203 Neorić</item>
      <item>Aleksandra Sever-Muhar, OIB 46981853030, Karamanova 7, 21000 Split</item>
      <item>Boško Sikavica, OIB 62904573776, Kričke bb, 22320 Ružić</item>
      <item>Snježana Sikavica, OIB 04571043319, Domovinskog rata 12, 21210 Solin</item>
      <item>Dragan Simić, OIB 11440453978, Sarajevska 76, 21000 Split</item>
      <item>Tanja Sinovčić, OIB 15724160128, Trondheimska 10, 21000 Split</item>
      <item>Ljiljana Sirić, OIB 13682411690, Put Vele Meje 10, 21212 Kaštel Sućurac</item>
      <item>Dijana Skelin, OIB 67771387421, Vručine II 12, 21217 Kaštel Novi</item>
      <item>Kata Sočo, OIB 12244754061, CENTAR - DUBRAVA 21 (ranije: NEORIĆ, NEORIĆ, 0), 21203 Neorić</item>
      <item>Marija Stančić, OIB 24488999707, Petra Krešimira IV 10, 21460 Stari Grad</item>
      <item>Đani Stanić, OIB 01952579328, Matoševa Ulica 131, 21210 Solin</item>
      <item>Danica Stipović, OIB 14428054555, Put Dragočeva 54, 21212 Kaštel Sućurac</item>
      <item>Milorad Stojsavljević, OIB 70694448376, Šimićeva 58, 21000 Split</item>
      <item>Petar Strinić, OIB 82064030568, Pazdigradska 16, 21000 Split</item>
      <item>Luca Strunje, OIB 39917579317, Kralja Tomislava 18, 22300 Knin</item>
      <item>Slavka Svalina, OIB 20916812996, Crivac bb, 21203 Crivac</item>
      <item>Marijan Šamija, OIB 81559542363, Trstenik 2, 21000 Split</item>
      <item>Marinka Šamija, OIB 26187211202, Vrgoračka 8, 22300 Knin</item>
      <item>Katica Šeparović, OIB 89096228977, Kupreška 92, 21000 Split</item>
      <item>Nenad Ševo, OIB 88234857624, Triljska 1, 21000 Split</item>
      <item>Krasna Šiklić, OIB 53374014167, Hercegovačka 88, 21000 Split</item>
      <item>Mili Šimig, OIB 94704411458, Šibenska 27, 21000 Split</item>
      <item>Vesna Škare, OIB 71821692373, Ruđera Boškovića 12, 21000 Split</item>
      <item>Ljubica Škopljanac, OIB 09408788504, TIKVARIN 14 (ranije: KAŠTEL KAMBELOVAC, TIKVARIN, 8), 21214 Kaštel Kambelovac</item>
      <item>Milica Špar, OIB 07038339077, Mašogradska Ulica 16, 21212 Kaštel Sućurac</item>
      <item>Eleana Šubat, OIB 38900880602, Mosorska 26, 21311 Podstrana</item>
      <item>Ivan Šuljug, OIB 45192577645, Ivaniševićeva 45, 21000 Split</item>
      <item>Vesna Šunjić, OIB 05247958818, Šimićeva 14, 21000 Split</item>
      <item>Ljubica Tarle, OIB 28166909018, Tarle 12, 22320 Velušić</item>
      <item>Nada Teklić, OIB 80645998554, Zgon 80, 21210 Solin</item>
      <item>Lada Terzić, OIB 31496851195, Puntarska 5, 21000 Split</item>
      <item>Ivan Tomić, OIB 55633242961, Tomići 1, 22320 Siverić</item>
      <item>Ivan Topić, OIB 63353072185, Vrlička 21, 21000 Split</item>
      <item>Jelica Topić, OIB 84009834780, Mosećka 50A, 21000 Split</item>
      <item>Tvrtko Topić, OIB 15832739048, Ulica 142. Brigade 37 A, 22320 Siverić</item>
      <item>Anđelka Torlak, OIB 94366468246, Radunica 29, 21000 Split</item>
      <item>Ivan Torlak, OIB 36758209001, Radunica 29, 21000 Split</item>
      <item>Marko Torlak, OIB 25141930670, Radmilovića 20, 21000 Split</item>
      <item>Damir Tot, OIB 97869422869, Šimićeva 12, 21000 Split</item>
      <item>Anka Treskavica, OIB 89998355619, Dubrovačka 35, 21000 Split</item>
      <item>Anka Tukić, OIB 95095320611, Šime Ljubića 13, 21000 Split</item>
      <item>Nediljko Ugrin, OIB 61713318858, Sv. Ivana 33, 21311 Donje Sitno</item>
      <item>Marinko Uvodić, OIB 86857726322, Zgon 32, 21210 Solin</item>
      <item>Nedjeljka Uvodić, OIB 30483848227, Vinkovačka 51, 21000 Split</item>
      <item>Marko Validžić, OIB 09167064985, Validžići 4, 22320 Ružić</item>
      <item>Ivanka Varnica, OIB 95864491355, Imotska 69, 21000 Split</item>
      <item>Milica Varvodić, OIB 73723486062, Kozjačka 24, 21210 Solin</item>
      <item>Kristina Velić, OIB 77384310693, Papandopulova 11, 21000 Split</item>
      <item>Ljiljana Vesković, OIB 43910221929, Fausta Vrančića 8, 21000 Split</item>
      <item>Milka Veštić, OIB 06357620254, Čavale 11, 22323 Sedramić</item>
      <item>Ante Vidan, OIB 08079634276, Gundulićeva 44, 21000 Split</item>
      <item>Marko Vidović, OIB 01091360979, Ružić bb, 22320 Gradac</item>
      <item>Matko Vidović, OIB 91655777185, Gradac bb, 22320 Gradac</item>
      <item>Nevenka Vidović, OIB 50708267696, Pastuovići 4, 22320 Gradac</item>
      <item>Ankica Vilibić, OIB 41935131740, Marina Getaldića 33, 21000 Split</item>
      <item>Anđelko Vilić, OIB 46303939151, RADOBILJSKA CESTA 41 (ranije: KREŠEVO, KREŠEVO, 24), 21250 Kreševo</item>
      <item>Normela Visković, OIB 93848978885, Jelsa 1005, 21465 Jelsa</item>
      <item>Tonči Visković, OIB 57207922181, Jelsa 1005, 21465 Jelsa</item>
      <item>Marica Vlaić, OIB 45120406456, Ulica Nikole Tesle 16, 22320 Drniš</item>
      <item>Dubravka Vlainić, OIB 89412859402, Jelsa 357, 21465 Jelsa</item>
      <item>Ivo Vodanović, OIB 61288856543, Pavičića dvori 11, 21460 Stari Grad</item>
      <item>Josip Vogleš, OIB 78979895187, CESTA DR. FRANJE TUĐMANA 550 (ranije: KAŠTEL KAMBELOVAC, CESTA DR. FRANJE TUĐMANA, 80), 21214 Kaštel Kambelovac</item>
      <item>Vinko Vranković, OIB 28469423878, JELSA 129 (ranije: JELSA, JELSA, 0), 21465 Jelsa</item>
      <item>Ivan Vrdoljak, OIB 58654492314, DONJA MALA-CENTAR 31 (ranije: NEORIĆ, NEORIĆ, 0), 21203 Neorić</item>
      <item>Mirjana Vrdoljak, OIB 00849791179, Put Kule 12, 21210 Solin</item>
      <item>Marija Vrgoč, Velebitska 34, 21000 Split</item>
      <item>Bože Vuco, OIB 57170132138, Starčevićeva 10, 21212 Kaštel Sućurac</item>
      <item>Mirjana Vučković, OIB 77198987590, Ruđera Boškovića 23, 21000 Split</item>
      <item>Višnja Vučković, OIB 65331626489, Put Smokovika 26, 21000 Split</item>
      <item>Ivan Vugdelija, OIB 84315022246, Don Frane Bulića 38, 21217 Kaštel Novi</item>
      <item>Dubravka Vukas, OIB 08519715626, Markov Put 8, 21000 Split</item>
      <item>Anđelka Vukičević, OIB 72508288201, Badanj bb, 22320 Drniš</item>
      <item>Zora Vuković, OIB 33099880685, Plitvička 1A, 21000 Split</item>
      <item>Ivan Vukušić, OIB 52615536531, Dobrilina 6, 21000 Split</item>
      <item>Jadran Vukušić, OIB 16315354223, Put Sv. Klementa 19, 21311 Gornje Sitno</item>
      <item>Nevenka Vukušić, OIB 24889115799, Cerje 2, 22320 Mirlović Polje</item>
      <item>Vjera Vukušić, OIB 63442370123, Kralja Petra Krešimira IV 8, 22320 Drniš</item>
      <item>Zvonimir Vukušić, OIB 28097018986, Vinodolska 10, 21000 Split</item>
      <item>Nevenka Vuleta, OIB 13567782306, Markov put 33, 21311 Stobreč</item>
      <item>Vinka Zekić, OIB 91815577545, Mostarska 7, 21000 Split</item>
      <item>Dinko Zenčić, OIB 65189931544, Račić bb, 21465 Jelsa</item>
      <item>Borislav Zokić, OIB 51253879731, Fra Bone Razmilovića 1, 21000 Split</item>
      <item>Dolina Zokić, OIB 75688399939, Pojišanska 18, 21000 Split</item>
      <item>Margita Zokić, OIB 85982645988, Fra Bone Razmilovića 1, 21000 Split</item>
      <item>Luca Zolota, OIB 57479376750, Gospin Put 38, 21212 Kaštel Sućurac</item>
      <item>Milan Žarković, Parčić bb, 22320 Siverić</item>
      <item>Nevenka Živko, OIB 40723467363, M. Čačića 3, 22300 Knin</item>
      <item>Davorka Živković, OIB 80590033491, Živkovići 12, 22320 Badanj</item>
      <item>Ivica Živković, OIB 18562262384, Badanj bb, 22320 Badanj</item>
      <item>Ivo Živković, OIB 81034283040, Put Kule 27, 21210 Solin</item>
      <item>Siniša Ivančić, OIB 26067778479, Lovački Put 13, 21000 Split</item>
      <item>Iva Jelić, OIB 44484653228, Benkovačka 3, 21000 Split</item>
      <item>Marko Kavelj, OIB 02369489649, Alojzija Stepinca 11, 21000 Split</item>
      <item>Ivan Koljanin, OIB 21918343692, Kupreška 82, 21000 Split</item>
      <item>Željko Kovač, OIB 11925765994, Dravska 4, 31000 Osijek</item>
      <item>Zvonko Kruneš, OIB 55906727777, Ulica Slobode 36, 21000 Split</item>
      <item>Nikola Lacmanović, OIB 50670282682, Sukoišanska 19, 21000 Split</item>
      <item>Vesna Lepetić, OIB 84143512273, Tršćanska 12, 21000 Split</item>
      <item>Jelica Ljubica, OIB 08611982578, Velebitska 105, 21000 Split</item>
      <item>Darko Lulić, OIB 19997474853, Vežarovice 18, 21214 Kaštel Lukšić</item>
      <item>Vesna Lulić, OIB 31024530599, Vežarovice 18, 21214 Kaštel Lukšić</item>
      <item>Marija Mamić, OIB 82920304679, Kroz Meterize 26, 22000 Šibenik</item>
      <item>Radojka Marijanović, OIB 75956845709, Marijanovići Iznad Crkve 10, 22320 Gradac</item>
      <item>Meri Cabadaj, OIB 90828303800, Trg Bana Josipa Jelačića 10, 31000 Osijek</item>
      <item>Mate Markotić, OIB 40858158040, Put Starog Sela 23, 21311 Podstrana</item>
      <item>Ante Marović, OIB 68871210232, Lička 3, 21000 Split</item>
      <item>Ivan Marušić, OIB 38554028146, Poljičkih Knezova 87, 21311 Podstrana</item>
      <item>Iva Melvan, OIB 03677154609, Doverska 31, 21000 Split</item>
      <item>Goran Merkel, OIB 20105696184, Mutvoranska Ulica 3, 52100 Pula</item>
      <item>Ivan Mornar, OIB 99253273877, Miroslava Krleže 24, 21000 Split</item>
      <item>Miodrag Munjiza, OIB 45836749093, Put Miluša 7, 21311 Stobreč</item>
      <item>Ante Nožina, OIB 63957170679, Put Nožina-maljkovića 5, 21201 Prgomet</item>
      <item>Anica Pandža, OIB 13489275071, Hercegovačka 46, 21000 Split</item>
      <item>Nikica Pavlović, OIB 49276013054, Gornji Kono 37, 20000 Dubrovnik</item>
      <item>Silvana Perić, OIB 13586987904, Table 31, 21000 Split</item>
      <item>Nediljka Perišić, OIB 60970664434, Ruđera Boškovića 8a, 21204 Dugopolje</item>
      <item>Elvira Dračevac, OIB 02336991708, Lumbarda 678, 20260 Lumbarda</item>
      <item>Mara Dobrota, OIB 21943772484, Trondheimska 9, 21000 Split</item>
      <item>Neda-lidia Buljević, OIB 14338735105, Put Crkve 8, 22320 Gradac</item>
      <item>Ivan Bugarin, OIB 77317760491, Grab 114, 21238 Grab</item>
      <item>Maja Bučić, OIB 03739843191, Ruđera Boškovića 11, 21000 Split</item>
      <item>Mira Božić, OIB 22986331166, Bilice Ii 38, 21000 Split</item>
      <item>Sandra Borić, OIB 36571760060, Mosećka 56, 21000 Split</item>
      <item>Marija Davidović, OIB 45482063767, Gašpini 88, 21210 Solin</item>
      <item>Petar Adjanski, OIB 59639817186, Osječka Ulica 1, 21214 Kaštel Gomilica</item>
      <item>Ana Čatlak, OIB 78110711892, Put Sv. Ante Padovanskog 14, 21214 Kaštel Kambelovac</item>
      <item>Marinko Buškulić, OIB 08200114705, Ivana Gundulića 13, 21000 Split</item>
      <item>Marinko Galić, OIB 96762020666, Kamenita 99, 21000 Split</item>
      <item>Luca Gabela, OIB 68629820074, Kneza Lj. Posavskog 7, 21000 Split</item>
      <item>Tomislav Frankić, OIB 69745327532, Grljevačka 41, 21311 Podstrana</item>
      <item>Elias Erceg, OIB 27105475264, Vrbanj 132, 21460 Vrbanj</item>
      <item>Jakov Elez, OIB 36735285579, Donje Ogorje 0, 21206 Donje Ogorje</item>
      <item>Sretan Bajalo, OIB 77606115521, Poljana Kneza Trpimira 4, 21000 Split</item>
      <item>Mario Tomić, OIB 12822553870, Ulica Svetega Križica 26, 21450 Hvar</item>
      <item>Ranko Vuleta, OIB 75885216649, Sv. Ivana 20, 21311 Donje Sitno</item>
      <item>Zlatko Balić, OIB 07556207031, K. Višeslava 1, 21204 Dugopolje</item>
      <item>Boško Barać, OIB 00526661882, Bajagić 13a, 21238 Bajagić</item>
      <item>Milan Vukić, OIB 34302227455, Doverska 5, 21000 Split</item>
      <item>Mara Vukorepa, OIB 56814423724, Zgon 30, 21210 Solin</item>
      <item>Bare Vujina, OIB 23922325811, Vujinova 4, 21217 Kaštel Štafilić</item>
      <item>Milenko Bašić, OIB 71120573278, Sv.nikole 46, 21207 Podgrađe</item>
      <item>Diana Blažević, OIB 12578026353, Mejaši I 3b, 21000 Split</item>
      <item>Jozo Bogić, OIB 35027187093, Put Blata 132, 21217 Kaštel Stari</item>
      <item>Stjepko Bojanić, OIB 25751926536, Duvanjska 7, 21000 Split</item>
      <item>Miroslav Trečić, OIB 50880474980, Ulica Domovinskog Rata 1c, 21210 Solin</item>
      <item>Neda Tukić, OIB 70924511514, Trondheimska 10, 21000 Split</item>
      <item>Vinka Ukić, OIB 42081497162, Dinka Šimunovića 5, 22300 Knin</item>
      <item>Mira Velić, OIB 31812224044, Bernarda Vukasa 32, 21000 Split</item>
      <item>Ivan Vrdoljak, OIB 58654492314, Donja Mala-centar 31, 21203 Neorić</item>
      <item>Iva Vrdoljak, OIB 63554079953, Kukuljevićeva 19, 21000 Split</item>
      <item>Dražen Todorović, OIB 98584327843, Hercegovačka 70, 21000 Split</item>
      <item>Dubravka Stojanovska, OIB 87171204134, Put Plokita 75, 21000 Split</item>
      <item>Josip Strniša, OIB 95889329970, Ivana Gundulića 9, 22300 Knin</item>
      <item>Ivica Sviličić, OIB 30978785630, Kneza Mutimira 3, 21000 Split</item>
      <item>Ana Rogošić, OIB 63013573312, Komjate 0, 21214 Kaštel Lukšić</item>
      <item>Ivica Stipinović, OIB 04756380103, Sukoišanska 25, 21000 Split</item>
      <item>Darko Topić, OIB 09297890199, Put Sv. Ižidora 92, 21000 Split</item>
      <item>Marija Trečić, OIB 54951995215, Ulica Domovinskog Rata 1c, 21210 Solin</item>
      <item>Milica Zorić, OIB 00140332153, Pujanke 53, 21000 Split</item>
      <item>Ivo Rajčić, OIB 52467354389, Radunićeva 19, 21217 Kaštel Novi</item>
      <item>Ivan Radoš, OIB 36063141303, Drniški Put 9, 21000 Kamen</item>
      <item>Željka Vučemilović-šimunović, OIB 19390672750, Alkarska 26, 21000 Split</item>
      <item>Slaven Tukić, OIB 33403885817, Šime Ljubića 13, 21000 Split</item>
      <item>Bartul Barišić, OIB 12686040110, Stjepana Radića 11, 20207 Cavtat</item>
      <item>Tajana Domazet, OIB 31101575725, Mosećka 50a, 21000 Split</item>
      <item>Velinka Runjić, OIB 16188516711, Marina Getaldića 17, 21000 Split</item>
      <item>Niko Dujić, OIB 75216071342, Don Petra Peroša 107, 21210 Mravince</item>
      <item>Teo Mandić, OIB 13212109596, Krešimirova 26, 21210 Vranjic</item>
      <item>Mevlida Armanda, OIB 52353697771, Vranjički Put 18, 21000 Split</item>
      <item>Renata Kalčić, OIB 57885132100, Brajšina 26, 51000 Rijeka</item>
      <item>Juraj Lešković, OIB 69602776663, Matenci 142, 49240 Matenci</item>
      <item>VRGORKA-VINARIJA dioničko društvo za proizvodnju pića, poljoprivredu i trgovinu, OIB 68329484134, Fra Ivana Rožića 35, 21276 Vrgorac</item>
      <item>Milivoj Vidas, OIB 56342789123, Starčevićeva 26, 21000 Split</item>
      <item>BURA l d.o.o. za trgovinu i usluge - u stečaju, OIB 79000721319, Koturaška 51, Zagreb</item>
      <item>AUTO CENTAR LOZIĆ d.o.o. trgovina vozilima u stečaju, OIB 30382973961, Županijska 21, 31000 Osijek</item>
      <item>NET MEDIA SISTEMI d.o.o. za informatički inženjering, OIB 03380490457, Kvaternikova 12, 21000 Split</item>
      <item>BASLER OSIGURANJE ZAGREB dioničko društvo za osiguranje, OIB 59706054982, Radnička cesta 37/b, Zagreb</item>
      <item>NASTAVNI ZAVOD ZA JAVNO ZDRAVSTVO SPLITSKO-DALMATINSKE ŽUPANIJE, OIB 54948902275, Vukovarska Ulica 46, 21000 Split</item>
      <item>Joško Pavlov, OIB 35141086138, Primorska Ulica 54, 21214 Kaštel Gomilica</item>
      <item>Tina Trajković, OIB 65331410683, Doverska 11, 21000 Split</item>
      <item>Nada Dujmić, OIB 98309510309, Aljinovića 95, 21311 Žrnovnica</item>
      <item>Nada Baković, OIB 16994220173, Kroz Selo 6, 22321 Parčić</item>
      <item>Marija Duvančić, OIB 22739898593, Duvančići 40, 22320 Razvođe</item>
      <item>Mira Čipčić, OIB 42566477345, Sv.jeronima 29, 21204 Dugopolje</item>
    </izvorni_sadrzaj>
    <derivirana_varijabla naziv="DomainObject.Predmet.StrankaListFormatedWithAdressOIB_1">
      <item>REPUBLIKA HRVATSKA, OIB 18683136487 zastupanog po punomoćniku ŽUPANIJSKO DRŽAVNO ODVJETNIŠTVO U SPLITU</item>
      <item>LUKA dioničko društvo, OIB 34440814040, Kopilica 47 B, Split</item>
      <item>RAD, d.o.o. za vodoopskrbu i ostale komunalne djelatnosti, OIB 71304592430, Ul.Stjepana Radića 69, Drniš</item>
      <item>HEP-Operator distribucijskog sustava d.o.o. za distribuciju i opskrbu električne energije ELEKTRA ŠIBENI, OIB 46830600751, Ulica grada Vukovara 37, 10000 Zagreb</item>
      <item>Mara Jukić, OIB 37710339746, Čavoglave bb, 22322 Ružić zastupanog po punomoćniku Mijo Jeličić</item>
      <item>Ivica Bašić, OIB 14595893401, Vukovarska 170, 21000 Split zastupanog po punomoćniku Mijo Jeličić</item>
      <item>GASTRO GRUPA d.o.o. za trgovinu i usluge, OIB 39228456312, Grada Vukovara 271, 10000 Zagreb</item>
      <item>AUTO HRVATSKA dioničko društvo, OIB 32709834358, Dubrovačka Ulica 1, Split</item>
      <item>JADRANSKO OSIGURANJE d.d., OIB 94472454976, Listopadska 2, 10000 Zagreb zastupanog po punomoćniku Grgić &amp; Partneri odvjetničko društvo j.t.d.</item>
      <item>CITY EX d.o.o. za prijenos poslovne dokumentacije, OIB 99406899243, Donje Svetice 40, 10 000 Zagreb zastupanog po punomoćniku Antonio Zujić</item>
      <item>Hrvatski Telekom d.d., OIB 81793146560, Savska cesta 32, 10000 Zagreb</item>
      <item>CODEX SORTIUM društvo s ograničenom odgovornošću za pružanje kompleksnih konzalting usluga, OIB 83918065246, Ivana Šibla 9, 10000 Zagreb</item>
      <item>SUNCE osiguranje d.d., OIB 12012147571, Trnjanska cesta 108, 10000 Zagreb</item>
      <item>HRVATSKA IZVJEŠTAJNA NOVINSKA AGENCIJA, OIB 41387373932, Marulićev trg 16, 10000 Zagreb</item>
      <item>ČISTOĆA d.o.o. za komunalnu djelatnost, održavanje čistoće i odlaganje komunalnog otpada, OIB 16912997621, Put od Republike 14, Dubrovnik</item>
      <item>TEXT-PAPIR d.o.o. za trgovinu i usluge, OIB 45878059290, Stinice 12, Split</item>
      <item>SLOBODNA DALMACIJA izdavačka i tiskarska djelatnost, dioničko društvo, OIB 35075764438, Ulica Hrvatske Mornarice 4, Split</item>
      <item>ČISTOĆA društvo s ograničenom odgovornošću za obavljanje komunalnih djelatnosti održavanja čistoće i odlaganja komunaln, OIB 38812451417, Put Plokita 81, Split</item>
      <item>OPĆINA JELSA Jedinstveni upravni odjel, OIB 94187441810, Riba bb, 21465 Jelsa</item>
      <item>AUTOKUĆA BOSNIĆ d.o.o. za trgovinu, servis i remont, OIB 62890333516, Rakite 27, Žrnovnica</item>
      <item>TISKARA MALENICA d.o.o., OIB 21268596817, 113. Šibenske brigade HV-a 193, Šibenik zastupanog po punomoćniku Jasmin Avdagić</item>
      <item>Ivan Marijan, OIB 35721802898, Strossmayerovo šetalište bb, 21465 JELSA, Otok Hvar zastupanog po punomoćniku Zdravko Bojanić</item>
      <item>HEP-Operator distribucijskog sustava d.o.o. za distribuciju i opskrbu električne energije, OIB 46830600751, Ulica grada Vukovara 37, 10000 Zagreb</item>
      <item>Rikard Pavlović, OIB 16829467929, Gundulićeva 26, 21000 Split</item>
      <item>LUČKA UPRAVA SPLIT, OIB 06992092556, Gat Sv. Duje 1, Split</item>
      <item>TINA ALATI društvo s ograničenom odgovorošću za trgovinu i usluge, OIB 72232886006, Trg Francuske Repub. 14, 10000 Zagreb</item>
      <item>PLOVPUT trgovačko društvo s ograničenom odgovornošću za održavanje pomorskih plovnih putova i radijske službe, OIB 14480721492, Obala Lazareta 1, Split</item>
      <item>Regionalna veletržnica Benkovac dioničko društvo za trgovinu i usluge "u stečaju", OIB 16205687638, Benkovačke bojne 17, Benkovac</item>
      <item>MESSER CROATIA PLIN Poduzeće za proizvodnju i prodaju tehničkih plinova d.o.o., OIB 32179081874, Industrijska 1, Zaprešić</item>
      <item>ZAVOD ZA JAVNO ZDRAVSTVO DR. ANDRIJA ŠTAMPAR, OIB 33392005961, Mirogojska Cesta 16, 10000 Zagreb</item>
      <item>Zagrebačka burza d.d., OIB 84368186611, Ivana Lučića 2a/22, 10000 Zagreb zastupanog po punomoćniku MAĐARIĆ &amp; LUI - odvjetničko društvo d.o.o.</item>
      <item>METRONET TELEKOMUNIKACIJE d.d. za telekomunikacijske usluge, OIB 23269006802, Ulica Grada Vukovara 269/d, 10000 Zagreb</item>
      <item>RELAX, d.o.o. za proizvodnju i trgovinu, OIB 24543050439, Tijardovićeva 4/II, Split</item>
      <item>MINISTARSTVO GOSPODARSTVA, RAVNETELJSTVO ZA ROBNE ZALIHE, OIB 22413472900, Ul.Grada Vukovara 78/VI, 10000 Zagreb zastupanog po punomoćniku ŽUPANIJSKO DRŽAVNO ODVJETNIŠTVO U SPLITU</item>
      <item>PUĆO d.o.o. za trgovinu, ugostiteljstvo i cestovni prijevoz, OIB 33417474295, Puće 2, Ružić</item>
      <item>ITEM, d.o.o. informatičke usluge, OIB 71527463594, Put Supavla 39, Split</item>
      <item>ŠKARE TRADE, d.o.o. za trgovinu i ugostiteljstvo, OIB 88448992592, Sarajevska Ulica 64, Split</item>
      <item>CROATIA osiguranje d.d. FILIJALA SPLIT, OIB 26187994862, Miramarska 22, 10000 Zagreb</item>
      <item>MIRJANA BARIĆ, OIB 91861480870, D.Farlatija 92, 23000 Zadar</item>
      <item>SREDIŠNJE KLIRINŠKO DEPOZITARNO DRUŠTVO, dioničko društvo, OIB 64406809162, Heinzelova 62/a, 10000 Zagreb</item>
      <item>MILENKO BUŠLJETA, OIB 63433937940, P. Bonifacije 30, 23000 Zadar</item>
      <item>MILICA UGARKOVIĆ, OIB 03462724779, 23000 Zadar</item>
      <item>FABIJAN PERONJA, OIB 19033633778, Banski dolac bb, 21465 Jelsa zastupanog po punomoćniku KRUNO PERONJA</item>
      <item>Agencija za upravljanje državnom imovinom, OIB 75666130770, Ivana Lučića 6, 10000 Zagreb</item>
      <item>COMENG, društvo s ograničenom odgovornošću za informatički inženjering, OIB 42122172362, A. Starčevića 11, Solin</item>
      <item>AMEROPA AG, OIB 38272342702, Rebgasse 108, BINNINGEN zastupanog po punomoćniku Odvjetničko društvo Hanžeković &amp; Partneri društvo s ograničenom odgovornošću</item>
      <item>GRAFOPLEX, društvo s ograničenom odgovornošću, za trgovinu i usluge, OIB 71142152777, Hektorovićeva 47, Split</item>
      <item>HP - Hrvatska pošta d.d., OIB 87311810356, Jurišićeva 13, 10000 Zagreb</item>
      <item>Financijska agencija, OIB 85821130368, Vrtni put 3, 10000 Zagreb</item>
      <item>NIKOLA LACMANOVIĆ, OIB 50670282682, Sukoišanska 19, 21000 Split zastupanog po punomoćniku DORIS KOŠTA</item>
      <item>HEP-Operator distribucijskog sustava d.o.o. za distribuciju i opskrbu električne energije, OIB 46830600751, Ulica grada Vukovara 37, 10000 Zagreb</item>
      <item>VODOVOD I KANALIZACIJA, društvo s ograničenom odgovornošću za vodoopskrbu, odvodnju i pročišćavanje otpadnih voda, OIB 56826138353, Biokovska 3, Split</item>
      <item>JELKOM, društvo s ograničenom odgovornošću za komunalnu djelatnost, OIB 92345732468, Vrboska</item>
      <item>DALMACIJAVINO d.d. za proizvodnju i promet alkoholnih i bezalkoholnih pića "u stečaju", OIB 07837847925, Obala kneza Domagoja 15, Split</item>
      <item>EUROLEASING d.o.o., OIB 48922277230, Remetinečka cesta 98, 10000 Zagreb zastupanog po punomoćniku Grgić &amp; Partneri odvjetničko društvo j.t.d.</item>
      <item>Rino Barbić, odvjetnik, OIB 04402974520, Vrsina 0, 21465 Jelsa</item>
      <item>HVARSKI VODOVOD d.o.o., OIB 96577868636, Radičina 0, 21465 Jelsa zastupanog po punomoćniku Rino Barbić</item>
      <item>IVAN MILAT, OIB 89865160390, Ulica br. 7, 20271 BLATO NA KORČULI</item>
      <item>DIONOVA - DIONA d.o.o., OIB 41112127430, Donje Svetice 127, 10000 Zagreb</item>
      <item>TEHNOPLAST d.o.o. za građevinarstvo, trgovinu, ugostiteljstvo, turizam i uslužne djelatnosti, OIB 70676517267, Ulica Slobode 5, 21000 Split</item>
      <item>VIPnet, društvo s ograničenom odgovornošću za usluge javnih telekomunikacija, OIB 29524210204, Vrtni put 1, 10000 Zagreb</item>
      <item>BILIĆ-ERIĆ d.o.o. za privatnu zaštitu, OIB 68580128211, Ljudevita Posavskog 3, Trgovački centar Millennijum, Sesvete</item>
      <item>DALMACIJAVINO - ZAGREB društvo sograničenom odgovornošću za trgovinu, ugostiteljstvo i prijevoz, OIB 93269876765, Gajeva 26, 10000 Zagreb</item>
      <item>GRAD DRNIŠ, OIB 38309740312, Trg kralja Tomislava 1, 22320 Drniš</item>
      <item>Vetropack Straža tvornica stakla d.d. Hum na Sutli, OIB 74210066591, Hum na Sutli, Hum na Sutli 203, Hum Na Sutli</item>
      <item>CAPRICORNO, društvo s ograničenom odgovornošću za trgovinu, OIB 09517317411, Hercegovačka 57/A, Split</item>
      <item>PELJEŠKI VRHOVI, POLJOPRIVREDNA ZADRUGA, OIB 49398931487, Janjina 68, Janjina</item>
      <item>Toma Šurjak, OIB 66049692921, Sansovića dvori 29, 21465 JELSA, DOL zastupanog po punomoćniku Rino Barbić</item>
      <item>Jakov Peronja, OIB 07373599239, Jelsa 0, 21465 Jelsa zastupanog po punomoćniku Rino Barbić</item>
      <item>TIGAR d.o.o. za usluge, OIB 65051360088, Put Supavla 1, Split zastupanog po punomoćniku Zoran Iviš</item>
      <item>POREZNA UPRAVA Područni ured Split, OIB 18683136487, Trg dr. Franje Tuđmana 4, 21000 Split zastupanog po punomoćniku ŽUPANIJSKO DRŽAVNO ODVJETNIŠTVO</item>
      <item>BURA I TRAMUNTANA d.o.o. za trgovinu i usluge, OIB 78359961331, Don Frane Bulića 205, Solin</item>
      <item>TRAST međunarodno otpremništvo, dioničko društvo, OIB 93225891495,  Gat Sv.Duje 4, Split zastupanog po punomoćniku Marina Tončić-Bota</item>
      <item>CHROMOS AGRO dioničko društvo proizvodnja sredstava za zaštitu bilja, OIB 82790074844, Radnička cesta 173/n, 10000 Zagreb</item>
      <item>VODOVOD I KANALIZACIJA, društvo s ograničenom odgovornošću za vodoopskrbu, odvodnju i pročišćavanje otpadnih voda, OIB 56826138353, Biokovska 3, Split</item>
      <item>AUTOTRANS d. o. o. za javni prijevoz putnika u cestovonom prometu, trgovinu, usluge i turistička agencija, OIB 19819724166, Trg Žabica 1, Rijeka</item>
      <item>BRTVILA BREZIĆ d.o.o. za proizvodnju brtvila, trgovinu i zastupanje, OIB 47897946377, Starotrnjanska 46/A, 10000 Zagreb</item>
      <item>IREKS AROMA društvo s ograničenom odgovornošću, OIB 36709757659, Radnička Cesta 37, 10000 Zagreb zastupanog po punomoćniku Odvjetničko društvo GLAMUZINA &amp; GROŠETA</item>
      <item>Marin Mileteta, odvjetnik, OIB 37476644793, Gorjanska 26, 10000 Zagreb zastupanog po punomoćniku Antonia Selak</item>
      <item>HEP - Opskrba d.o.o. za opskrbu potrošača električnom, toplinskom energijom i plinom, OIB 63073332379, Ulica grada Vukovara 37, 10000 Zagreb</item>
      <item>ING-ATEST d.o.o. za trgovinu i usluge, OIB 21777333810, Hrvatske mornarice 1/a, Split</item>
      <item>Hrvatske vode, pravna osoba za upravljanje vodama, OIB 28921383001, Grada Vukovara 220, 10000 Zagreb</item>
      <item>BASLER OSIGURANJE ZAGREB dioničko društvo za osiguranje, OIB 59706054982, Radnička cesta 37/b, 10000 Zagreb</item>
      <item>NARODNI TRGOVAČKI LANAC d.o.o. za trgovinu i usluge, OIB 78344221376, Soblinec, Soblinečka 55, Sesvete</item>
      <item>MANTIS, d.o.o. za trgovinu i usluge, OIB 41274793973, Varaždinska 51, Split</item>
      <item>Vinko Paina, OIB 51203688235, Malo selo, 21460 Stari Grad</item>
      <item>TRANSADRIA, međunarodna špedicija d. d. u stečaju, OIB 47965841018, Riva Boduli 1, Rijeka</item>
      <item>Hrvatska radiotelevizija, OIB 68419124305, Prisavlje 3, 10000 Zagreb</item>
      <item>BRODOMERKUR trgovina i usluge, dioničko društvo, OIB 33956120458, Poljička Cesta 35, Split</item>
      <item>ZAGREBAČKI HOLDING, društvo s ograničenom odgovornošću za javni prijevoz, opskrbu vodom, održavanje čistoće, putnička a, OIB 85584865987, Ulica grada Vukovara 41, 10000 Zagreb</item>
      <item>NASTAVNI ZAVOD ZA JAVNO ZDRAVSTVO SPLITSKO-DALMATINSKE ŽUPANIJE, OIB 54948902275, Vukovarska Ulica 46, Split</item>
      <item>BRODOSPLIT-BRODOGRADILIŠTE društvo s ograničenom odgovornošću, OIB 05532178397, Put Supavla 21, Split</item>
      <item>COPAN ZAGREB društvo s ograničenom odgovornošću za trgovinu i zastupanje, OIB 43698579132, Selnica Šćitarjevska 25, 10410 Velika Gorica</item>
      <item>DUHAN društvo s ograničenom odgovornošću, OIB 84143469050, Vukovarska 30, Dubrovnik</item>
      <item>Ivica Maleš vl. autoservis "UNO", OIB 89917595934, Put Blata bb, 21216 Kaštel Stari</item>
      <item>Teo Palaversić, OIB 21074825891, Mala Banda 166, 21465 Jelsa</item>
      <item>HRVATSKA POŠTANSKA BANKA, dioničko društvo, OIB 87939104217, Jurišićeva 4, 10000 Zagreb</item>
      <item>OTIS DIZALA, društvo s ograničenom odgovornošću za proizvodnju, montažu, remont i održavanje dizala, OIB 76080865307, Prilaz Vladislava Brajkovića 15, 10000 Zagreb</item>
      <item>Fabijan Roić, OIB 55646544786, Domobranska 26, 21460 Stari Grad</item>
      <item>Ivo Družević, OIB 59608054089, Družević Dvor 20, 21460 Stari Grad, Dol</item>
      <item>Ivo Roić, OIB 73872839985, Zbora Narodne garde 2, 21460 Stari Grad</item>
      <item>Josip Kovačević, OIB 24407104693, M.Ivanića 26, 21460 Stari Grad</item>
      <item>Tedi-Tadija Maroević, OIB 75901351091, Out Rudine 4, 21460 Stari Grad</item>
      <item>Jakica Lupi, OIB 73236308888, Vrbanj 0, 21462 Vrbanj</item>
      <item>Joza Bratanić, OIB 08011374888, Vrbanj 0, 21462 Vrbanj</item>
      <item>Antun Pavičić, OIB 65866256737, Pavičića dvor 13, 21460 Stari Grad, Dol</item>
      <item>Juraj Pavičić, OIB 09529542053, Ceratorij 0, 21462 Vrbanj</item>
      <item>Cvjetko Matković, OIB 10443683019, Matije Ivanića 0, 21460 Stari Grad</item>
      <item>Katica Kovačević, OIB 33120980772, Dol 0, 21460 Dol</item>
      <item>Nikša Dužević, OIB 66241675982, Dol 0, 21460 Dol</item>
      <item>Milovan Kombura, OIB 30770175855, F. Vrančića 13, 21000 Split</item>
      <item>Jelisava Pavičić, OIB 83980708087, Vrbanj 0, 21462 Vrbanj</item>
      <item>Matko Carić, OIB 35189247498, Dol 0, 21460 Dol</item>
      <item>Marinko Dužević, OIB 12242231071, Dol  0, 21460 Stari Grad, Dol</item>
      <item>Margarita Radonić, OIB 28025722533, Dol 0, 21460 Dol</item>
      <item>Dinko Pavičić Tribunol, OIB 99243667034, Žrtava Rata  2, 21460 Stari Grad</item>
      <item>Tonči Šurjak, OIB 60785268681, Stari Grad 0, 21460 Stari Grad</item>
      <item>Duško Pavičić Ivelja, OIB 25982798589, Bassina 0, 21462 Vrbanj</item>
      <item>Pero Dulčić Sušak, OIB 55533277123, Malo Selo 63, 21460 Stari Grad</item>
      <item>Ivan Tadić, OIB 00384008152, Vagonj 32, 21460 Stari Grad</item>
      <item>Ivica Pavičić, OIB 72332556277, Vrbanj 0, 21462 Vrbanj</item>
      <item>Mihovil-Mile Pavičić, OIB 24835949834, Vrbanj 0, 21462 Vrbanj</item>
      <item>Tomi Moscatello, OIB 28508820612, Dol, 21460 Dol</item>
      <item>Nikola Vodanović, OIB 74845370223, Vrbanj 0, 21462 Vrbanj</item>
      <item>Margarita Marica Stančić, OIB 08101100980, Kod Sv. Petra 0, 21460 Stari Grad</item>
      <item>Vjekoslav Radonić, OIB 33204721839, Dol 0, 21460 Dol</item>
      <item>Marinko Sanseović, OIB 45513941394, Dol 0, 21460 Dol</item>
      <item>Tadija Moškatelo, OIB 31188799731, B.Kašića 9, 21460 Stari Grad</item>
      <item>Damir Petrić, OIB 86091667582, Stari Grad 0, 21460 Stari Grad</item>
      <item>Louis Petrić, OIB 16074465250, Srinjo kola 2, 21460 Stari Grad</item>
      <item>Ivica Ljubić, OIB 56655610557, Stari Grad 0, 21460 Stari Grad</item>
      <item>Vinko Lupi, OIB 35451219902, Sv. Magdalene 7, 21460 Stari Grad</item>
      <item>Ivan Tadić Šilo, OIB 70114227603, Stari Grad 0, 21460 Stari Grad</item>
      <item>Ivan Tadić, OIB 70114227603, Stari Grad 0, 21460 Stari Grad</item>
      <item>Vinko Maroević, OIB 76848533915, Stari Grad, 21460 Stari Grad</item>
      <item>Ivan Buratović, OIB 47859397279, Vrbanj 13, 21462 Vrbanj</item>
      <item>Mijo Mili Pavičić, OIB 88915921313, Vrbanj 0, 21460 Vrbanj</item>
      <item>Marija Vodanović, OIB 55757464937, Stari Grad 0, 21460 Stari Grad</item>
      <item>Jakov Fredotović, OIB 46839149373, Vrbanj 297, 21462 Vrbanj</item>
      <item>Miljenko Srhoj, OIB 83488729434, Krešimirova 5, 21460 Stari Grad</item>
      <item>Nikola Haladić, OIB 44890767273, Stari Grad 0, 21460 Stari Grad</item>
      <item>Janez Jelušić, OIB 53424861114, Sv. Petra 0, 21460 Stari Grad</item>
      <item>Nikola Sansević, OIB 77925554696, Dol 0, 21460 Stari Grad</item>
      <item>Nikola Buratović, OIB 63461897206, Vrbanj 0, 21462 Vrbanj</item>
      <item>Cvjetko Buratović, OIB 68271062216, Put Križa 4, 21460 Stari Grad</item>
      <item>Nikola Buratović, OIB 83296807791, Vrbanj 0, 21462 Vrbanj</item>
      <item>Nikola Stipišić, OIB 40730811746, Vrbanj 0, 21462 Vrbanj</item>
      <item>Prošper Moškatelo, OIB 30735770287, Dol 0, 21460 Dol</item>
      <item>Tonko Maroević, OIB 09539101243, Šiberija 6, 21460 Stari Grad</item>
      <item>Ivo Pavičić, OIB 10571584537, Dol 0, 21460 Dol</item>
      <item>Pavao Čubre, OIB 53903728630, Vrbanj 0, 21462 Vrbanj</item>
      <item>Luka Šurjak, OIB 94878152360, Dol 0, 21460 Dol</item>
      <item>Luka Franetović, OIB 70961784599, C. Škarpe 17, 21460 Stari Grad</item>
      <item>Ivan Miloš Mile, OIB 62291039145, Dol 0, 21460 Dol</item>
      <item>Jure Moškatelo, OIB 82967525191, Ploča 2, 21460 Dol</item>
      <item>Vjekoslav Bogdanić, OIB 94391191426, J.B.Jelačića 9, 21460 Stari Grad</item>
      <item>Petro Šoljan, OIB 76350894229, Donja kola 0, 21460 Stari Grad</item>
      <item>Juraj Dužević, OIB 99909425440, Radošića dvor 4, 21460 Dol</item>
      <item>Damir Šurjak, OIB 27457530614, Šurokovića dvor 5, 21460 Dol</item>
      <item>Jakov Tresić, OIB 60663993622, Vrbanj 0, 21462 Vrbanj</item>
      <item>Juraj Moškatelo Stariji, OIB 12577877147, Ploča 27, 21460 Stari Grad</item>
      <item>Ruža Roić, OIB 27524265061, Pod jugo 10, 21460 Dol</item>
      <item>Rade Čavić, OIB 74420229729, Malo Selo 0, 21460 Stari Grad</item>
      <item>Matilda Buratović, OIB 24198956638, Vrbanj 0, 21462 Vrbanj</item>
      <item>Ivo Šurjak, OIB 90776404563, Ostravska 8, 21000 Split</item>
      <item>Dražica Matković Ljubo, OIB 38484140872, Vrbanj 0, 21462 Vrbanj</item>
      <item>Dinko Račić, OIB 02437704848, Vrbanj 173, 21462 Vrbanj</item>
      <item>Mila Franetović Dužević, OIB 02539671010, Vrankovića dvor 5, 21460 Stari Grad</item>
      <item>Luka Stančić, OIB 91475365556, Stančića dvor 0, 21460 Dol</item>
      <item>Meri Petrić, OIB 49953370209, Stari Grad 0, 21460 Stari Grad</item>
      <item>Ivan Moškatelo, OIB 16048013538, Ploča 29, 21460 Dol</item>
      <item>Vinko Moškatelo, OIB 57771107058, Ploča 23, 21460 Dol</item>
      <item>Nikola Šimunović, OIB 24630749503, K. Zvonimira 35, 21460 Stari Grad</item>
      <item>Mirko Radonić, OIB 28025722533, Pod jugo 19, 21460 Dol</item>
      <item>Antun Sansević, OIB 80183811492, Sansevića dvor 43, 21460 Dol</item>
      <item>Nikša Moškatelo, OIB 98307576243, Ploča 4, 21460 Dol</item>
      <item>Antun Vodanović Stariji, OIB 43563335947, Vrbanj  0, 21460 Vrbanj</item>
      <item>Ivo Bojanić, OIB 00897882683, Šiberija 19, 21460 Stari Grad</item>
      <item>Cvjetko Miličić, OIB 44230808110, T. Buzolića 8, 21450 Hvar</item>
      <item>Marija Trbuhović, OIB 38712300010, Vrbanj 0, 21462 Vrbanj</item>
      <item>Neno Šoljan, OIB 04419572654, Molo Selo 0, 21460 Stari Grad</item>
      <item>Juraj Tomi Moškatelo, OIB 80968217347, Ploča 2, 21460 Dol</item>
      <item>Ivo Račić Kapetanić, OIB 70008404713, Vrbanj 0, 21462 Vrbanj</item>
      <item>Đuro Caratan, OIB 81898965125, Zavala 0, 21465 Zavala</item>
      <item>Ante Tonči Drinković, OIB 92836065068, Bonski Dolac, 21465 Jelsa</item>
      <item>Kata Duboković, OIB 93006547119, Pitve bb, 21465 Pitve</item>
      <item>Boris Carić, OIB 46466426123, Ivan Dolac 0, 21465 Ivan Dolac, Jelsa</item>
      <item>Tonko Ivčević Bakulić, OIB 62293366608, Šiberija 29, 21460 Stari Grad</item>
      <item>Marko Huljić, OIB 99873701212, Račić 860, 21465 Jelsa</item>
      <item>Lenka Roić, OIB 57371012596, Dol, 21460 Dol</item>
      <item>Stjepan Jerković, OIB 25876380285, Zastražišće 0, 21466 Zastražišće</item>
      <item>Boris Borović, OIB 51193036454, Poljica, 21466 Poljica</item>
      <item>Niko Salamunić, OIB 76231208532, Jelsa bb, 21465 Jelsa</item>
      <item>File Vranković, OIB 44132340384, Dol 0, 21460 Dol</item>
      <item>Juraj Šperka, OIB 79176257167, Zastražišće 0, 21466 Zastražišće</item>
      <item>Mili Razović, OIB 03291272208, Vinkovačka 51, 21000 Split</item>
      <item>Ante Mihojević, OIB 08852465695, Vrboska, 21463 Vrboska</item>
      <item>Ljubica Stipišić, OIB 53136752678, Vrbanj 0, 21462 Vrbanj</item>
      <item>Stjepan Hujo Huljić, OIB 06947019866, Vrsina bb, 21465 Jelsa</item>
      <item>Nikola Grgičević, OIB 72806517394, Vrisnik 0, 21465 Vrisnik</item>
      <item>Tonči Gurdulić, OIB 88962507191, Jelsa 0, 21465 Jelsa</item>
      <item>Prošperino Milevčić, OIB 45533211549, Jelsa 0, 21465 Jelsa</item>
      <item>Boris Rubinić, OIB 69242251733, V rbanj  0, 21462 Vrbanj</item>
      <item>Jakov Račić, OIB 31621777587, Vrbanj 302 A, 21462 Vrbanj</item>
      <item>Jakša Radonić, OIB 11727504421, Jelsa 0, 21465 Jelsa</item>
      <item>Vinko Palaversić, OIB 66878442541, Jelsa, 21465 Jelsa</item>
      <item>Fabijan Kunčić, OIB 51005536058, Dol 0, 21460 Dol</item>
      <item>Dušan Salamunić, OIB 67690387290, Račić bb, 21465 Jelsa</item>
      <item>Margarita Stančić, OIB 77283348907, Dol 0, 21460 Dol</item>
      <item>Josip Crnčić, OIB 78272535399, Pitve 0, 21465 Pitve</item>
      <item>Luka Moškatelo, OIB 37611216898, Dol 0, 21460 Dol</item>
      <item>Lucija Milatić-Bričolić, OIB 72454967005, Svirče 0, 21462 Svirče</item>
      <item>Fabijan Dužević, OIB 65516171063, Domobranska 31, 21460 Stari Grad</item>
      <item>Vjeko Jakas, OIB 99530955280, Zvala bb, 21465 Zavala</item>
      <item>Pavo Bunčuga, OIB 76824484181, Banski Dolac bb, 21465 Jelsa</item>
      <item>Marko Buratović, OIB 96637597848, Svirče 0, 21462 Svirče</item>
      <item>Antun Lučić, OIB 23239072373, Poljica, 21466 Poljica</item>
      <item>Marin Parun Barbić, OIB 39599282196, Pitve 0, 21465 Pitve</item>
      <item>Stjepan Tomislav Huljić, OIB 97499130016, Lučica bb, 21465 Jelsa</item>
      <item>Cvjetka Cvita Milevčić, OIB 75708915913, Jelsa 0, 21465 Jelsa</item>
      <item>Marinko Radonić, OIB 89514038279, Pitve 72, 21465 Pitve</item>
      <item>Antun Gurdulić, OIB 55215862622, Vrsina bb, 21465 Jelsa</item>
      <item>Blaženko Jakas, OIB 38730295070, Zavala 0, 21465 Zavala</item>
      <item>Braco Jakas, OIB 76920975322, Zavala 136, 21465 Zavala</item>
      <item>Ivan Makjanić, OIB 86091321106, Svirče 0, 21462 Svirče</item>
      <item>Ante Rubinić, OIB 15201258693, Vrsina  307, 21465 Jelsa</item>
      <item>Dražica Vicenca Matković, OIB 67149132840, Vrbanj 117, 21462 Vrbanj</item>
      <item>Jakov Radonić, OIB 93729454627, Jelsa bb, 21465 Jelsa</item>
      <item>Slobodan Radičić, OIB 46777889915, Pitve bb, 21465 Pitve</item>
      <item>Jurko Lučić, OIB 16439489089, Vrboska 0, 21463 Vrboska</item>
      <item>Mate Antičević, OIB 55268785640, Zavala 0, 21465 Zavala</item>
      <item>Josip Franičević, OIB 43547284113, Burkovo bb, 21465 Jelsa</item>
      <item>Asija Bojanić, OIB 14798986072, Burkovo, 21465 Jelsa</item>
      <item>Milivoj Vidas vl. Servisa instrumenata, mjerne i regulacione opreme, OIB 56342789123, Starčevićeva 26, 21000 Split</item>
      <item>BURA l d.o.o. za trgovinu i usluge - u stečaju, OIB 79000721319, Koturaška 51, 10000 Zagreb</item>
      <item>NET MEDIA SISTEMI d.o.o. za informatički inženjering, OIB 03380490457, Kvaternikova 12, Split</item>
      <item>Financijska agencija, OIB 85821130368, Vrtni put 3, 10000 Zagreb</item>
      <item>Hrvatski registar brodova, OIB 04601923208, Marasovića 67, Split</item>
      <item>Nenad Ševo, OIB 88234857624, Teiljska 1, 21000 Split</item>
      <item>Meri Stipinović, OIB 64965084141, Sukoišanska 25, 21000 Split</item>
      <item>Fond za zaštitu okoliša i energetsku učinkovitost, OIB 85828625994, Ksaver 208, 10000 Zagreb</item>
      <item>Zlatko Balić, OIB 07837847925, Obala kneza Domagoja 15, 21204 Dugopolje</item>
      <item>Galić Ante, OIB 90017639391, Odeska 16, 21000 Split</item>
      <item>Dean Prelević, odvjetnik, OIB 10098946497, Gundulićeva 22, 21000 Split</item>
      <item>Želimir Miletić, OIB 86888847404, Put Kotlara 31, 23000 Zadar</item>
      <item>Luči Roić, OIB 24743587539, Pavičića dvor 7, 21460 Dol</item>
      <item>Nade Pavičić-ivelja, OIB 33508911717, Vrbanj 365, 21460 Vrbanj</item>
      <item>Dujko Čubre, OIB 91478009603, Vrbanj 0, 21460 Vrbanj</item>
      <item>Antun Bratanić, OIB 52392458213, Zvonimirova 27, 21460 Stari Grad</item>
      <item>Andrija Matković, OIB 72332556277, Domobranska 22, 21460 Stari Grad</item>
      <item>Antun Vune Bratanić, OIB 44890767273, Vrbanj 0, 21460 Vrbanj</item>
      <item>Dinko Lušić, OIB 23131390669, Vrbanj 0, 21460 Vrbanj</item>
      <item>Nikica Nikola Matijević, OIB 21094494613, Dol 0, 21460 Stari Grad</item>
      <item>Ivan Sanseović, OIB 08563467932, Dol, Kunčića dvor 4, 21460 Stari Grad</item>
      <item>Marija Kovačević Lolotović, OIB 69060952354, Vukovarska 23, 21460 Stari Grad</item>
      <item>Petar Zlatan Vodanović, OIB 11403397863, Vrbanj 126, 21460 Vrbanj</item>
      <item>Ivan Stančić, OIB 31497688270, Dol, Stančića dvor 0, 21460 Stari Grad</item>
      <item>Stjepan Moškatelo, OIB 92020885489, Dol Sv. Marije 1, 21460 Stari Grad</item>
      <item>Toma Dužević, OIB 08830644469, Dol Sv. Marije 0, 21460 Stari Grad</item>
      <item>Ivica Račić, OIB 28123794048, Vrbanj 0, 21460 Vrbanj</item>
      <item>Kuzma Pavičić Aleluja, OIB 33120197409, Vrbanj 0, 21460 Vrbanj</item>
      <item>Vinka Salamunić, OIB 91445751353, Jelsa 0, 21465 Jelsa</item>
      <item>Teo Huljić, OIB 56034797647, Jelsa 0, 21465 Jelsa</item>
      <item>Dejan Šperka, OIB 10054205030, Jelsa 0, 21465 Jelsa</item>
      <item>Juraj Caratan, OIB 29357565225, Zavala 0, 21465 Zavala</item>
      <item>Matko Antičević, OIB 42034643125, Pitve 0, 21465 Pitve</item>
      <item>Dinko Rubinić ( Vjera ), OIB 69863599942, Vrisnik 73, 21465 Vrisnik</item>
      <item>Vjera Rubinić, OIB 98825603309, Vrinsnik 73, 21465 Vrisnik</item>
      <item>Abraham Bojanić, OIB 79576557482, Jelsa 1, 21465 Jelsa</item>
      <item>Vedran Nevešćanin, OIB 34969575575, Smiljanićeva 2, 21000 Split zastupanog po punomoćniku Jadranko Vidović</item>
      <item>Marija Pjevac, OIB 82096480140, Omiška 18, 21000 Split</item>
      <item>Carinska uprava, OIB 18683136487, Zrinsko Frankopanska 60, 21000 Split</item>
      <item>Općinski sud u Starom Gradu - ZK odjel, Ulica Novo Riva 3, 21460 Stari Grad</item>
      <item>Nada Akrap, OIB 50608806627, Put Sirobuje 37, 21000 Split</item>
      <item>Jasminka Antunović, OIB 74697035343, Ulica Luke Botića 24, 21210 Solin</item>
      <item>Nediljka Armanda, OIB 09033661295, Vranjički put 18, 21000 Split</item>
      <item>Ana Babić, OIB 99777361372, Krilava 8, 21000 Split</item>
      <item>Gordana Babić, Šulavi bb, 21214 Kaštel Lukšić</item>
      <item>Ivan Babić, OIB 39364629552, Doverska 7, 21000 Split</item>
      <item>Katica Babić, OIB 49371248632, Zvonimirova 16, 21210 Solin</item>
      <item>Jure Bacelj, OIB 68175280792, Bacelji 9, 21206 Bračević</item>
      <item>Ana Bačić, OIB 18080781553, Umljanovići bb, 22320 Drniš</item>
      <item>Nediljka Bajić, OIB 00893712988, Jurja Križanića 7, 21000 Split</item>
      <item>Žarka Bakotić, OIB 36917498674, Mosorska Ulica 11 A, 21214 Kaštel Gomilica</item>
      <item>Marko Baković, OIB 05569494546, Kroz Selo 2, 22300 Kistanje</item>
      <item>Ivica Ban, OIB 07285230342, Braće Radića 7, 21212 Kaštel Sućurac</item>
      <item>Srđanka Banovac, OIB 50974371502, Sikavice - Banovci 5, Parčić</item>
      <item>Božidar Barać, OIB 80639746410, Maslinska 22, 21000 Split</item>
      <item>Vedran Barbarić, OIB 18526555730, Šimićeva 8, 21000 Split</item>
      <item>Marija Barbir, OIB 43799885260, Vukovarska 175, 21000 Split</item>
      <item>Petar Barbir, OIB 94965914070, Vukovarska 175, 21000 Split</item>
      <item>Anica Baričević, OIB 06811970314, Put blata bb, 21217 Kaštel Novi</item>
      <item>Damira Barišić, OIB 88385690941, Barišići 10, 22320 Žitnić</item>
      <item>Ivan Barišić, OIB 38311171100, Kornatska 31, 31000 Osijek</item>
      <item>Manda Bašić, OIB 23944179531, Put Majdana 29, 21210 Solin</item>
      <item>Aleksandar Bauk, OIB 97860316263, Alojzija Stepinca 16, 21000 Split</item>
      <item>Marina Zečić, OIB 62683960216, Alojzija Stepinca 16, 21000 Split</item>
      <item>Ivo Bavčević, OIB 18609350440, Šibenska 3, 21000 Split</item>
      <item>Nataša Bazina, OIB 67925940620, PUT STRMA 67 (ranije: NEORIĆ, NEORIĆ, 0), 21203 Neorić</item>
      <item>Mirjana Begonja, OIB 73001510209, Džale 2, 22323 Sedramić</item>
      <item>Jelena Belić, OIB 77723253899, Jelsa 627, 21465 Jelsa</item>
      <item>Niko Belić, OIB 18977071620, Jelsa 627, 21465 Jelsa</item>
      <item>Jagoda Bešker, OIB 29966440390, Gašpini 23, 21210 Solin</item>
      <item>Nedo Bešker, OIB 56588665795, Gašpini 23, 21210 Solin</item>
      <item>Zorica Bilić, OIB 99810426480, Ulica Predraga Bogdanića 13, 21460 Stari Grad</item>
      <item>Sanja Bilić-pavlinović, OIB 45845212026, Vukovarska 80, 21000 Split</item>
      <item>Jela Bilobrk, OIB 63402483386, Stepinčeva 32, 21000 Split</item>
      <item>Antun Blažević, OIB 90714609552, Meštrovića šetalište 96, 21000 Split</item>
      <item>Hrvoje Blažević, OIB 12287964630, Blaževići bb, 22320 Čavoglave</item>
      <item>Damir Bojčić, OIB 41258960204, Kralja Zvonimira 24, 22320 Drniš</item>
      <item>Željko Bojčić, OIB 09291034408, P. Preradovića 4, 22320 Drniš</item>
      <item>Denis Boljat, OIB 33725767264, Karlovo 46, 21214 Kaštel Kambelovac</item>
      <item>Srećko Boras, OIB 94339540336, ULICA BISKUPA PAVLA ŽANIĆA 20 (ranije: KAŠTEL NOVI, PUT GROBLJA, 0), 21217 Kaštel Novi</item>
      <item>Robert Borić, OIB 38057391892, Mosećka 56, 21000 Split</item>
      <item>Goran Bosančić, OIB 33007404175, Ulica Braski Dolac 40, 21212 Kaštel Sućurac</item>
      <item>Pava Botić, OIB 34296544282, Kosorova 7, 22300 Knin</item>
      <item>Ljuba Božanić, OIB 04083001132, Dobrilina 11, 21000 Split</item>
      <item>Anka Božić, OIB 84941173128, Šibenksa 9, 21000 Split</item>
      <item>Anica Božić-Bakušić, OIB 89654935153, Katalinića prilaz 5, 21000 Split</item>
      <item>Ivica Bratić, OIB 86080104106, Neorić bb, 21203 Neorić</item>
      <item>Nikša Bratić, OIB 49290967945, Put Svete Mande 18, 21000 Split</item>
      <item>Vencislav Brizić, OIB 29265973045, Ulica Kralja Zvonimira 56, 21460 Stari Grad</item>
      <item>Zlata Brizić, OIB 73389614517, Ulica Kralja Zvonimira 56, 21460 Stari Grad</item>
      <item>Mate Brstilo, OIB 97701748344, Krešimirova 25, 21311 Žrnovnica</item>
      <item>Zora Budimir, OIB 65069642793, Cesta Domovinskog rata 36, 22300 Knin</item>
      <item>Miranda Budiša, OIB 35557811513, Ulica Kralja Zvonimira 18, 22320 Drniš</item>
      <item>Nediljko Bugarin, OIB 69239215555, Doverska 7, 21000 Split</item>
      <item>Željka Vučemilović-šimunović, OIB 19390672750, Alkarska Ulica 26, 21000 Split</item>
      <item>Gordana Buljević, OIB 32937631192, Trondheimska 10, 21000 Split</item>
      <item>Marina Burić, OIB 93570683955, Mirlović Zagora, 22323 Unešić</item>
      <item>Mario Buzov, OIB 93519007247, Cerje 35, 22320 Mirlović Polje</item>
      <item>Đuro Caratan, OIB 81898965125, Stara zavala 58, 21465 Jelsa</item>
      <item>Toni Caratan, OIB 68762006562, ZAVALA 58 (ranije: ZAVALA, ZAVALA, 0), 21465 Zavala</item>
      <item>Boris Carić, OIB 46466426123, IVAN DOLAC 179 (ranije: IVAN DOLAC, IVAN DOLAC, 0), 21465 Ivan Dolac</item>
      <item>Paulo Carić, OIB 15402538356, SVIRČE 145 (ranije: SVIRČE, SVIRČE, 0), 21460 Svirče</item>
      <item>Dinka Cezareo, OIB 08033901183, Marina Šabića 4, 21460 Stari Grad</item>
      <item>Nevenka Cukrov, OIB 17311242164, Domovinskog rata 6, 21210 Solin</item>
      <item>Dijana Czwik, OIB 09675579569, Matoševa Ulica 96, 21210 Solin</item>
      <item>Vinka Čavala, OIB 72189149878, ULICA PETRA ZRINSKOG 23 (ranije: KAŠTEL GOMILICA, UZ VODOVOD, 0), 21214 Kaštel Gomilica</item>
      <item>Silva Černak Lojić, OIB 21589065823, Lojići 1, 22320 Drniš</item>
      <item>Diana Čović, OIB 59401221926, Duće-Glavica, 21310 Omiš</item>
      <item>Ante Čulo, OIB 58219699024, Hrvatskih knezova bb, 21214 Kaštel Gomilica</item>
      <item>Blaž Ćapin, OIB 67223092915, Odakova 9, 21000 Split</item>
      <item>Filip Delać, OIB 82167098700, Grge Novaka 6, 22300 Knin</item>
      <item>Ankica Delić, OIB 80719299509, Kaštelanska cesta 42, 21212 Kaštel Sućurac</item>
      <item>Marko Delić, OIB 05763270433, Gašpini 108, 21210 Solin</item>
      <item>Nediljka Delić, OIB 99568210497, Donji Muć bb, 21203 Donji Muć</item>
      <item>Gordana Didak, OIB 78878339902, Kroz Smrdečac 5, 21000 Split</item>
      <item>Mili Divić, OIB 35555990248, Radobiljska Cesta 12, 21250 Katuni</item>
      <item>Ljiljana Dragan Jelušić, OIB 50973171038, Antuna Branka Šimića 54, 21000 Split</item>
      <item>Milka Drlje, OIB 15738553325, Kitožer 9, 21311 Stobreč</item>
      <item>Mato Drmić, OIB 39636384582, Put Plokita 40, 21000 Split</item>
      <item>Jozo Družianić, OIB 63604163211, Pujanke 15, 21000 Split</item>
      <item>Stanko Duvančić, OIB 41476060687, Duvančići 9, 22320 Razvođe</item>
      <item>Damir Duvnjak, OIB 63781484968, Križine 15A, 21000 Split</item>
      <item>Nives Džanko, OIB 90598357164, Ulica Fra Pavla Melade 24 A, 21217 Kaštel Štafilić</item>
      <item>Ante Đurđević, OIB 72594587030, Jadranska 12, 21400 Supetar</item>
      <item>Ljubica Elez, OIB 71000445833, Donji Moseć 14, 22320 Moseć</item>
      <item>Ankica Ezgeta, OIB 18659409558, Kaštelanska cesta 12, 21217 Kaštel Stari</item>
      <item>Lenka Franić, OIB 62951288048, Sedam Kaštela 6, 21000 Split</item>
      <item>Ivica Gabelić, OIB 70468304794, Vrboska 387, 21465 Vrboska</item>
      <item>Marija Galešić, OIB 47387004597, Neorić 61, 21203 Neorić</item>
      <item>Petar Galić, OIB 09903259382, MERZOVA 12 (ranije: SPLIT, TEŽAČKI PUT, 40 E), 21000 Split</item>
      <item>Silvana Galić, OIB 02726524452, Trondheimska 5, 21000 Split</item>
      <item>Kazimir Garić, OIB 83662319172, Ulica Matija Ivanića 35, 21460 Stari Grad</item>
      <item>Vencel Gašpar, OIB 46863766369, Hercegovačka 24, 21000 Split</item>
      <item>Vinko Gašpar, OIB 21657975586, Sinjska 9, 21000 Split</item>
      <item>Ana Goreta, OIB 91749079767, Put željezničke stanice, 22320 Drniš</item>
      <item>Zorka Goreta, OIB 78206251147, Donje Gorete 21, 22320 Drniš</item>
      <item>Josip Gotovac, OIB 16838023061, Vukovarska 113, 21000 Split</item>
      <item>Vjekoslav Grbčić, OIB 00132520638, Gajeva 11A, 21000 Split</item>
      <item>Divna Grbeša, OIB 74813693236, FRANKOPANSKA ULICA 20 (ranije: SOLIN, FRANKOPANSKA ULICA, 60), 21210 Solin</item>
      <item>Ana Grubišić, OIB 49854875039, Put Sirobuje 10, 21311 Stobreč</item>
      <item>Gordana Grubišić, OIB 49873220891, Braće Radića 3, 21210 Solin</item>
      <item>Nikola Grubišić, OIB 97693442104, VUKOVARSKA ULICA 5 (ranije: DRNIŠ, KRALJA ZVONIMIRA, 41), 22320 Drniš</item>
      <item>Sanja Grubišić, OIB 26638303946, Ulica Kralja Zvonimira 41, 22320 Drniš</item>
      <item>Antonio Gudelj, OIB 83686976296, Put Dragovoda 17, 21000 Split</item>
      <item>Kata Gugić, OIB 97696546556, Sarajevska 42, 21000 Split</item>
      <item>Mirjana Gugić, OIB 69438273166, Luke Botića 6, 21210 Solin</item>
      <item>Ivica Hajder, OIB 67907347725, Cigići 1, 22320 Otavice</item>
      <item>Željko Hajder, OIB 70330715284, Cigići 1, 22320 Otavice</item>
      <item>Silvana Hajduk, OIB 33507058945, Varoš 1, 21231 Klis</item>
      <item>Tomislav Herceg, OIB 78714538239, Sinjska 46, 22300 Knin</item>
      <item>Mira Ikica, OIB 11849010850, Vlaka Vi 2, 22303 Oklaj</item>
      <item>Franjo Ivčević, OIB 49917991796, Sv. Petra od Klob. 1, 21217 Kaštel Novi</item>
      <item>Jelena Ivčević, OIB 74901888496, Ulica Sv. Petra Od Klobuka 16, 21217 Kaštel Novi</item>
      <item>Damir Jakus, OIB 87272819238, Stepinčeva 67, 21000 Split</item>
      <item>Gospova Jakus, OIB 04209324873, Poljička Cesta 84, Poljica</item>
      <item>Marica Jakus, OIB 74750176046, PUT MAJDANA 31 (ranije: SOLIN, PUT MAJDANA, 31), 21231 Klis</item>
      <item>Petar Jakus, OIB 67345729042, Put Majdana 31, 21210 Solin</item>
      <item>Marko Janković, OIB 19997991153, Bisko 39, 21232 Bisko</item>
      <item>Matija Jeličić, OIB 98976446888, Vinkovačka 5, 21000 Split</item>
      <item>Ante Jeličić, OIB 91949654327, Trondheimska 7, 21000 Split</item>
      <item>Marija Jocić, OIB 87687857774, Vojka Krstulovića 21, 21000 Split</item>
      <item>Ante Jolić, OIB 30924166560, Jolići 2, 22320 Gradac</item>
      <item>Marica Jukić, OIB 19856164686, Perivoj A. Roje 5, 21000 Split</item>
      <item>Marko Jukić, OIB 72590351524, Perivoj Ane Roje 5, 21000 Split</item>
      <item>Renata Jukić, OIB 09827250222, Put Župića 33, 21230 Sinj</item>
      <item>Jadranka Jurić, OIB 52705592800, Bufaline II 29, 21217 Kaštel Novi</item>
      <item>Marija Jurić, OIB 31016018881, Put Kruševika bb, 21214 Kaštel Kambelovac</item>
      <item>Ankica Kainić, OIB 80409745726, Prominski Put 11, 22300 Knin</item>
      <item>Jelena Kalinić, OIB 02401555720, Magistrala Solin 67, 21000 Split</item>
      <item>Petar Kalinić, OIB 76156352997, Mosećka 114, 21000 Split</item>
      <item>Anamarija Kalinić Radović, OIB 92738597282, Vukovarska 57, 21000 Split</item>
      <item>Stipan Kamber, OIB 84681628783, Sesartići 20, 21210 Solin</item>
      <item>Đuro Kapoši, OIB 55675650848, Južno predgrađe 51, 31000 Osijek</item>
      <item>Željko Karin, OIB 70824276539, Zgon 80, 21210 Solin</item>
      <item>Marijana Karin Prnjak, OIB 61576258120, Zgon 80, 21210 Solin</item>
      <item>Neda Kasalo, OIB 11081458098, CESTA DR. FRANJE TUĐMANA 409 (ranije: KAŠTEL KAMBELOVAC, CESTA DR. FRANJE TUĐMANA, 109), 21214 Kaštel Kambelovac</item>
      <item>Zvonimir Kasalo, OIB 07885551191, CESTA DR. FRANJE TUĐMANA 409 (ranije: KAŠTEL KAMBELOVAC, CESTA DR. FRANJE TUĐMANA, 109), 21214 Kaštel Kambelovac</item>
      <item>Suzana Kašić, OIB 59974477956, Ulica 142. Brigade 2, 22320 Drniš</item>
      <item>Ivana Katalinić Jerčić, OIB 27192920551, Put Vrila 6, 21310 Omiš</item>
      <item>Josip Katušić, OIB 17394409236, Luke Botića 11, 21210 Solin</item>
      <item>Ljiljana Kegalj, OIB 44567225674, Istarska 5, 21000 Split</item>
      <item>Ante Kekez, OIB 82341180529, Dubrovačka 35, 21000 Split</item>
      <item>Ivanko Kekez, OIB 69257203171, Sukoišanska 29, 21000 Split</item>
      <item>Petrica Kekez, OIB 01138031201, Dubrovačka 35, 21000 Split</item>
      <item>Boško Kevo, OIB 58881798829, Stipe Pensa 5, 21217 Kaštel Štafilić</item>
      <item>Antiša Kliškinić, OIB 54591476829, Ulica Petra Krešimira Iv 108, 21210 Solin</item>
      <item>Veljko Knezović, OIB 29953576092, Zagrebačka 6, 21311 Stobreč</item>
      <item>Stjepan Kokeza, OIB 45375542461, Čopova 8, 21000 Split</item>
      <item>Petar Kolega, OIB 41344179016, ZVONIMIROVA 121 (ranije: SOLIN, ANTIŠE VUČIČIĆA, 149), 21210 Solin</item>
      <item>Daniela Kovač, OIB 73917202839, Cesta dr. Franje Tuđmana 238a, 21212 Kaštel Sućurac</item>
      <item>Željka Kovač, OIB 49269171098, Mažuranićevo šetalište 26, 21000 Split</item>
      <item>Ivan Kraljić, OIB 34937918610, Put Balabana 7, 21203 Neorić</item>
      <item>Inga Krnjaić, OIB 00968558935, Požeška 6, 21000 Split</item>
      <item>Anka Krstić, OIB 50194808421, Odeska 19, 21000 Split</item>
      <item>Ivan Kundid, OIB 95397541786, Gradišćanskih Hrvata 1, 21000 Split</item>
      <item>Ivana Kundid, OIB 65152954463, Dinarska 11, 21000 Split</item>
      <item>Ružica Kundid, OIB 62510013110, Dinarska 11, 21000 Split</item>
      <item>Deni Kuvačić, OIB 86909984538, Mažuranićevo Šetalište 10 B, 21000 Split</item>
      <item>Anka Landikušić, OIB 18023655586, Gradac 19 A, 21311 Podstrana</item>
      <item>Ivan Lasić, OIB 23248459290, Konjsko bb, 21231 Konjsko</item>
      <item>Dražen Lazić, OIB 10307450473, Šime Ljubića 9, 21000 Split</item>
      <item>Nenad Leskur, OIB 79369933858, Ulica Stjepana Radića 14, 21210 Solin</item>
      <item>Ivana Lilić, OIB 24212828078, Put Brodarice 7, 21000 Split</item>
      <item>Ivo Lipanović, OIB 56508525212, M. Getaldića 31, 21000 Split</item>
      <item>Marko Lojić, OIB 38337274260, Lojići 1, 22320 Drniš</item>
      <item>Mile Lovrić, OIB 87317474850, Fra Grge Martića 41, 21000 Split</item>
      <item>Ana Lovrinčević, OIB 37389823251, Vrh Visoke 121, 21000 Split</item>
      <item>Dejan Lukavac, OIB 85205650926, Ćirići 3, 22320 Tepljuh</item>
      <item>Nela Madžar, OIB 92085359240, Poljička 2, 21311 Podstrana</item>
      <item>Alenka Malinić, OIB 44061509536, Pujanke 79, 21000 Split</item>
      <item>Pavao Marasović, OIB 32681502260, Put Jokića-kalčina 8, 21203 Neorić</item>
      <item>Anto Marijan, OIB 32989170521, Ulica Mate Lovraka 2, 10410 Velika Gorica</item>
      <item>Cvita Marijanović, OIB 33573858243, Marjanovići Iznad Crkve 11, 22320 Gradac</item>
      <item>Dobrinka Marijanović, OIB 03673706981, Put Smokovika 35, 21000 Split</item>
      <item>Tomislav Marijanović, OIB 87726686946, Put Smokovika 35, 21000 Split</item>
      <item>Jasna Marin, OIB 24544706980, Petra Svačića 99, 22320 Drniš</item>
      <item>Marina Marin, OIB 96155411085, Trbounje bb, 22320 Drniš</item>
      <item>Željko Marinac, OIB 53959056974, Varaždinska 3, 21000 Split</item>
      <item>Božidar Marinković, OIB 12351935621, Dosud 9, 21000 Split</item>
      <item>Jakov Mateta, OIB 14390943845, ULICA KORIOLANA ĆIPIKA 10 (ranije: KAŠTEL STARI, ULICA KARIOLANA ČIPIKA, 10), 21217 Kaštel Stari</item>
      <item>Ivan Matić, OIB 23355936969, Kopilica 33, 21000 Split</item>
      <item>Ružica Matić, OIB 42779808936, Gornji Matići Kod Bunara 1, 22320 Trbounje</item>
      <item>Slavko Matić, OIB 28602503915, I. Aljinovića 11, 21311 Žrnovnica</item>
      <item>Željko Matić, OIB 66582117749, Ulica Put Kaluna 18, 22320 Drniš</item>
      <item>Marija Matković, OIB 79153132638, Šižgorićeva 20, 21000 Split</item>
      <item>Ivan Melvan, OIB 80843491669, Luke Botića 7, 21217 Kaštel Novi</item>
      <item>Nikola Midenjak, OIB 88248589366, Ulica 142. Brigade 16, 22320 Siverić</item>
      <item>Pere Mihanović, OIB 49545684243, Radičinka 12, 21311 Žrnovnica</item>
      <item>Ana Mikulić, OIB 54712970747, Čavoglave bb, 22320 Drniš</item>
      <item>Mate Mikulić, OIB 87811623322, Pauk 11, 22320 Čavoglave</item>
      <item>Ivan Milaković, OIB 91056811857, Strmoševica 3, 21222 Marina</item>
      <item>Ivan Milanović, OIB 75286000064, Terzićeva 17, 21000 Split</item>
      <item>Zorka Miletić, OIB 48042737399, Jajići 30, 21210 Solin</item>
      <item>Milan Miljuš, OIB 35675614034, Kranjčevićeva 35, 21000 Split</item>
      <item>Đorđe Mirčetić, OIB 27370139872, Pokvasica 2, 22320 Miočić</item>
      <item>Tonči Mišković, OIB 74628173475, Jelsa 667, 21465 Jelsa</item>
      <item>Ana Moro, OIB 64571848035, Vukovarska 80, 21000 Split</item>
      <item>Slavko Moro, OIB 30868427553, Muklače 23, 21203 Crivac</item>
      <item>Tomi Moscatello, OIB 28508820612, Ploča 17, Dol, 21460 Stari Grad</item>
      <item>Marija Munitić, OIB 68535764041, Mažuranićevo šetalište 48, 21000 Split</item>
      <item>Ljubomir Muslim, OIB 17589644925, Imotska 60, 21000 Split</item>
      <item>Mijo Nožina, OIB 79046275268, PUT NOŽINA - MALJKOVIĆA 11 (ranije: PRGOMET, PRGOMET, 0), 21201 Prgomet</item>
      <item>Jurica Oman, OIB 78517901315, Ive Tijardovića 10, 21000 Split</item>
      <item>Mirko Oman, OIB 68766264149, Tijardovićeva 10, 21000 Split</item>
      <item>Janja Orošnjak, OIB 49619386391, Gorice 2, 21212 Kaštel Sućurac</item>
      <item>Mila Palada, OIB 10163841708, Odeska 4, 21000 Split</item>
      <item>Ivan Pandža, OIB 63327603131, ULICA KORIOLANA ĆIPIKA 7 (ranije: KAŠTEL STARI, ULICA KARIOLANA ČIPIKA, 9), 21217 Kaštel Stari</item>
      <item>Asija Papić, OIB 36844611036, Dr. Ante Starčevića 55, 21220 Trogir</item>
      <item>Mijo Papić, OIB 90436045680, Getaldićeva 5, 21000 Split</item>
      <item>Tereza Papić, OIB 79546057657, M. Getaldićeva 5, 21000 Split</item>
      <item>Rajko Parać, OIB 14695878450, Paraći 3, 22320 Ružić</item>
      <item>Tatjana Parać, OIB 45662446398, Vrlička 43, 21000 Split</item>
      <item>Đurđica Parat, OIB 21781090554, Boksitno naselje 19, 22320 Drniš</item>
      <item>Ivan Pastuović, OIB 39126309445, Pastuovića 3, 22320 Ružić</item>
      <item>Jurica Pavela, OIB 06763759506, Poljana Kneza Trpimira 6, 21000 Split</item>
      <item>Roki Pavičić, OIB 01089958101, Drugi Donji Dvori 6, 21460 Stari Grad</item>
      <item>Ivan Pažanin, OIB 47030103613, Biokovska 6, 21000 Split</item>
      <item>Luka Peko, OIB 89771272445, Terzićeva 5, 21000 Split</item>
      <item>Neda Penga, OIB 76197116887, Sv.lovre 23, 21311 Stobreč</item>
      <item>Ante Perko, OIB 58528189918, Don Petra Peroša 5, 21210 Mravince</item>
      <item>Ivana Perko, OIB 72532024891, Don Petra Peroša 5, 21210 Mravince</item>
      <item>Gordana Perković, OIB 48186805492, Vukovarska 43, 21000 Split</item>
      <item>Marica Perković, OIB 69926366099, Perkovići 15, 22320 Kljake</item>
      <item>Nediljko Perković, OIB 66481146396, Vukovarska 43, 21000 Split</item>
      <item>Nila Peroš, OIB 48544328267, Terzićeva 3, 21000 Split</item>
      <item>Dragica Peša, OIB 47913512214, Jeretova 7, 21000 Split</item>
      <item>Iris Peša, OIB 06010961010, Rikarda Katalinića Jeretova 7, 21000 Split</item>
      <item>Nikša Petrić, OIB 98862228387, Kod Sv. Stjepana 23, 21460 Stari Grad</item>
      <item>Matko Pezo, OIB 51619560640, Hercegovačka 30, 21000 Split</item>
      <item>Zlatko Piperković, OIB 91173398058, Dinka Šimunovića 17, 21000 Split</item>
      <item>Joško Pivac, OIB 34978148355, Varaždinska 43, 21000 Split</item>
      <item>Luka Pjevac, OIB 52683808409, Omiška 18, 21000 Split</item>
      <item>Anka Plazonja, OIB 92736733656, Uskočka 7, 21000 Split</item>
      <item>Robert Plazonja, OIB 75774016292, Uskočka 7, 21000 Split</item>
      <item>Gordan Poparić, OIB 98826275620, ULICA GRGURA NINSKOG 29 A (ranije: KAŠTEL NOVI, ŽRTAVA RATA, 29 A), 21217 Kaštel Novi</item>
      <item>Ante Popović, OIB 03185976635, J. Palmotića 2, 21000 Split</item>
      <item>Milanka Pranić, OIB 03263396290, Mosećka Ulica 4, 22320 Drniš</item>
      <item>Miroslav Primorac, OIB 42998076332, I. Paštrića Poljičanina 19, 21311 Podstrana</item>
      <item>Iva Punda, OIB 03796593117, Bistrička 29, 21204 Kotlenice</item>
      <item>Drago Radić, OIB 29691845355, Na rudini 3, 20207 Čibača</item>
      <item>Mladen Radmilović, OIB 32330076899, Gorička 4, 21000 Split</item>
      <item>Petar Radonić, OIB 09324740808, Jelsa 98, 21465 Jelsa</item>
      <item>Jagoda Radošević, OIB 26353444269, Vrh Lučca 35, 21000 Split</item>
      <item>Ante Rajčić, OIB 16954022739, Velebitska 97, 21000 Split</item>
      <item>Marko Ralica, OIB 43858024645, Benkovačka 3, 21000 Split</item>
      <item>Ivan Raos, OIB 51516687457, MANDIĆEVA 66 (ranije: STOBREČ, MANDIĆEVA, 66), 21000 Split</item>
      <item>Zdenka Razlog, OIB 03030085275, Kod Pošte 33, 22320 Siverić</item>
      <item>Mila Rebić, OIB 40304138585, Marka M. 20A, 21210 Mravince</item>
      <item>Marija Reljanović, OIB 34147480025, Otavice 30, 22320 Otavice</item>
      <item>Mara Režić, OIB 03502691709, Kliški Put 48, 21210 Solin</item>
      <item>Marija Rizvan, OIB 81852427870, Bilice 12, 21000 Split</item>
      <item>Anđelko Rogulj, OIB 86920054956, Gomile 38, 21217 Kaštel Stari</item>
      <item>Berislava Roša, OIB 03031267329, Zvonimirova 29 B, 22300 Knin</item>
      <item>Sofija Ruić, OIB 32252086462, Getaldićeva 19, 21000 Split</item>
      <item>Ana Runjić, OIB 01784422133, Hrvatskih vitezova 46, 21000 Split</item>
      <item>Gordan Ruščić, OIB 53119078542, Putaljski put bb, 21212 Kaštel Sućurac</item>
      <item>Sanja Ružić, OIB 04871127862, Šižgorićeva 7, 21000 Split</item>
      <item>Svjetlana Samac, OIB 00231948560, Samci 14, 22320 Brištane</item>
      <item>Miljenko Samardžić, OIB 48154982931, Šižegorićeva 20, 21000 Split</item>
      <item>Dinka Sanseović, OIB 27313861620, KUNIČIĆA DVOR 4 (ranije: DOL, DOL, 0), Dol</item>
      <item>Ante Sarić, OIB 37671686952, Neorić bb, 21203 Neorić</item>
      <item>Ivan Sarić, OIB 25772566590, DONJA MALA-CENTAR 47 (ranije: NEORIĆ, NEORIĆ, 0), 21203 Neorić</item>
      <item>Marija Sedlar, OIB 77476367069, Ostravska 1, 21000 Split</item>
      <item>Ljubica Sekelez, OIB 37811046307, Mitnička 1, 21000 Split</item>
      <item>Kristina Serdarević, OIB 96208368856, Put Jokića-kalčina 8, 21203 Neorić</item>
      <item>Aleksandra Sever-Muhar, OIB 46981853030, Karamanova 7, 21000 Split</item>
      <item>Boško Sikavica, OIB 62904573776, Kričke bb, 22320 Ružić</item>
      <item>Snježana Sikavica, OIB 04571043319, Domovinskog rata 12, 21210 Solin</item>
      <item>Dragan Simić, OIB 11440453978, Sarajevska 76, 21000 Split</item>
      <item>Tanja Sinovčić, OIB 15724160128, Trondheimska 10, 21000 Split</item>
      <item>Ljiljana Sirić, OIB 13682411690, Put Vele Meje 10, 21212 Kaštel Sućurac</item>
      <item>Dijana Skelin, OIB 67771387421, Vručine II 12, 21217 Kaštel Novi</item>
      <item>Kata Sočo, OIB 12244754061, CENTAR - DUBRAVA 21 (ranije: NEORIĆ, NEORIĆ, 0), 21203 Neorić</item>
      <item>Marija Stančić, OIB 24488999707, Petra Krešimira IV 10, 21460 Stari Grad</item>
      <item>Đani Stanić, OIB 01952579328, Matoševa Ulica 131, 21210 Solin</item>
      <item>Danica Stipović, OIB 14428054555, Put Dragočeva 54, 21212 Kaštel Sućurac</item>
      <item>Milorad Stojsavljević, OIB 70694448376, Šimićeva 58, 21000 Split</item>
      <item>Petar Strinić, OIB 82064030568, Pazdigradska 16, 21000 Split</item>
      <item>Luca Strunje, OIB 39917579317, Kralja Tomislava 18, 22300 Knin</item>
      <item>Slavka Svalina, OIB 20916812996, Crivac bb, 21203 Crivac</item>
      <item>Marijan Šamija, OIB 81559542363, Trstenik 2, 21000 Split</item>
      <item>Marinka Šamija, OIB 26187211202, Vrgoračka 8, 22300 Knin</item>
      <item>Katica Šeparović, OIB 89096228977, Kupreška 92, 21000 Split</item>
      <item>Nenad Ševo, OIB 88234857624, Triljska 1, 21000 Split</item>
      <item>Krasna Šiklić, OIB 53374014167, Hercegovačka 88, 21000 Split</item>
      <item>Mili Šimig, OIB 94704411458, Šibenska 27, 21000 Split</item>
      <item>Vesna Škare, OIB 71821692373, Ruđera Boškovića 12, 21000 Split</item>
      <item>Ljubica Škopljanac, OIB 09408788504, TIKVARIN 14 (ranije: KAŠTEL KAMBELOVAC, TIKVARIN, 8), 21214 Kaštel Kambelovac</item>
      <item>Milica Špar, OIB 07038339077, Mašogradska Ulica 16, 21212 Kaštel Sućurac</item>
      <item>Eleana Šubat, OIB 38900880602, Mosorska 26, 21311 Podstrana</item>
      <item>Ivan Šuljug, OIB 45192577645, Ivaniševićeva 45, 21000 Split</item>
      <item>Vesna Šunjić, OIB 05247958818, Šimićeva 14, 21000 Split</item>
      <item>Ljubica Tarle, OIB 28166909018, Tarle 12, 22320 Velušić</item>
      <item>Nada Teklić, OIB 80645998554, Zgon 80, 21210 Solin</item>
      <item>Lada Terzić, OIB 31496851195, Puntarska 5, 21000 Split</item>
      <item>Ivan Tomić, OIB 55633242961, Tomići 1, 22320 Siverić</item>
      <item>Ivan Topić, OIB 63353072185, Vrlička 21, 21000 Split</item>
      <item>Jelica Topić, OIB 84009834780, Mosećka 50A, 21000 Split</item>
      <item>Tvrtko Topić, OIB 15832739048, Ulica 142. Brigade 37 A, 22320 Siverić</item>
      <item>Anđelka Torlak, OIB 94366468246, Radunica 29, 21000 Split</item>
      <item>Ivan Torlak, OIB 36758209001, Radunica 29, 21000 Split</item>
      <item>Marko Torlak, OIB 25141930670, Radmilovića 20, 21000 Split</item>
      <item>Damir Tot, OIB 97869422869, Šimićeva 12, 21000 Split</item>
      <item>Anka Treskavica, OIB 89998355619, Dubrovačka 35, 21000 Split</item>
      <item>Anka Tukić, OIB 95095320611, Šime Ljubića 13, 21000 Split</item>
      <item>Nediljko Ugrin, OIB 61713318858, Sv. Ivana 33, 21311 Donje Sitno</item>
      <item>Marinko Uvodić, OIB 86857726322, Zgon 32, 21210 Solin</item>
      <item>Nedjeljka Uvodić, OIB 30483848227, Vinkovačka 51, 21000 Split</item>
      <item>Marko Validžić, OIB 09167064985, Validžići 4, 22320 Ružić</item>
      <item>Ivanka Varnica, OIB 95864491355, Imotska 69, 21000 Split</item>
      <item>Milica Varvodić, OIB 73723486062, Kozjačka 24, 21210 Solin</item>
      <item>Kristina Velić, OIB 77384310693, Papandopulova 11, 21000 Split</item>
      <item>Ljiljana Vesković, OIB 43910221929, Fausta Vrančića 8, 21000 Split</item>
      <item>Milka Veštić, OIB 06357620254, Čavale 11, 22323 Sedramić</item>
      <item>Ante Vidan, OIB 08079634276, Gundulićeva 44, 21000 Split</item>
      <item>Marko Vidović, OIB 01091360979, Ružić bb, 22320 Gradac</item>
      <item>Matko Vidović, OIB 91655777185, Gradac bb, 22320 Gradac</item>
      <item>Nevenka Vidović, OIB 50708267696, Pastuovići 4, 22320 Gradac</item>
      <item>Ankica Vilibić, OIB 41935131740, Marina Getaldića 33, 21000 Split</item>
      <item>Anđelko Vilić, OIB 46303939151, RADOBILJSKA CESTA 41 (ranije: KREŠEVO, KREŠEVO, 24), 21250 Kreševo</item>
      <item>Normela Visković, OIB 93848978885, Jelsa 1005, 21465 Jelsa</item>
      <item>Tonči Visković, OIB 57207922181, Jelsa 1005, 21465 Jelsa</item>
      <item>Marica Vlaić, OIB 45120406456, Ulica Nikole Tesle 16, 22320 Drniš</item>
      <item>Dubravka Vlainić, OIB 89412859402, Jelsa 357, 21465 Jelsa</item>
      <item>Ivo Vodanović, OIB 61288856543, Pavičića dvori 11, 21460 Stari Grad</item>
      <item>Josip Vogleš, OIB 78979895187, CESTA DR. FRANJE TUĐMANA 550 (ranije: KAŠTEL KAMBELOVAC, CESTA DR. FRANJE TUĐMANA, 80), 21214 Kaštel Kambelovac</item>
      <item>Vinko Vranković, OIB 28469423878, JELSA 129 (ranije: JELSA, JELSA, 0), 21465 Jelsa</item>
      <item>Ivan Vrdoljak, OIB 58654492314, DONJA MALA-CENTAR 31 (ranije: NEORIĆ, NEORIĆ, 0), 21203 Neorić</item>
      <item>Mirjana Vrdoljak, OIB 00849791179, Put Kule 12, 21210 Solin</item>
      <item>Marija Vrgoč, Velebitska 34, 21000 Split</item>
      <item>Bože Vuco, OIB 57170132138, Starčevićeva 10, 21212 Kaštel Sućurac</item>
      <item>Mirjana Vučković, OIB 77198987590, Ruđera Boškovića 23, 21000 Split</item>
      <item>Višnja Vučković, OIB 65331626489, Put Smokovika 26, 21000 Split</item>
      <item>Ivan Vugdelija, OIB 84315022246, Don Frane Bulića 38, 21217 Kaštel Novi</item>
      <item>Dubravka Vukas, OIB 08519715626, Markov Put 8, 21000 Split</item>
      <item>Anđelka Vukičević, OIB 72508288201, Badanj bb, 22320 Drniš</item>
      <item>Zora Vuković, OIB 33099880685, Plitvička 1A, 21000 Split</item>
      <item>Ivan Vukušić, OIB 52615536531, Dobrilina 6, 21000 Split</item>
      <item>Jadran Vukušić, OIB 16315354223, Put Sv. Klementa 19, 21311 Gornje Sitno</item>
      <item>Nevenka Vukušić, OIB 24889115799, Cerje 2, 22320 Mirlović Polje</item>
      <item>Vjera Vukušić, OIB 63442370123, Kralja Petra Krešimira IV 8, 22320 Drniš</item>
      <item>Zvonimir Vukušić, OIB 28097018986, Vinodolska 10, 21000 Split</item>
      <item>Nevenka Vuleta, OIB 13567782306, Markov put 33, 21311 Stobreč</item>
      <item>Vinka Zekić, OIB 91815577545, Mostarska 7, 21000 Split</item>
      <item>Dinko Zenčić, OIB 65189931544, Račić bb, 21465 Jelsa</item>
      <item>Borislav Zokić, OIB 51253879731, Fra Bone Razmilovića 1, 21000 Split</item>
      <item>Dolina Zokić, OIB 75688399939, Pojišanska 18, 21000 Split</item>
      <item>Margita Zokić, OIB 85982645988, Fra Bone Razmilovića 1, 21000 Split</item>
      <item>Luca Zolota, OIB 57479376750, Gospin Put 38, 21212 Kaštel Sućurac</item>
      <item>Milan Žarković, Parčić bb, 22320 Siverić</item>
      <item>Nevenka Živko, OIB 40723467363, M. Čačića 3, 22300 Knin</item>
      <item>Davorka Živković, OIB 80590033491, Živkovići 12, 22320 Badanj</item>
      <item>Ivica Živković, OIB 18562262384, Badanj bb, 22320 Badanj</item>
      <item>Ivo Živković, OIB 81034283040, Put Kule 27, 21210 Solin</item>
      <item>Siniša Ivančić, OIB 26067778479, Lovački Put 13, 21000 Split</item>
      <item>Iva Jelić, OIB 44484653228, Benkovačka 3, 21000 Split</item>
      <item>Marko Kavelj, OIB 02369489649, Alojzija Stepinca 11, 21000 Split</item>
      <item>Ivan Koljanin, OIB 21918343692, Kupreška 82, 21000 Split</item>
      <item>Željko Kovač, OIB 11925765994, Dravska 4, 31000 Osijek</item>
      <item>Zvonko Kruneš, OIB 55906727777, Ulica Slobode 36, 21000 Split</item>
      <item>Nikola Lacmanović, OIB 50670282682, Sukoišanska 19, 21000 Split</item>
      <item>Vesna Lepetić, OIB 84143512273, Tršćanska 12, 21000 Split</item>
      <item>Jelica Ljubica, OIB 08611982578, Velebitska 105, 21000 Split</item>
      <item>Darko Lulić, OIB 19997474853, Vežarovice 18, 21214 Kaštel Lukšić</item>
      <item>Vesna Lulić, OIB 31024530599, Vežarovice 18, 21214 Kaštel Lukšić</item>
      <item>Marija Mamić, OIB 82920304679, Kroz Meterize 26, 22000 Šibenik</item>
      <item>Radojka Marijanović, OIB 75956845709, Marijanovići Iznad Crkve 10, 22320 Gradac</item>
      <item>Meri Cabadaj, OIB 90828303800, Trg Bana Josipa Jelačića 10, 31000 Osijek</item>
      <item>Mate Markotić, OIB 40858158040, Put Starog Sela 23, 21311 Podstrana</item>
      <item>Ante Marović, OIB 68871210232, Lička 3, 21000 Split</item>
      <item>Ivan Marušić, OIB 38554028146, Poljičkih Knezova 87, 21311 Podstrana</item>
      <item>Iva Melvan, OIB 03677154609, Doverska 31, 21000 Split</item>
      <item>Goran Merkel, OIB 20105696184, Mutvoranska Ulica 3, 52100 Pula</item>
      <item>Ivan Mornar, OIB 99253273877, Miroslava Krleže 24, 21000 Split</item>
      <item>Miodrag Munjiza, OIB 45836749093, Put Miluša 7, 21311 Stobreč</item>
      <item>Ante Nožina, OIB 63957170679, Put Nožina-maljkovića 5, 21201 Prgomet</item>
      <item>Anica Pandža, OIB 13489275071, Hercegovačka 46, 21000 Split</item>
      <item>Nikica Pavlović, OIB 49276013054, Gornji Kono 37, 20000 Dubrovnik</item>
      <item>Silvana Perić, OIB 13586987904, Table 31, 21000 Split</item>
      <item>Nediljka Perišić, OIB 60970664434, Ruđera Boškovića 8a, 21204 Dugopolje</item>
      <item>Elvira Dračevac, OIB 02336991708, Lumbarda 678, 20260 Lumbarda</item>
      <item>Mara Dobrota, OIB 21943772484, Trondheimska 9, 21000 Split</item>
      <item>Neda-lidia Buljević, OIB 14338735105, Put Crkve 8, 22320 Gradac</item>
      <item>Ivan Bugarin, OIB 77317760491, Grab 114, 21238 Grab</item>
      <item>Maja Bučić, OIB 03739843191, Ruđera Boškovića 11, 21000 Split</item>
      <item>Mira Božić, OIB 22986331166, Bilice Ii 38, 21000 Split</item>
      <item>Sandra Borić, OIB 36571760060, Mosećka 56, 21000 Split</item>
      <item>Marija Davidović, OIB 45482063767, Gašpini 88, 21210 Solin</item>
      <item>Petar Adjanski, OIB 59639817186, Osječka Ulica 1, 21214 Kaštel Gomilica</item>
      <item>Ana Čatlak, OIB 78110711892, Put Sv. Ante Padovanskog 14, 21214 Kaštel Kambelovac</item>
      <item>Marinko Buškulić, OIB 08200114705, Ivana Gundulića 13, 21000 Split</item>
      <item>Marinko Galić, OIB 96762020666, Kamenita 99, 21000 Split</item>
      <item>Luca Gabela, OIB 68629820074, Kneza Lj. Posavskog 7, 21000 Split</item>
      <item>Tomislav Frankić, OIB 69745327532, Grljevačka 41, 21311 Podstrana</item>
      <item>Elias Erceg, OIB 27105475264, Vrbanj 132, 21460 Vrbanj</item>
      <item>Jakov Elez, OIB 36735285579, Donje Ogorje 0, 21206 Donje Ogorje</item>
      <item>Sretan Bajalo, OIB 77606115521, Poljana Kneza Trpimira 4, 21000 Split</item>
      <item>Mario Tomić, OIB 12822553870, Ulica Svetega Križica 26, 21450 Hvar</item>
      <item>Ranko Vuleta, OIB 75885216649, Sv. Ivana 20, 21311 Donje Sitno</item>
      <item>Zlatko Balić, OIB 07556207031, K. Višeslava 1, 21204 Dugopolje</item>
      <item>Boško Barać, OIB 00526661882, Bajagić 13a, 21238 Bajagić</item>
      <item>Milan Vukić, OIB 34302227455, Doverska 5, 21000 Split</item>
      <item>Mara Vukorepa, OIB 56814423724, Zgon 30, 21210 Solin</item>
      <item>Bare Vujina, OIB 23922325811, Vujinova 4, 21217 Kaštel Štafilić</item>
      <item>Milenko Bašić, OIB 71120573278, Sv.nikole 46, 21207 Podgrađe</item>
      <item>Diana Blažević, OIB 12578026353, Mejaši I 3b, 21000 Split</item>
      <item>Jozo Bogić, OIB 35027187093, Put Blata 132, 21217 Kaštel Stari</item>
      <item>Stjepko Bojanić, OIB 25751926536, Duvanjska 7, 21000 Split</item>
      <item>Miroslav Trečić, OIB 50880474980, Ulica Domovinskog Rata 1c, 21210 Solin</item>
      <item>Neda Tukić, OIB 70924511514, Trondheimska 10, 21000 Split</item>
      <item>Vinka Ukić, OIB 42081497162, Dinka Šimunovića 5, 22300 Knin</item>
      <item>Mira Velić, OIB 31812224044, Bernarda Vukasa 32, 21000 Split</item>
      <item>Ivan Vrdoljak, OIB 58654492314, Donja Mala-centar 31, 21203 Neorić</item>
      <item>Iva Vrdoljak, OIB 63554079953, Kukuljevićeva 19, 21000 Split</item>
      <item>Dražen Todorović, OIB 98584327843, Hercegovačka 70, 21000 Split</item>
      <item>Dubravka Stojanovska, OIB 87171204134, Put Plokita 75, 21000 Split</item>
      <item>Josip Strniša, OIB 95889329970, Ivana Gundulića 9, 22300 Knin</item>
      <item>Ivica Sviličić, OIB 30978785630, Kneza Mutimira 3, 21000 Split</item>
      <item>Ana Rogošić, OIB 63013573312, Komjate 0, 21214 Kaštel Lukšić</item>
      <item>Ivica Stipinović, OIB 04756380103, Sukoišanska 25, 21000 Split</item>
      <item>Darko Topić, OIB 09297890199, Put Sv. Ižidora 92, 21000 Split</item>
      <item>Marija Trečić, OIB 54951995215, Ulica Domovinskog Rata 1c, 21210 Solin</item>
      <item>Milica Zorić, OIB 00140332153, Pujanke 53, 21000 Split</item>
      <item>Ivo Rajčić, OIB 52467354389, Radunićeva 19, 21217 Kaštel Novi</item>
      <item>Ivan Radoš, OIB 36063141303, Drniški Put 9, 21000 Kamen</item>
      <item>Željka Vučemilović-šimunović, OIB 19390672750, Alkarska 26, 21000 Split</item>
      <item>Slaven Tukić, OIB 33403885817, Šime Ljubića 13, 21000 Split</item>
      <item>Bartul Barišić, OIB 12686040110, Stjepana Radića 11, 20207 Cavtat</item>
      <item>Tajana Domazet, OIB 31101575725, Mosećka 50a, 21000 Split</item>
      <item>Velinka Runjić, OIB 16188516711, Marina Getaldića 17, 21000 Split</item>
      <item>Niko Dujić, OIB 75216071342, Don Petra Peroša 107, 21210 Mravince</item>
      <item>Teo Mandić, OIB 13212109596, Krešimirova 26, 21210 Vranjic</item>
      <item>Mevlida Armanda, OIB 52353697771, Vranjički Put 18, 21000 Split</item>
      <item>Renata Kalčić, OIB 57885132100, Brajšina 26, 51000 Rijeka</item>
      <item>Juraj Lešković, OIB 69602776663, Matenci 142, 49240 Matenci</item>
      <item>VRGORKA-VINARIJA dioničko društvo za proizvodnju pića, poljoprivredu i trgovinu, OIB 68329484134, Fra Ivana Rožića 35, 21276 Vrgorac</item>
      <item>Milivoj Vidas, OIB 56342789123, Starčevićeva 26, 21000 Split</item>
      <item>BURA l d.o.o. za trgovinu i usluge - u stečaju, OIB 79000721319, Koturaška 51, Zagreb</item>
      <item>AUTO CENTAR LOZIĆ d.o.o. trgovina vozilima u stečaju, OIB 30382973961, Županijska 21, 31000 Osijek</item>
      <item>NET MEDIA SISTEMI d.o.o. za informatički inženjering, OIB 03380490457, Kvaternikova 12, 21000 Split</item>
      <item>BASLER OSIGURANJE ZAGREB dioničko društvo za osiguranje, OIB 59706054982, Radnička cesta 37/b, Zagreb</item>
      <item>NASTAVNI ZAVOD ZA JAVNO ZDRAVSTVO SPLITSKO-DALMATINSKE ŽUPANIJE, OIB 54948902275, Vukovarska Ulica 46, 21000 Split</item>
      <item>Joško Pavlov, OIB 35141086138, Primorska Ulica 54, 21214 Kaštel Gomilica</item>
      <item>Tina Trajković, OIB 65331410683, Doverska 11, 21000 Split</item>
      <item>Nada Dujmić, OIB 98309510309, Aljinovića 95, 21311 Žrnovnica</item>
      <item>Nada Baković, OIB 16994220173, Kroz Selo 6, 22321 Parčić</item>
      <item>Marija Duvančić, OIB 22739898593, Duvančići 40, 22320 Razvođe</item>
      <item>Mira Čipčić, OIB 42566477345, Sv.jeronima 29, 21204 Dugopolje</item>
    </derivirana_varijabla>
  </DomainObject.Predmet.StrankaListFormatedWithAdressOIB>
  <DomainObject.Predmet.StrankaListNazivFormated>
    <izvorni_sadrzaj>
      <item>REPUBLIKA HRVATSKA</item>
      <item>LUKA dioničko društvo</item>
      <item>RAD, d.o.o. za vodoopskrbu i ostale komunalne djelatnosti</item>
      <item>HEP-Operator distribucijskog sustava d.o.o. za distribuciju i opskrbu električne energije ELEKTRA ŠIBENI</item>
      <item>Mara Jukić</item>
      <item>Ivica Bašić</item>
      <item>GASTRO GRUPA d.o.o. za trgovinu i usluge</item>
      <item>AUTO HRVATSKA dioničko društvo</item>
      <item>JADRANSKO OSIGURANJE d.d.</item>
      <item>CITY EX d.o.o. za prijenos poslovne dokumentacije</item>
      <item>Hrvatski Telekom d.d.</item>
      <item>CODEX SORTIUM društvo s ograničenom odgovornošću za pružanje kompleksnih konzalting usluga</item>
      <item>SUNCE osiguranje d.d.</item>
      <item>HRVATSKA IZVJEŠTAJNA NOVINSKA AGENCIJA</item>
      <item>ČISTOĆA d.o.o. za komunalnu djelatnost, održavanje čistoće i odlaganje komunalnog otpada</item>
      <item>TEXT-PAPIR d.o.o. za trgovinu i usluge</item>
      <item>SLOBODNA DALMACIJA izdavačka i tiskarska djelatnost, dioničko društvo</item>
      <item>ČISTOĆA društvo s ograničenom odgovornošću za obavljanje komunalnih djelatnosti održavanja čistoće i odlaganja komunaln</item>
      <item>OPĆINA JELSA Jedinstveni upravni odjel</item>
      <item>AUTOKUĆA BOSNIĆ d.o.o. za trgovinu, servis i remont</item>
      <item>TISKARA MALENICA d.o.o.</item>
      <item>Ivan Marijan</item>
      <item>HEP-Operator distribucijskog sustava d.o.o. za distribuciju i opskrbu električne energije</item>
      <item>Rikard Pavlović</item>
      <item>LUČKA UPRAVA SPLIT</item>
      <item>TINA ALATI društvo s ograničenom odgovorošću za trgovinu i usluge</item>
      <item>PLOVPUT trgovačko društvo s ograničenom odgovornošću za održavanje pomorskih plovnih putova i radijske službe</item>
      <item>Regionalna veletržnica Benkovac dioničko društvo za trgovinu i usluge "u stečaju"</item>
      <item>MESSER CROATIA PLIN Poduzeće za proizvodnju i prodaju tehničkih plinova d.o.o.</item>
      <item>ZAVOD ZA JAVNO ZDRAVSTVO DR. ANDRIJA ŠTAMPAR</item>
      <item>Zagrebačka burza d.d.</item>
      <item>METRONET TELEKOMUNIKACIJE d.d. za telekomunikacijske usluge</item>
      <item>RELAX, d.o.o. za proizvodnju i trgovinu</item>
      <item>MINISTARSTVO GOSPODARSTVA, RAVNETELJSTVO ZA ROBNE ZALIHE</item>
      <item>PUĆO d.o.o. za trgovinu, ugostiteljstvo i cestovni prijevoz</item>
      <item>ITEM, d.o.o. informatičke usluge</item>
      <item>ŠKARE TRADE, d.o.o. za trgovinu i ugostiteljstvo</item>
      <item>CROATIA osiguranje d.d. FILIJALA SPLIT</item>
      <item>MIRJANA BARIĆ</item>
      <item>SREDIŠNJE KLIRINŠKO DEPOZITARNO DRUŠTVO, dioničko društvo</item>
      <item>MILENKO BUŠLJETA</item>
      <item>MILICA UGARKOVIĆ</item>
      <item>FABIJAN PERONJA</item>
      <item>Agencija za upravljanje državnom imovinom</item>
      <item>COMENG, društvo s ograničenom odgovornošću za informatički inženjering</item>
      <item>AMEROPA AG</item>
      <item>GRAFOPLEX, društvo s ograničenom odgovornošću, za trgovinu i usluge</item>
      <item>HP - Hrvatska pošta d.d.</item>
      <item>Financijska agencija</item>
      <item>NIKOLA LACMANOVIĆ</item>
      <item>HEP-Operator distribucijskog sustava d.o.o. za distribuciju i opskrbu električne energije</item>
      <item>VODOVOD I KANALIZACIJA, društvo s ograničenom odgovornošću za vodoopskrbu, odvodnju i pročišćavanje otpadnih voda</item>
      <item>JELKOM, društvo s ograničenom odgovornošću za komunalnu djelatnost</item>
      <item>DALMACIJAVINO d.d. za proizvodnju i promet alkoholnih i bezalkoholnih pića "u stečaju"</item>
      <item>EUROLEASING d.o.o.</item>
      <item>Rino Barbić, odvjetnik</item>
      <item>HVARSKI VODOVOD d.o.o.</item>
      <item>IVAN MILAT</item>
      <item>DIONOVA - DIONA d.o.o.</item>
      <item>TEHNOPLAST d.o.o. za građevinarstvo, trgovinu, ugostiteljstvo, turizam i uslužne djelatnosti</item>
      <item>VIPnet, društvo s ograničenom odgovornošću za usluge javnih telekomunikacija</item>
      <item>BILIĆ-ERIĆ d.o.o. za privatnu zaštitu</item>
      <item>DALMACIJAVINO - ZAGREB društvo sograničenom odgovornošću za trgovinu, ugostiteljstvo i prijevoz</item>
      <item>GRAD DRNIŠ</item>
      <item>Vetropack Straža tvornica stakla d.d. Hum na Sutli</item>
      <item>CAPRICORNO, društvo s ograničenom odgovornošću za trgovinu</item>
      <item>PELJEŠKI VRHOVI, POLJOPRIVREDNA ZADRUGA</item>
      <item>Toma Šurjak</item>
      <item>Jakov Peronja</item>
      <item>TIGAR d.o.o. za usluge</item>
      <item>POREZNA UPRAVA Područni ured Split</item>
      <item>BURA I TRAMUNTANA d.o.o. za trgovinu i usluge</item>
      <item>TRAST međunarodno otpremništvo, dioničko društvo</item>
      <item>CHROMOS AGRO dioničko društvo proizvodnja sredstava za zaštitu bilja</item>
      <item>VODOVOD I KANALIZACIJA, društvo s ograničenom odgovornošću za vodoopskrbu, odvodnju i pročišćavanje otpadnih voda</item>
      <item>AUTOTRANS d. o. o. za javni prijevoz putnika u cestovonom prometu, trgovinu, usluge i turistička agencija</item>
      <item>BRTVILA BREZIĆ d.o.o. za proizvodnju brtvila, trgovinu i zastupanje</item>
      <item>IREKS AROMA društvo s ograničenom odgovornošću</item>
      <item>Marin Mileteta, odvjetnik</item>
      <item>HEP - Opskrba d.o.o. za opskrbu potrošača električnom, toplinskom energijom i plinom</item>
      <item>ING-ATEST d.o.o. za trgovinu i usluge</item>
      <item>Hrvatske vode, pravna osoba za upravljanje vodama</item>
      <item>BASLER OSIGURANJE ZAGREB dioničko društvo za osiguranje</item>
      <item>NARODNI TRGOVAČKI LANAC d.o.o. za trgovinu i usluge</item>
      <item>MANTIS, d.o.o. za trgovinu i usluge</item>
      <item>Vinko Paina</item>
      <item>TRANSADRIA, međunarodna špedicija d. d. u stečaju</item>
      <item>Hrvatska radiotelevizija</item>
      <item>BRODOMERKUR trgovina i usluge, dioničko društvo</item>
      <item>ZAGREBAČKI HOLDING, društvo s ograničenom odgovornošću za javni prijevoz, opskrbu vodom, održavanje čistoće, putnička a</item>
      <item>NASTAVNI ZAVOD ZA JAVNO ZDRAVSTVO SPLITSKO-DALMATINSKE ŽUPANIJE</item>
      <item>BRODOSPLIT-BRODOGRADILIŠTE društvo s ograničenom odgovornošću</item>
      <item>COPAN ZAGREB društvo s ograničenom odgovornošću za trgovinu i zastupanje</item>
      <item>DUHAN društvo s ograničenom odgovornošću</item>
      <item>Ivica Maleš vl. autoservis "UNO"</item>
      <item>Teo Palaversić</item>
      <item>HRVATSKA POŠTANSKA BANKA, dioničko društvo</item>
      <item>OTIS DIZALA, društvo s ograničenom odgovornošću za proizvodnju, montažu, remont i održavanje dizala</item>
      <item>Fabijan Roić</item>
      <item>Ivo Družević</item>
      <item>Ivo Roić</item>
      <item>Josip Kovačević</item>
      <item>Tedi-Tadija Maroević</item>
      <item>Jakica Lupi</item>
      <item>Joza Bratanić</item>
      <item>Antun Pavičić</item>
      <item>Juraj Pavičić</item>
      <item>Cvjetko Matković</item>
      <item>Katica Kovačević</item>
      <item>Nikša Dužević</item>
      <item>Milovan Kombura</item>
      <item>Jelisava Pavičić</item>
      <item>Matko Carić</item>
      <item>Marinko Dužević</item>
      <item>Margarita Radonić</item>
      <item>Dinko Pavičić Tribunol</item>
      <item>Tonči Šurjak</item>
      <item>Duško Pavičić Ivelja</item>
      <item>Pero Dulčić Sušak</item>
      <item>Ivan Tadić</item>
      <item>Ivica Pavičić</item>
      <item>Mihovil-Mile Pavičić</item>
      <item>Tomi Moscatello</item>
      <item>Nikola Vodanović</item>
      <item>Margarita Marica Stančić</item>
      <item>Vjekoslav Radonić</item>
      <item>Marinko Sanseović</item>
      <item>Tadija Moškatelo</item>
      <item>Damir Petrić</item>
      <item>Louis Petrić</item>
      <item>Ivica Ljubić</item>
      <item>Vinko Lupi</item>
      <item>Ivan Tadić Šilo</item>
      <item>Ivan Tadić</item>
      <item>Vinko Maroević</item>
      <item>Ivan Buratović</item>
      <item>Mijo Mili Pavičić</item>
      <item>Marija Vodanović</item>
      <item>Jakov Fredotović</item>
      <item>Miljenko Srhoj</item>
      <item>Nikola Haladić</item>
      <item>Janez Jelušić</item>
      <item>Nikola Sansević</item>
      <item>Nikola Buratović</item>
      <item>Cvjetko Buratović</item>
      <item>Nikola Buratović</item>
      <item>Nikola Stipišić</item>
      <item>Prošper Moškatelo</item>
      <item>Tonko Maroević</item>
      <item>Ivo Pavičić</item>
      <item>Pavao Čubre</item>
      <item>Luka Šurjak</item>
      <item>Luka Franetović</item>
      <item>Ivan Miloš Mile</item>
      <item>Jure Moškatelo</item>
      <item>Vjekoslav Bogdanić</item>
      <item>Petro Šoljan</item>
      <item>Juraj Dužević</item>
      <item>Damir Šurjak</item>
      <item>Jakov Tresić</item>
      <item>Juraj Moškatelo Stariji</item>
      <item>Ruža Roić</item>
      <item>Rade Čavić</item>
      <item>Matilda Buratović</item>
      <item>Ivo Šurjak</item>
      <item>Dražica Matković Ljubo</item>
      <item>Dinko Račić</item>
      <item>Mila Franetović Dužević</item>
      <item>Luka Stančić</item>
      <item>Meri Petrić</item>
      <item>Ivan Moškatelo</item>
      <item>Vinko Moškatelo</item>
      <item>Nikola Šimunović</item>
      <item>Mirko Radonić</item>
      <item>Antun Sansević</item>
      <item>Nikša Moškatelo</item>
      <item>Antun Vodanović Stariji</item>
      <item>Ivo Bojanić</item>
      <item>Cvjetko Miličić</item>
      <item>Marija Trbuhović</item>
      <item>Neno Šoljan</item>
      <item>Juraj Tomi Moškatelo</item>
      <item>Ivo Račić Kapetanić</item>
      <item>Đuro Caratan</item>
      <item>Ante Tonči Drinković</item>
      <item>Kata Duboković</item>
      <item>Boris Carić</item>
      <item>Tonko Ivčević Bakulić</item>
      <item>Marko Huljić</item>
      <item>Lenka Roić</item>
      <item>Stjepan Jerković</item>
      <item>Boris Borović</item>
      <item>Niko Salamunić</item>
      <item>File Vranković</item>
      <item>Juraj Šperka</item>
      <item>Mili Razović</item>
      <item>Ante Mihojević</item>
      <item>Ljubica Stipišić</item>
      <item>Stjepan Hujo Huljić</item>
      <item>Nikola Grgičević</item>
      <item>Tonči Gurdulić</item>
      <item>Prošperino Milevčić</item>
      <item>Boris Rubinić</item>
      <item>Jakov Račić</item>
      <item>Jakša Radonić</item>
      <item>Vinko Palaversić</item>
      <item>Fabijan Kunčić</item>
      <item>Dušan Salamunić</item>
      <item>Margarita Stančić</item>
      <item>Josip Crnčić</item>
      <item>Luka Moškatelo</item>
      <item>Lucija Milatić-Bričolić</item>
      <item>Fabijan Dužević</item>
      <item>Vjeko Jakas</item>
      <item>Pavo Bunčuga</item>
      <item>Marko Buratović</item>
      <item>Antun Lučić</item>
      <item>Marin Parun Barbić</item>
      <item>Stjepan Tomislav Huljić</item>
      <item>Cvjetka Cvita Milevčić</item>
      <item>Marinko Radonić</item>
      <item>Antun Gurdulić</item>
      <item>Blaženko Jakas</item>
      <item>Braco Jakas</item>
      <item>Ivan Makjanić</item>
      <item>Ante Rubinić</item>
      <item>Dražica Vicenca Matković</item>
      <item>Jakov Radonić</item>
      <item>Slobodan Radičić</item>
      <item>Jurko Lučić</item>
      <item>Mate Antičević</item>
      <item>Josip Franičević</item>
      <item>Asija Bojanić</item>
      <item>Milivoj Vidas vl. Servisa instrumenata, mjerne i regulacione opreme</item>
      <item>BURA l d.o.o. za trgovinu i usluge - u stečaju</item>
      <item>NET MEDIA SISTEMI d.o.o. za informatički inženjering</item>
      <item>Financijska agencija</item>
      <item>Hrvatski registar brodova</item>
      <item>Nenad Ševo</item>
      <item>Meri Stipinović</item>
      <item>Fond za zaštitu okoliša i energetsku učinkovitost</item>
      <item>Zlatko Balić</item>
      <item>Galić Ante</item>
      <item>Dean Prelević, odvjetnik</item>
      <item>Želimir Miletić</item>
      <item>Luči Roić</item>
      <item>Nade Pavičić-ivelja</item>
      <item>Dujko Čubre</item>
      <item>Antun Bratanić</item>
      <item>Andrija Matković</item>
      <item>Antun Vune Bratanić</item>
      <item>Dinko Lušić</item>
      <item>Nikica Nikola Matijević</item>
      <item>Ivan Sanseović</item>
      <item>Marija Kovačević Lolotović</item>
      <item>Petar Zlatan Vodanović</item>
      <item>Ivan Stančić</item>
      <item>Stjepan Moškatelo</item>
      <item>Toma Dužević</item>
      <item>Ivica Račić</item>
      <item>Kuzma Pavičić Aleluja</item>
      <item>Vinka Salamunić</item>
      <item>Teo Huljić</item>
      <item>Dejan Šperka</item>
      <item>Juraj Caratan</item>
      <item>Matko Antičević</item>
      <item>Dinko Rubinić ( Vjera )</item>
      <item>Vjera Rubinić</item>
      <item>Abraham Bojanić</item>
      <item>Vedran Nevešćanin</item>
      <item>Marija Pjevac</item>
      <item>Carinska uprava</item>
      <item>Općinski sud u Starom Gradu - ZK odjel</item>
      <item>Nada Akrap</item>
      <item>Jasminka Antunović</item>
      <item>Nediljka Armanda</item>
      <item>Ana Babić</item>
      <item>Gordana Babić</item>
      <item>Ivan Babić</item>
      <item>Katica Babić</item>
      <item>Jure Bacelj</item>
      <item>Ana Bačić</item>
      <item>Nediljka Bajić</item>
      <item>Žarka Bakotić</item>
      <item>Marko Baković</item>
      <item>Ivica Ban</item>
      <item>Srđanka Banovac</item>
      <item>Božidar Barać</item>
      <item>Vedran Barbarić</item>
      <item>Marija Barbir</item>
      <item>Petar Barbir</item>
      <item>Anica Baričević</item>
      <item>Damira Barišić</item>
      <item>Ivan Barišić</item>
      <item>Manda Bašić</item>
      <item>Aleksandar Bauk</item>
      <item>Marina Zečić</item>
      <item>Ivo Bavčević</item>
      <item>Nataša Bazina</item>
      <item>Mirjana Begonja</item>
      <item>Jelena Belić</item>
      <item>Niko Belić</item>
      <item>Jagoda Bešker</item>
      <item>Nedo Bešker</item>
      <item>Zorica Bilić</item>
      <item>Sanja Bilić-pavlinović</item>
      <item>Jela Bilobrk</item>
      <item>Antun Blažević</item>
      <item>Hrvoje Blažević</item>
      <item>Damir Bojčić</item>
      <item>Željko Bojčić</item>
      <item>Denis Boljat</item>
      <item>Srećko Boras</item>
      <item>Robert Borić</item>
      <item>Goran Bosančić</item>
      <item>Pava Botić</item>
      <item>Ljuba Božanić</item>
      <item>Anka Božić</item>
      <item>Anica Božić-Bakušić</item>
      <item>Ivica Bratić</item>
      <item>Nikša Bratić</item>
      <item>Vencislav Brizić</item>
      <item>Zlata Brizić</item>
      <item>Mate Brstilo</item>
      <item>Zora Budimir</item>
      <item>Miranda Budiša</item>
      <item>Nediljko Bugarin</item>
      <item>Željka Vučemilović-šimunović</item>
      <item>Gordana Buljević</item>
      <item>Marina Burić</item>
      <item>Mario Buzov</item>
      <item>Đuro Caratan</item>
      <item>Toni Caratan</item>
      <item>Boris Carić</item>
      <item>Paulo Carić</item>
      <item>Dinka Cezareo</item>
      <item>Nevenka Cukrov</item>
      <item>Dijana Czwik</item>
      <item>Vinka Čavala</item>
      <item>Silva Černak Lojić</item>
      <item>Diana Čović</item>
      <item>Ante Čulo</item>
      <item>Blaž Ćapin</item>
      <item>Filip Delać</item>
      <item>Ankica Delić</item>
      <item>Marko Delić</item>
      <item>Nediljka Delić</item>
      <item>Gordana Didak</item>
      <item>Mili Divić</item>
      <item>Ljiljana Dragan Jelušić</item>
      <item>Milka Drlje</item>
      <item>Mato Drmić</item>
      <item>Jozo Družianić</item>
      <item>Stanko Duvančić</item>
      <item>Damir Duvnjak</item>
      <item>Nives Džanko</item>
      <item>Ante Đurđević</item>
      <item>Ljubica Elez</item>
      <item>Ankica Ezgeta</item>
      <item>Lenka Franić</item>
      <item>Ivica Gabelić</item>
      <item>Marija Galešić</item>
      <item>Petar Galić</item>
      <item>Silvana Galić</item>
      <item>Kazimir Garić</item>
      <item>Vencel Gašpar</item>
      <item>Vinko Gašpar</item>
      <item>Ana Goreta</item>
      <item>Zorka Goreta</item>
      <item>Josip Gotovac</item>
      <item>Vjekoslav Grbčić</item>
      <item>Divna Grbeša</item>
      <item>Ana Grubišić</item>
      <item>Gordana Grubišić</item>
      <item>Nikola Grubišić</item>
      <item>Sanja Grubišić</item>
      <item>Antonio Gudelj</item>
      <item>Kata Gugić</item>
      <item>Mirjana Gugić</item>
      <item>Ivica Hajder</item>
      <item>Željko Hajder</item>
      <item>Silvana Hajduk</item>
      <item>Tomislav Herceg</item>
      <item>Mira Ikica</item>
      <item>Franjo Ivčević</item>
      <item>Jelena Ivčević</item>
      <item>Damir Jakus</item>
      <item>Gospova Jakus</item>
      <item>Marica Jakus</item>
      <item>Petar Jakus</item>
      <item>Marko Janković</item>
      <item>Matija Jeličić</item>
      <item>Ante Jeličić</item>
      <item>Marija Jocić</item>
      <item>Ante Jolić</item>
      <item>Marica Jukić</item>
      <item>Marko Jukić</item>
      <item>Renata Jukić</item>
      <item>Jadranka Jurić</item>
      <item>Marija Jurić</item>
      <item>Ankica Kainić</item>
      <item>Jelena Kalinić</item>
      <item>Petar Kalinić</item>
      <item>Anamarija Kalinić Radović</item>
      <item>Stipan Kamber</item>
      <item>Đuro Kapoši</item>
      <item>Željko Karin</item>
      <item>Marijana Karin Prnjak</item>
      <item>Neda Kasalo</item>
      <item>Zvonimir Kasalo</item>
      <item>Suzana Kašić</item>
      <item>Ivana Katalinić Jerčić</item>
      <item>Josip Katušić</item>
      <item>Ljiljana Kegalj</item>
      <item>Ante Kekez</item>
      <item>Ivanko Kekez</item>
      <item>Petrica Kekez</item>
      <item>Boško Kevo</item>
      <item>Antiša Kliškinić</item>
      <item>Veljko Knezović</item>
      <item>Stjepan Kokeza</item>
      <item>Petar Kolega</item>
      <item>Daniela Kovač</item>
      <item>Željka Kovač</item>
      <item>Ivan Kraljić</item>
      <item>Inga Krnjaić</item>
      <item>Anka Krstić</item>
      <item>Ivan Kundid</item>
      <item>Ivana Kundid</item>
      <item>Ružica Kundid</item>
      <item>Deni Kuvačić</item>
      <item>Anka Landikušić</item>
      <item>Ivan Lasić</item>
      <item>Dražen Lazić</item>
      <item>Nenad Leskur</item>
      <item>Ivana Lilić</item>
      <item>Ivo Lipanović</item>
      <item>Marko Lojić</item>
      <item>Mile Lovrić</item>
      <item>Ana Lovrinčević</item>
      <item>Dejan Lukavac</item>
      <item>Nela Madžar</item>
      <item>Alenka Malinić</item>
      <item>Pavao Marasović</item>
      <item>Anto Marijan</item>
      <item>Cvita Marijanović</item>
      <item>Dobrinka Marijanović</item>
      <item>Tomislav Marijanović</item>
      <item>Jasna Marin</item>
      <item>Marina Marin</item>
      <item>Željko Marinac</item>
      <item>Božidar Marinković</item>
      <item>Jakov Mateta</item>
      <item>Ivan Matić</item>
      <item>Ružica Matić</item>
      <item>Slavko Matić</item>
      <item>Željko Matić</item>
      <item>Marija Matković</item>
      <item>Ivan Melvan</item>
      <item>Nikola Midenjak</item>
      <item>Pere Mihanović</item>
      <item>Ana Mikulić</item>
      <item>Mate Mikulić</item>
      <item>Ivan Milaković</item>
      <item>Ivan Milanović</item>
      <item>Zorka Miletić</item>
      <item>Milan Miljuš</item>
      <item>Đorđe Mirčetić</item>
      <item>Tonči Mišković</item>
      <item>Ana Moro</item>
      <item>Slavko Moro</item>
      <item>Tomi Moscatello</item>
      <item>Marija Munitić</item>
      <item>Ljubomir Muslim</item>
      <item>Mijo Nožina</item>
      <item>Jurica Oman</item>
      <item>Mirko Oman</item>
      <item>Janja Orošnjak</item>
      <item>Mila Palada</item>
      <item>Ivan Pandža</item>
      <item>Asija Papić</item>
      <item>Mijo Papić</item>
      <item>Tereza Papić</item>
      <item>Rajko Parać</item>
      <item>Tatjana Parać</item>
      <item>Đurđica Parat</item>
      <item>Ivan Pastuović</item>
      <item>Jurica Pavela</item>
      <item>Roki Pavičić</item>
      <item>Ivan Pažanin</item>
      <item>Luka Peko</item>
      <item>Neda Penga</item>
      <item>Ante Perko</item>
      <item>Ivana Perko</item>
      <item>Gordana Perković</item>
      <item>Marica Perković</item>
      <item>Nediljko Perković</item>
      <item>Nila Peroš</item>
      <item>Dragica Peša</item>
      <item>Iris Peša</item>
      <item>Nikša Petrić</item>
      <item>Matko Pezo</item>
      <item>Zlatko Piperković</item>
      <item>Joško Pivac</item>
      <item>Luka Pjevac</item>
      <item>Anka Plazonja</item>
      <item>Robert Plazonja</item>
      <item>Gordan Poparić</item>
      <item>Ante Popović</item>
      <item>Milanka Pranić</item>
      <item>Miroslav Primorac</item>
      <item>Iva Punda</item>
      <item>Drago Radić</item>
      <item>Mladen Radmilović</item>
      <item>Petar Radonić</item>
      <item>Jagoda Radošević</item>
      <item>Ante Rajčić</item>
      <item>Marko Ralica</item>
      <item>Ivan Raos</item>
      <item>Zdenka Razlog</item>
      <item>Mila Rebić</item>
      <item>Marija Reljanović</item>
      <item>Mara Režić</item>
      <item>Marija Rizvan</item>
      <item>Anđelko Rogulj</item>
      <item>Berislava Roša</item>
      <item>Sofija Ruić</item>
      <item>Ana Runjić</item>
      <item>Gordan Ruščić</item>
      <item>Sanja Ružić</item>
      <item>Svjetlana Samac</item>
      <item>Miljenko Samardžić</item>
      <item>Dinka Sanseović</item>
      <item>Ante Sarić</item>
      <item>Ivan Sarić</item>
      <item>Marija Sedlar</item>
      <item>Ljubica Sekelez</item>
      <item>Kristina Serdarević</item>
      <item>Aleksandra Sever-Muhar</item>
      <item>Boško Sikavica</item>
      <item>Snježana Sikavica</item>
      <item>Dragan Simić</item>
      <item>Tanja Sinovčić</item>
      <item>Ljiljana Sirić</item>
      <item>Dijana Skelin</item>
      <item>Kata Sočo</item>
      <item>Marija Stančić</item>
      <item>Đani Stanić</item>
      <item>Danica Stipović</item>
      <item>Milorad Stojsavljević</item>
      <item>Petar Strinić</item>
      <item>Luca Strunje</item>
      <item>Slavka Svalina</item>
      <item>Marijan Šamija</item>
      <item>Marinka Šamija</item>
      <item>Katica Šeparović</item>
      <item>Nenad Ševo</item>
      <item>Krasna Šiklić</item>
      <item>Mili Šimig</item>
      <item>Vesna Škare</item>
      <item>Ljubica Škopljanac</item>
      <item>Milica Špar</item>
      <item>Eleana Šubat</item>
      <item>Ivan Šuljug</item>
      <item>Vesna Šunjić</item>
      <item>Ljubica Tarle</item>
      <item>Nada Teklić</item>
      <item>Lada Terzić</item>
      <item>Ivan Tomić</item>
      <item>Ivan Topić</item>
      <item>Jelica Topić</item>
      <item>Tvrtko Topić</item>
      <item>Anđelka Torlak</item>
      <item>Ivan Torlak</item>
      <item>Marko Torlak</item>
      <item>Damir Tot</item>
      <item>Anka Treskavica</item>
      <item>Anka Tukić</item>
      <item>Nediljko Ugrin</item>
      <item>Marinko Uvodić</item>
      <item>Nedjeljka Uvodić</item>
      <item>Marko Validžić</item>
      <item>Ivanka Varnica</item>
      <item>Milica Varvodić</item>
      <item>Kristina Velić</item>
      <item>Ljiljana Vesković</item>
      <item>Milka Veštić</item>
      <item>Ante Vidan</item>
      <item>Marko Vidović</item>
      <item>Matko Vidović</item>
      <item>Nevenka Vidović</item>
      <item>Ankica Vilibić</item>
      <item>Anđelko Vilić</item>
      <item>Normela Visković</item>
      <item>Tonči Visković</item>
      <item>Marica Vlaić</item>
      <item>Dubravka Vlainić</item>
      <item>Ivo Vodanović</item>
      <item>Josip Vogleš</item>
      <item>Vinko Vranković</item>
      <item>Ivan Vrdoljak</item>
      <item>Mirjana Vrdoljak</item>
      <item>Marija Vrgoč</item>
      <item>Bože Vuco</item>
      <item>Mirjana Vučković</item>
      <item>Višnja Vučković</item>
      <item>Ivan Vugdelija</item>
      <item>Dubravka Vukas</item>
      <item>Anđelka Vukičević</item>
      <item>Zora Vuković</item>
      <item>Ivan Vukušić</item>
      <item>Jadran Vukušić</item>
      <item>Nevenka Vukušić</item>
      <item>Vjera Vukušić</item>
      <item>Zvonimir Vukušić</item>
      <item>Nevenka Vuleta</item>
      <item>Vinka Zekić</item>
      <item>Dinko Zenčić</item>
      <item>Borislav Zokić</item>
      <item>Dolina Zokić</item>
      <item>Margita Zokić</item>
      <item>Luca Zolota</item>
      <item>Milan Žarković</item>
      <item>Nevenka Živko</item>
      <item>Davorka Živković</item>
      <item>Ivica Živković</item>
      <item>Ivo Živković</item>
      <item>Siniša Ivančić</item>
      <item>Iva Jelić</item>
      <item>Marko Kavelj</item>
      <item>Ivan Koljanin</item>
      <item>Željko Kovač</item>
      <item>Zvonko Kruneš</item>
      <item>Nikola Lacmanović</item>
      <item>Vesna Lepetić</item>
      <item>Jelica Ljubica</item>
      <item>Darko Lulić</item>
      <item>Vesna Lulić</item>
      <item>Marija Mamić</item>
      <item>Radojka Marijanović</item>
      <item>Meri Cabadaj</item>
      <item>Mate Markotić</item>
      <item>Ante Marović</item>
      <item>Ivan Marušić</item>
      <item>Iva Melvan</item>
      <item>Goran Merkel</item>
      <item>Ivan Mornar</item>
      <item>Miodrag Munjiza</item>
      <item>Ante Nožina</item>
      <item>Anica Pandža</item>
      <item>Nikica Pavlović</item>
      <item>Silvana Perić</item>
      <item>Nediljka Perišić</item>
      <item>Elvira Dračevac</item>
      <item>Mara Dobrota</item>
      <item>Neda-lidia Buljević</item>
      <item>Ivan Bugarin</item>
      <item>Maja Bučić</item>
      <item>Mira Božić</item>
      <item>Sandra Borić</item>
      <item>Marija Davidović</item>
      <item>Petar Adjanski</item>
      <item>Ana Čatlak</item>
      <item>Marinko Buškulić</item>
      <item>Marinko Galić</item>
      <item>Luca Gabela</item>
      <item>Tomislav Frankić</item>
      <item>Elias Erceg</item>
      <item>Jakov Elez</item>
      <item>Sretan Bajalo</item>
      <item>Mario Tomić</item>
      <item>Ranko Vuleta</item>
      <item>Zlatko Balić</item>
      <item>Boško Barać</item>
      <item>Milan Vukić</item>
      <item>Mara Vukorepa</item>
      <item>Bare Vujina</item>
      <item>Milenko Bašić</item>
      <item>Diana Blažević</item>
      <item>Jozo Bogić</item>
      <item>Stjepko Bojanić</item>
      <item>Miroslav Trečić</item>
      <item>Neda Tukić</item>
      <item>Vinka Ukić</item>
      <item>Mira Velić</item>
      <item>Ivan Vrdoljak</item>
      <item>Iva Vrdoljak</item>
      <item>Dražen Todorović</item>
      <item>Dubravka Stojanovska</item>
      <item>Josip Strniša</item>
      <item>Ivica Sviličić</item>
      <item>Ana Rogošić</item>
      <item>Ivica Stipinović</item>
      <item>Darko Topić</item>
      <item>Marija Trečić</item>
      <item>Milica Zorić</item>
      <item>Ivo Rajčić</item>
      <item>Ivan Radoš</item>
      <item>Željka Vučemilović-šimunović</item>
      <item>Slaven Tukić</item>
      <item>Bartul Barišić</item>
      <item>Tajana Domazet</item>
      <item>Velinka Runjić</item>
      <item>Niko Dujić</item>
      <item>Teo Mandić</item>
      <item>Mevlida Armanda</item>
      <item>Renata Kalčić</item>
      <item>Juraj Lešković</item>
      <item>VRGORKA-VINARIJA dioničko društvo za proizvodnju pića, poljoprivredu i trgovinu</item>
      <item>Milivoj Vidas</item>
      <item>BURA l d.o.o. za trgovinu i usluge - u stečaju</item>
      <item>AUTO CENTAR LOZIĆ d.o.o. trgovina vozilima u stečaju</item>
      <item>NET MEDIA SISTEMI d.o.o. za informatički inženjering</item>
      <item>BASLER OSIGURANJE ZAGREB dioničko društvo za osiguranje</item>
      <item>NASTAVNI ZAVOD ZA JAVNO ZDRAVSTVO SPLITSKO-DALMATINSKE ŽUPANIJE</item>
      <item>Joško Pavlov</item>
      <item>Tina Trajković</item>
      <item>Nada Dujmić</item>
      <item>Nada Baković</item>
      <item>Marija Duvančić</item>
      <item>Mira Čipčić</item>
    </izvorni_sadrzaj>
    <derivirana_varijabla naziv="DomainObject.Predmet.StrankaListNazivFormated_1">
      <item>REPUBLIKA HRVATSKA</item>
      <item>LUKA dioničko društvo</item>
      <item>RAD, d.o.o. za vodoopskrbu i ostale komunalne djelatnosti</item>
      <item>HEP-Operator distribucijskog sustava d.o.o. za distribuciju i opskrbu električne energije ELEKTRA ŠIBENI</item>
      <item>Mara Jukić</item>
      <item>Ivica Bašić</item>
      <item>GASTRO GRUPA d.o.o. za trgovinu i usluge</item>
      <item>AUTO HRVATSKA dioničko društvo</item>
      <item>JADRANSKO OSIGURANJE d.d.</item>
      <item>CITY EX d.o.o. za prijenos poslovne dokumentacije</item>
      <item>Hrvatski Telekom d.d.</item>
      <item>CODEX SORTIUM društvo s ograničenom odgovornošću za pružanje kompleksnih konzalting usluga</item>
      <item>SUNCE osiguranje d.d.</item>
      <item>HRVATSKA IZVJEŠTAJNA NOVINSKA AGENCIJA</item>
      <item>ČISTOĆA d.o.o. za komunalnu djelatnost, održavanje čistoće i odlaganje komunalnog otpada</item>
      <item>TEXT-PAPIR d.o.o. za trgovinu i usluge</item>
      <item>SLOBODNA DALMACIJA izdavačka i tiskarska djelatnost, dioničko društvo</item>
      <item>ČISTOĆA društvo s ograničenom odgovornošću za obavljanje komunalnih djelatnosti održavanja čistoće i odlaganja komunaln</item>
      <item>OPĆINA JELSA Jedinstveni upravni odjel</item>
      <item>AUTOKUĆA BOSNIĆ d.o.o. za trgovinu, servis i remont</item>
      <item>TISKARA MALENICA d.o.o.</item>
      <item>Ivan Marijan</item>
      <item>HEP-Operator distribucijskog sustava d.o.o. za distribuciju i opskrbu električne energije</item>
      <item>Rikard Pavlović</item>
      <item>LUČKA UPRAVA SPLIT</item>
      <item>TINA ALATI društvo s ograničenom odgovorošću za trgovinu i usluge</item>
      <item>PLOVPUT trgovačko društvo s ograničenom odgovornošću za održavanje pomorskih plovnih putova i radijske službe</item>
      <item>Regionalna veletržnica Benkovac dioničko društvo za trgovinu i usluge "u stečaju"</item>
      <item>MESSER CROATIA PLIN Poduzeće za proizvodnju i prodaju tehničkih plinova d.o.o.</item>
      <item>ZAVOD ZA JAVNO ZDRAVSTVO DR. ANDRIJA ŠTAMPAR</item>
      <item>Zagrebačka burza d.d.</item>
      <item>METRONET TELEKOMUNIKACIJE d.d. za telekomunikacijske usluge</item>
      <item>RELAX, d.o.o. za proizvodnju i trgovinu</item>
      <item>MINISTARSTVO GOSPODARSTVA, RAVNETELJSTVO ZA ROBNE ZALIHE</item>
      <item>PUĆO d.o.o. za trgovinu, ugostiteljstvo i cestovni prijevoz</item>
      <item>ITEM, d.o.o. informatičke usluge</item>
      <item>ŠKARE TRADE, d.o.o. za trgovinu i ugostiteljstvo</item>
      <item>CROATIA osiguranje d.d. FILIJALA SPLIT</item>
      <item>MIRJANA BARIĆ</item>
      <item>SREDIŠNJE KLIRINŠKO DEPOZITARNO DRUŠTVO, dioničko društvo</item>
      <item>MILENKO BUŠLJETA</item>
      <item>MILICA UGARKOVIĆ</item>
      <item>FABIJAN PERONJA</item>
      <item>Agencija za upravljanje državnom imovinom</item>
      <item>COMENG, društvo s ograničenom odgovornošću za informatički inženjering</item>
      <item>AMEROPA AG</item>
      <item>GRAFOPLEX, društvo s ograničenom odgovornošću, za trgovinu i usluge</item>
      <item>HP - Hrvatska pošta d.d.</item>
      <item>Financijska agencija</item>
      <item>NIKOLA LACMANOVIĆ</item>
      <item>HEP-Operator distribucijskog sustava d.o.o. za distribuciju i opskrbu električne energije</item>
      <item>VODOVOD I KANALIZACIJA, društvo s ograničenom odgovornošću za vodoopskrbu, odvodnju i pročišćavanje otpadnih voda</item>
      <item>JELKOM, društvo s ograničenom odgovornošću za komunalnu djelatnost</item>
      <item>DALMACIJAVINO d.d. za proizvodnju i promet alkoholnih i bezalkoholnih pića "u stečaju"</item>
      <item>EUROLEASING d.o.o.</item>
      <item>Rino Barbić, odvjetnik</item>
      <item>HVARSKI VODOVOD d.o.o.</item>
      <item>IVAN MILAT</item>
      <item>DIONOVA - DIONA d.o.o.</item>
      <item>TEHNOPLAST d.o.o. za građevinarstvo, trgovinu, ugostiteljstvo, turizam i uslužne djelatnosti</item>
      <item>VIPnet, društvo s ograničenom odgovornošću za usluge javnih telekomunikacija</item>
      <item>BILIĆ-ERIĆ d.o.o. za privatnu zaštitu</item>
      <item>DALMACIJAVINO - ZAGREB društvo sograničenom odgovornošću za trgovinu, ugostiteljstvo i prijevoz</item>
      <item>GRAD DRNIŠ</item>
      <item>Vetropack Straža tvornica stakla d.d. Hum na Sutli</item>
      <item>CAPRICORNO, društvo s ograničenom odgovornošću za trgovinu</item>
      <item>PELJEŠKI VRHOVI, POLJOPRIVREDNA ZADRUGA</item>
      <item>Toma Šurjak</item>
      <item>Jakov Peronja</item>
      <item>TIGAR d.o.o. za usluge</item>
      <item>POREZNA UPRAVA Područni ured Split</item>
      <item>BURA I TRAMUNTANA d.o.o. za trgovinu i usluge</item>
      <item>TRAST međunarodno otpremništvo, dioničko društvo</item>
      <item>CHROMOS AGRO dioničko društvo proizvodnja sredstava za zaštitu bilja</item>
      <item>VODOVOD I KANALIZACIJA, društvo s ograničenom odgovornošću za vodoopskrbu, odvodnju i pročišćavanje otpadnih voda</item>
      <item>AUTOTRANS d. o. o. za javni prijevoz putnika u cestovonom prometu, trgovinu, usluge i turistička agencija</item>
      <item>BRTVILA BREZIĆ d.o.o. za proizvodnju brtvila, trgovinu i zastupanje</item>
      <item>IREKS AROMA društvo s ograničenom odgovornošću</item>
      <item>Marin Mileteta, odvjetnik</item>
      <item>HEP - Opskrba d.o.o. za opskrbu potrošača električnom, toplinskom energijom i plinom</item>
      <item>ING-ATEST d.o.o. za trgovinu i usluge</item>
      <item>Hrvatske vode, pravna osoba za upravljanje vodama</item>
      <item>BASLER OSIGURANJE ZAGREB dioničko društvo za osiguranje</item>
      <item>NARODNI TRGOVAČKI LANAC d.o.o. za trgovinu i usluge</item>
      <item>MANTIS, d.o.o. za trgovinu i usluge</item>
      <item>Vinko Paina</item>
      <item>TRANSADRIA, međunarodna špedicija d. d. u stečaju</item>
      <item>Hrvatska radiotelevizija</item>
      <item>BRODOMERKUR trgovina i usluge, dioničko društvo</item>
      <item>ZAGREBAČKI HOLDING, društvo s ograničenom odgovornošću za javni prijevoz, opskrbu vodom, održavanje čistoće, putnička a</item>
      <item>NASTAVNI ZAVOD ZA JAVNO ZDRAVSTVO SPLITSKO-DALMATINSKE ŽUPANIJE</item>
      <item>BRODOSPLIT-BRODOGRADILIŠTE društvo s ograničenom odgovornošću</item>
      <item>COPAN ZAGREB društvo s ograničenom odgovornošću za trgovinu i zastupanje</item>
      <item>DUHAN društvo s ograničenom odgovornošću</item>
      <item>Ivica Maleš vl. autoservis "UNO"</item>
      <item>Teo Palaversić</item>
      <item>HRVATSKA POŠTANSKA BANKA, dioničko društvo</item>
      <item>OTIS DIZALA, društvo s ograničenom odgovornošću za proizvodnju, montažu, remont i održavanje dizala</item>
      <item>Fabijan Roić</item>
      <item>Ivo Družević</item>
      <item>Ivo Roić</item>
      <item>Josip Kovačević</item>
      <item>Tedi-Tadija Maroević</item>
      <item>Jakica Lupi</item>
      <item>Joza Bratanić</item>
      <item>Antun Pavičić</item>
      <item>Juraj Pavičić</item>
      <item>Cvjetko Matković</item>
      <item>Katica Kovačević</item>
      <item>Nikša Dužević</item>
      <item>Milovan Kombura</item>
      <item>Jelisava Pavičić</item>
      <item>Matko Carić</item>
      <item>Marinko Dužević</item>
      <item>Margarita Radonić</item>
      <item>Dinko Pavičić Tribunol</item>
      <item>Tonči Šurjak</item>
      <item>Duško Pavičić Ivelja</item>
      <item>Pero Dulčić Sušak</item>
      <item>Ivan Tadić</item>
      <item>Ivica Pavičić</item>
      <item>Mihovil-Mile Pavičić</item>
      <item>Tomi Moscatello</item>
      <item>Nikola Vodanović</item>
      <item>Margarita Marica Stančić</item>
      <item>Vjekoslav Radonić</item>
      <item>Marinko Sanseović</item>
      <item>Tadija Moškatelo</item>
      <item>Damir Petrić</item>
      <item>Louis Petrić</item>
      <item>Ivica Ljubić</item>
      <item>Vinko Lupi</item>
      <item>Ivan Tadić Šilo</item>
      <item>Ivan Tadić</item>
      <item>Vinko Maroević</item>
      <item>Ivan Buratović</item>
      <item>Mijo Mili Pavičić</item>
      <item>Marija Vodanović</item>
      <item>Jakov Fredotović</item>
      <item>Miljenko Srhoj</item>
      <item>Nikola Haladić</item>
      <item>Janez Jelušić</item>
      <item>Nikola Sansević</item>
      <item>Nikola Buratović</item>
      <item>Cvjetko Buratović</item>
      <item>Nikola Buratović</item>
      <item>Nikola Stipišić</item>
      <item>Prošper Moškatelo</item>
      <item>Tonko Maroević</item>
      <item>Ivo Pavičić</item>
      <item>Pavao Čubre</item>
      <item>Luka Šurjak</item>
      <item>Luka Franetović</item>
      <item>Ivan Miloš Mile</item>
      <item>Jure Moškatelo</item>
      <item>Vjekoslav Bogdanić</item>
      <item>Petro Šoljan</item>
      <item>Juraj Dužević</item>
      <item>Damir Šurjak</item>
      <item>Jakov Tresić</item>
      <item>Juraj Moškatelo Stariji</item>
      <item>Ruža Roić</item>
      <item>Rade Čavić</item>
      <item>Matilda Buratović</item>
      <item>Ivo Šurjak</item>
      <item>Dražica Matković Ljubo</item>
      <item>Dinko Račić</item>
      <item>Mila Franetović Dužević</item>
      <item>Luka Stančić</item>
      <item>Meri Petrić</item>
      <item>Ivan Moškatelo</item>
      <item>Vinko Moškatelo</item>
      <item>Nikola Šimunović</item>
      <item>Mirko Radonić</item>
      <item>Antun Sansević</item>
      <item>Nikša Moškatelo</item>
      <item>Antun Vodanović Stariji</item>
      <item>Ivo Bojanić</item>
      <item>Cvjetko Miličić</item>
      <item>Marija Trbuhović</item>
      <item>Neno Šoljan</item>
      <item>Juraj Tomi Moškatelo</item>
      <item>Ivo Račić Kapetanić</item>
      <item>Đuro Caratan</item>
      <item>Ante Tonči Drinković</item>
      <item>Kata Duboković</item>
      <item>Boris Carić</item>
      <item>Tonko Ivčević Bakulić</item>
      <item>Marko Huljić</item>
      <item>Lenka Roić</item>
      <item>Stjepan Jerković</item>
      <item>Boris Borović</item>
      <item>Niko Salamunić</item>
      <item>File Vranković</item>
      <item>Juraj Šperka</item>
      <item>Mili Razović</item>
      <item>Ante Mihojević</item>
      <item>Ljubica Stipišić</item>
      <item>Stjepan Hujo Huljić</item>
      <item>Nikola Grgičević</item>
      <item>Tonči Gurdulić</item>
      <item>Prošperino Milevčić</item>
      <item>Boris Rubinić</item>
      <item>Jakov Račić</item>
      <item>Jakša Radonić</item>
      <item>Vinko Palaversić</item>
      <item>Fabijan Kunčić</item>
      <item>Dušan Salamunić</item>
      <item>Margarita Stančić</item>
      <item>Josip Crnčić</item>
      <item>Luka Moškatelo</item>
      <item>Lucija Milatić-Bričolić</item>
      <item>Fabijan Dužević</item>
      <item>Vjeko Jakas</item>
      <item>Pavo Bunčuga</item>
      <item>Marko Buratović</item>
      <item>Antun Lučić</item>
      <item>Marin Parun Barbić</item>
      <item>Stjepan Tomislav Huljić</item>
      <item>Cvjetka Cvita Milevčić</item>
      <item>Marinko Radonić</item>
      <item>Antun Gurdulić</item>
      <item>Blaženko Jakas</item>
      <item>Braco Jakas</item>
      <item>Ivan Makjanić</item>
      <item>Ante Rubinić</item>
      <item>Dražica Vicenca Matković</item>
      <item>Jakov Radonić</item>
      <item>Slobodan Radičić</item>
      <item>Jurko Lučić</item>
      <item>Mate Antičević</item>
      <item>Josip Franičević</item>
      <item>Asija Bojanić</item>
      <item>Milivoj Vidas vl. Servisa instrumenata, mjerne i regulacione opreme</item>
      <item>BURA l d.o.o. za trgovinu i usluge - u stečaju</item>
      <item>NET MEDIA SISTEMI d.o.o. za informatički inženjering</item>
      <item>Financijska agencija</item>
      <item>Hrvatski registar brodova</item>
      <item>Nenad Ševo</item>
      <item>Meri Stipinović</item>
      <item>Fond za zaštitu okoliša i energetsku učinkovitost</item>
      <item>Zlatko Balić</item>
      <item>Galić Ante</item>
      <item>Dean Prelević, odvjetnik</item>
      <item>Želimir Miletić</item>
      <item>Luči Roić</item>
      <item>Nade Pavičić-ivelja</item>
      <item>Dujko Čubre</item>
      <item>Antun Bratanić</item>
      <item>Andrija Matković</item>
      <item>Antun Vune Bratanić</item>
      <item>Dinko Lušić</item>
      <item>Nikica Nikola Matijević</item>
      <item>Ivan Sanseović</item>
      <item>Marija Kovačević Lolotović</item>
      <item>Petar Zlatan Vodanović</item>
      <item>Ivan Stančić</item>
      <item>Stjepan Moškatelo</item>
      <item>Toma Dužević</item>
      <item>Ivica Račić</item>
      <item>Kuzma Pavičić Aleluja</item>
      <item>Vinka Salamunić</item>
      <item>Teo Huljić</item>
      <item>Dejan Šperka</item>
      <item>Juraj Caratan</item>
      <item>Matko Antičević</item>
      <item>Dinko Rubinić ( Vjera )</item>
      <item>Vjera Rubinić</item>
      <item>Abraham Bojanić</item>
      <item>Vedran Nevešćanin</item>
      <item>Marija Pjevac</item>
      <item>Carinska uprava</item>
      <item>Općinski sud u Starom Gradu - ZK odjel</item>
      <item>Nada Akrap</item>
      <item>Jasminka Antunović</item>
      <item>Nediljka Armanda</item>
      <item>Ana Babić</item>
      <item>Gordana Babić</item>
      <item>Ivan Babić</item>
      <item>Katica Babić</item>
      <item>Jure Bacelj</item>
      <item>Ana Bačić</item>
      <item>Nediljka Bajić</item>
      <item>Žarka Bakotić</item>
      <item>Marko Baković</item>
      <item>Ivica Ban</item>
      <item>Srđanka Banovac</item>
      <item>Božidar Barać</item>
      <item>Vedran Barbarić</item>
      <item>Marija Barbir</item>
      <item>Petar Barbir</item>
      <item>Anica Baričević</item>
      <item>Damira Barišić</item>
      <item>Ivan Barišić</item>
      <item>Manda Bašić</item>
      <item>Aleksandar Bauk</item>
      <item>Marina Zečić</item>
      <item>Ivo Bavčević</item>
      <item>Nataša Bazina</item>
      <item>Mirjana Begonja</item>
      <item>Jelena Belić</item>
      <item>Niko Belić</item>
      <item>Jagoda Bešker</item>
      <item>Nedo Bešker</item>
      <item>Zorica Bilić</item>
      <item>Sanja Bilić-pavlinović</item>
      <item>Jela Bilobrk</item>
      <item>Antun Blažević</item>
      <item>Hrvoje Blažević</item>
      <item>Damir Bojčić</item>
      <item>Željko Bojčić</item>
      <item>Denis Boljat</item>
      <item>Srećko Boras</item>
      <item>Robert Borić</item>
      <item>Goran Bosančić</item>
      <item>Pava Botić</item>
      <item>Ljuba Božanić</item>
      <item>Anka Božić</item>
      <item>Anica Božić-Bakušić</item>
      <item>Ivica Bratić</item>
      <item>Nikša Bratić</item>
      <item>Vencislav Brizić</item>
      <item>Zlata Brizić</item>
      <item>Mate Brstilo</item>
      <item>Zora Budimir</item>
      <item>Miranda Budiša</item>
      <item>Nediljko Bugarin</item>
      <item>Željka Vučemilović-šimunović</item>
      <item>Gordana Buljević</item>
      <item>Marina Burić</item>
      <item>Mario Buzov</item>
      <item>Đuro Caratan</item>
      <item>Toni Caratan</item>
      <item>Boris Carić</item>
      <item>Paulo Carić</item>
      <item>Dinka Cezareo</item>
      <item>Nevenka Cukrov</item>
      <item>Dijana Czwik</item>
      <item>Vinka Čavala</item>
      <item>Silva Černak Lojić</item>
      <item>Diana Čović</item>
      <item>Ante Čulo</item>
      <item>Blaž Ćapin</item>
      <item>Filip Delać</item>
      <item>Ankica Delić</item>
      <item>Marko Delić</item>
      <item>Nediljka Delić</item>
      <item>Gordana Didak</item>
      <item>Mili Divić</item>
      <item>Ljiljana Dragan Jelušić</item>
      <item>Milka Drlje</item>
      <item>Mato Drmić</item>
      <item>Jozo Družianić</item>
      <item>Stanko Duvančić</item>
      <item>Damir Duvnjak</item>
      <item>Nives Džanko</item>
      <item>Ante Đurđević</item>
      <item>Ljubica Elez</item>
      <item>Ankica Ezgeta</item>
      <item>Lenka Franić</item>
      <item>Ivica Gabelić</item>
      <item>Marija Galešić</item>
      <item>Petar Galić</item>
      <item>Silvana Galić</item>
      <item>Kazimir Garić</item>
      <item>Vencel Gašpar</item>
      <item>Vinko Gašpar</item>
      <item>Ana Goreta</item>
      <item>Zorka Goreta</item>
      <item>Josip Gotovac</item>
      <item>Vjekoslav Grbčić</item>
      <item>Divna Grbeša</item>
      <item>Ana Grubišić</item>
      <item>Gordana Grubišić</item>
      <item>Nikola Grubišić</item>
      <item>Sanja Grubišić</item>
      <item>Antonio Gudelj</item>
      <item>Kata Gugić</item>
      <item>Mirjana Gugić</item>
      <item>Ivica Hajder</item>
      <item>Željko Hajder</item>
      <item>Silvana Hajduk</item>
      <item>Tomislav Herceg</item>
      <item>Mira Ikica</item>
      <item>Franjo Ivčević</item>
      <item>Jelena Ivčević</item>
      <item>Damir Jakus</item>
      <item>Gospova Jakus</item>
      <item>Marica Jakus</item>
      <item>Petar Jakus</item>
      <item>Marko Janković</item>
      <item>Matija Jeličić</item>
      <item>Ante Jeličić</item>
      <item>Marija Jocić</item>
      <item>Ante Jolić</item>
      <item>Marica Jukić</item>
      <item>Marko Jukić</item>
      <item>Renata Jukić</item>
      <item>Jadranka Jurić</item>
      <item>Marija Jurić</item>
      <item>Ankica Kainić</item>
      <item>Jelena Kalinić</item>
      <item>Petar Kalinić</item>
      <item>Anamarija Kalinić Radović</item>
      <item>Stipan Kamber</item>
      <item>Đuro Kapoši</item>
      <item>Željko Karin</item>
      <item>Marijana Karin Prnjak</item>
      <item>Neda Kasalo</item>
      <item>Zvonimir Kasalo</item>
      <item>Suzana Kašić</item>
      <item>Ivana Katalinić Jerčić</item>
      <item>Josip Katušić</item>
      <item>Ljiljana Kegalj</item>
      <item>Ante Kekez</item>
      <item>Ivanko Kekez</item>
      <item>Petrica Kekez</item>
      <item>Boško Kevo</item>
      <item>Antiša Kliškinić</item>
      <item>Veljko Knezović</item>
      <item>Stjepan Kokeza</item>
      <item>Petar Kolega</item>
      <item>Daniela Kovač</item>
      <item>Željka Kovač</item>
      <item>Ivan Kraljić</item>
      <item>Inga Krnjaić</item>
      <item>Anka Krstić</item>
      <item>Ivan Kundid</item>
      <item>Ivana Kundid</item>
      <item>Ružica Kundid</item>
      <item>Deni Kuvačić</item>
      <item>Anka Landikušić</item>
      <item>Ivan Lasić</item>
      <item>Dražen Lazić</item>
      <item>Nenad Leskur</item>
      <item>Ivana Lilić</item>
      <item>Ivo Lipanović</item>
      <item>Marko Lojić</item>
      <item>Mile Lovrić</item>
      <item>Ana Lovrinčević</item>
      <item>Dejan Lukavac</item>
      <item>Nela Madžar</item>
      <item>Alenka Malinić</item>
      <item>Pavao Marasović</item>
      <item>Anto Marijan</item>
      <item>Cvita Marijanović</item>
      <item>Dobrinka Marijanović</item>
      <item>Tomislav Marijanović</item>
      <item>Jasna Marin</item>
      <item>Marina Marin</item>
      <item>Željko Marinac</item>
      <item>Božidar Marinković</item>
      <item>Jakov Mateta</item>
      <item>Ivan Matić</item>
      <item>Ružica Matić</item>
      <item>Slavko Matić</item>
      <item>Željko Matić</item>
      <item>Marija Matković</item>
      <item>Ivan Melvan</item>
      <item>Nikola Midenjak</item>
      <item>Pere Mihanović</item>
      <item>Ana Mikulić</item>
      <item>Mate Mikulić</item>
      <item>Ivan Milaković</item>
      <item>Ivan Milanović</item>
      <item>Zorka Miletić</item>
      <item>Milan Miljuš</item>
      <item>Đorđe Mirčetić</item>
      <item>Tonči Mišković</item>
      <item>Ana Moro</item>
      <item>Slavko Moro</item>
      <item>Tomi Moscatello</item>
      <item>Marija Munitić</item>
      <item>Ljubomir Muslim</item>
      <item>Mijo Nožina</item>
      <item>Jurica Oman</item>
      <item>Mirko Oman</item>
      <item>Janja Orošnjak</item>
      <item>Mila Palada</item>
      <item>Ivan Pandža</item>
      <item>Asija Papić</item>
      <item>Mijo Papić</item>
      <item>Tereza Papić</item>
      <item>Rajko Parać</item>
      <item>Tatjana Parać</item>
      <item>Đurđica Parat</item>
      <item>Ivan Pastuović</item>
      <item>Jurica Pavela</item>
      <item>Roki Pavičić</item>
      <item>Ivan Pažanin</item>
      <item>Luka Peko</item>
      <item>Neda Penga</item>
      <item>Ante Perko</item>
      <item>Ivana Perko</item>
      <item>Gordana Perković</item>
      <item>Marica Perković</item>
      <item>Nediljko Perković</item>
      <item>Nila Peroš</item>
      <item>Dragica Peša</item>
      <item>Iris Peša</item>
      <item>Nikša Petrić</item>
      <item>Matko Pezo</item>
      <item>Zlatko Piperković</item>
      <item>Joško Pivac</item>
      <item>Luka Pjevac</item>
      <item>Anka Plazonja</item>
      <item>Robert Plazonja</item>
      <item>Gordan Poparić</item>
      <item>Ante Popović</item>
      <item>Milanka Pranić</item>
      <item>Miroslav Primorac</item>
      <item>Iva Punda</item>
      <item>Drago Radić</item>
      <item>Mladen Radmilović</item>
      <item>Petar Radonić</item>
      <item>Jagoda Radošević</item>
      <item>Ante Rajčić</item>
      <item>Marko Ralica</item>
      <item>Ivan Raos</item>
      <item>Zdenka Razlog</item>
      <item>Mila Rebić</item>
      <item>Marija Reljanović</item>
      <item>Mara Režić</item>
      <item>Marija Rizvan</item>
      <item>Anđelko Rogulj</item>
      <item>Berislava Roša</item>
      <item>Sofija Ruić</item>
      <item>Ana Runjić</item>
      <item>Gordan Ruščić</item>
      <item>Sanja Ružić</item>
      <item>Svjetlana Samac</item>
      <item>Miljenko Samardžić</item>
      <item>Dinka Sanseović</item>
      <item>Ante Sarić</item>
      <item>Ivan Sarić</item>
      <item>Marija Sedlar</item>
      <item>Ljubica Sekelez</item>
      <item>Kristina Serdarević</item>
      <item>Aleksandra Sever-Muhar</item>
      <item>Boško Sikavica</item>
      <item>Snježana Sikavica</item>
      <item>Dragan Simić</item>
      <item>Tanja Sinovčić</item>
      <item>Ljiljana Sirić</item>
      <item>Dijana Skelin</item>
      <item>Kata Sočo</item>
      <item>Marija Stančić</item>
      <item>Đani Stanić</item>
      <item>Danica Stipović</item>
      <item>Milorad Stojsavljević</item>
      <item>Petar Strinić</item>
      <item>Luca Strunje</item>
      <item>Slavka Svalina</item>
      <item>Marijan Šamija</item>
      <item>Marinka Šamija</item>
      <item>Katica Šeparović</item>
      <item>Nenad Ševo</item>
      <item>Krasna Šiklić</item>
      <item>Mili Šimig</item>
      <item>Vesna Škare</item>
      <item>Ljubica Škopljanac</item>
      <item>Milica Špar</item>
      <item>Eleana Šubat</item>
      <item>Ivan Šuljug</item>
      <item>Vesna Šunjić</item>
      <item>Ljubica Tarle</item>
      <item>Nada Teklić</item>
      <item>Lada Terzić</item>
      <item>Ivan Tomić</item>
      <item>Ivan Topić</item>
      <item>Jelica Topić</item>
      <item>Tvrtko Topić</item>
      <item>Anđelka Torlak</item>
      <item>Ivan Torlak</item>
      <item>Marko Torlak</item>
      <item>Damir Tot</item>
      <item>Anka Treskavica</item>
      <item>Anka Tukić</item>
      <item>Nediljko Ugrin</item>
      <item>Marinko Uvodić</item>
      <item>Nedjeljka Uvodić</item>
      <item>Marko Validžić</item>
      <item>Ivanka Varnica</item>
      <item>Milica Varvodić</item>
      <item>Kristina Velić</item>
      <item>Ljiljana Vesković</item>
      <item>Milka Veštić</item>
      <item>Ante Vidan</item>
      <item>Marko Vidović</item>
      <item>Matko Vidović</item>
      <item>Nevenka Vidović</item>
      <item>Ankica Vilibić</item>
      <item>Anđelko Vilić</item>
      <item>Normela Visković</item>
      <item>Tonči Visković</item>
      <item>Marica Vlaić</item>
      <item>Dubravka Vlainić</item>
      <item>Ivo Vodanović</item>
      <item>Josip Vogleš</item>
      <item>Vinko Vranković</item>
      <item>Ivan Vrdoljak</item>
      <item>Mirjana Vrdoljak</item>
      <item>Marija Vrgoč</item>
      <item>Bože Vuco</item>
      <item>Mirjana Vučković</item>
      <item>Višnja Vučković</item>
      <item>Ivan Vugdelija</item>
      <item>Dubravka Vukas</item>
      <item>Anđelka Vukičević</item>
      <item>Zora Vuković</item>
      <item>Ivan Vukušić</item>
      <item>Jadran Vukušić</item>
      <item>Nevenka Vukušić</item>
      <item>Vjera Vukušić</item>
      <item>Zvonimir Vukušić</item>
      <item>Nevenka Vuleta</item>
      <item>Vinka Zekić</item>
      <item>Dinko Zenčić</item>
      <item>Borislav Zokić</item>
      <item>Dolina Zokić</item>
      <item>Margita Zokić</item>
      <item>Luca Zolota</item>
      <item>Milan Žarković</item>
      <item>Nevenka Živko</item>
      <item>Davorka Živković</item>
      <item>Ivica Živković</item>
      <item>Ivo Živković</item>
      <item>Siniša Ivančić</item>
      <item>Iva Jelić</item>
      <item>Marko Kavelj</item>
      <item>Ivan Koljanin</item>
      <item>Željko Kovač</item>
      <item>Zvonko Kruneš</item>
      <item>Nikola Lacmanović</item>
      <item>Vesna Lepetić</item>
      <item>Jelica Ljubica</item>
      <item>Darko Lulić</item>
      <item>Vesna Lulić</item>
      <item>Marija Mamić</item>
      <item>Radojka Marijanović</item>
      <item>Meri Cabadaj</item>
      <item>Mate Markotić</item>
      <item>Ante Marović</item>
      <item>Ivan Marušić</item>
      <item>Iva Melvan</item>
      <item>Goran Merkel</item>
      <item>Ivan Mornar</item>
      <item>Miodrag Munjiza</item>
      <item>Ante Nožina</item>
      <item>Anica Pandža</item>
      <item>Nikica Pavlović</item>
      <item>Silvana Perić</item>
      <item>Nediljka Perišić</item>
      <item>Elvira Dračevac</item>
      <item>Mara Dobrota</item>
      <item>Neda-lidia Buljević</item>
      <item>Ivan Bugarin</item>
      <item>Maja Bučić</item>
      <item>Mira Božić</item>
      <item>Sandra Borić</item>
      <item>Marija Davidović</item>
      <item>Petar Adjanski</item>
      <item>Ana Čatlak</item>
      <item>Marinko Buškulić</item>
      <item>Marinko Galić</item>
      <item>Luca Gabela</item>
      <item>Tomislav Frankić</item>
      <item>Elias Erceg</item>
      <item>Jakov Elez</item>
      <item>Sretan Bajalo</item>
      <item>Mario Tomić</item>
      <item>Ranko Vuleta</item>
      <item>Zlatko Balić</item>
      <item>Boško Barać</item>
      <item>Milan Vukić</item>
      <item>Mara Vukorepa</item>
      <item>Bare Vujina</item>
      <item>Milenko Bašić</item>
      <item>Diana Blažević</item>
      <item>Jozo Bogić</item>
      <item>Stjepko Bojanić</item>
      <item>Miroslav Trečić</item>
      <item>Neda Tukić</item>
      <item>Vinka Ukić</item>
      <item>Mira Velić</item>
      <item>Ivan Vrdoljak</item>
      <item>Iva Vrdoljak</item>
      <item>Dražen Todorović</item>
      <item>Dubravka Stojanovska</item>
      <item>Josip Strniša</item>
      <item>Ivica Sviličić</item>
      <item>Ana Rogošić</item>
      <item>Ivica Stipinović</item>
      <item>Darko Topić</item>
      <item>Marija Trečić</item>
      <item>Milica Zorić</item>
      <item>Ivo Rajčić</item>
      <item>Ivan Radoš</item>
      <item>Željka Vučemilović-šimunović</item>
      <item>Slaven Tukić</item>
      <item>Bartul Barišić</item>
      <item>Tajana Domazet</item>
      <item>Velinka Runjić</item>
      <item>Niko Dujić</item>
      <item>Teo Mandić</item>
      <item>Mevlida Armanda</item>
      <item>Renata Kalčić</item>
      <item>Juraj Lešković</item>
      <item>VRGORKA-VINARIJA dioničko društvo za proizvodnju pića, poljoprivredu i trgovinu</item>
      <item>Milivoj Vidas</item>
      <item>BURA l d.o.o. za trgovinu i usluge - u stečaju</item>
      <item>AUTO CENTAR LOZIĆ d.o.o. trgovina vozilima u stečaju</item>
      <item>NET MEDIA SISTEMI d.o.o. za informatički inženjering</item>
      <item>BASLER OSIGURANJE ZAGREB dioničko društvo za osiguranje</item>
      <item>NASTAVNI ZAVOD ZA JAVNO ZDRAVSTVO SPLITSKO-DALMATINSKE ŽUPANIJE</item>
      <item>Joško Pavlov</item>
      <item>Tina Trajković</item>
      <item>Nada Dujmić</item>
      <item>Nada Baković</item>
      <item>Marija Duvančić</item>
      <item>Mira Čipčić</item>
    </derivirana_varijabla>
  </DomainObject.Predmet.StrankaListNazivFormated>
  <DomainObject.Predmet.StrankaListNazivFormatedOIB>
    <izvorni_sadrzaj>
      <item>REPUBLIKA HRVATSKA, OIB 18683136487</item>
      <item>LUKA dioničko društvo, OIB 34440814040</item>
      <item>RAD, d.o.o. za vodoopskrbu i ostale komunalne djelatnosti, OIB 71304592430</item>
      <item>HEP-Operator distribucijskog sustava d.o.o. za distribuciju i opskrbu električne energije ELEKTRA ŠIBENI, OIB 46830600751</item>
      <item>Mara Jukić, OIB 37710339746</item>
      <item>Ivica Bašić, OIB 14595893401</item>
      <item>GASTRO GRUPA d.o.o. za trgovinu i usluge, OIB 39228456312</item>
      <item>AUTO HRVATSKA dioničko društvo, OIB 32709834358</item>
      <item>JADRANSKO OSIGURANJE d.d., OIB 94472454976</item>
      <item>CITY EX d.o.o. za prijenos poslovne dokumentacije, OIB 99406899243</item>
      <item>Hrvatski Telekom d.d., OIB 81793146560</item>
      <item>CODEX SORTIUM društvo s ograničenom odgovornošću za pružanje kompleksnih konzalting usluga, OIB 83918065246</item>
      <item>SUNCE osiguranje d.d., OIB 12012147571</item>
      <item>HRVATSKA IZVJEŠTAJNA NOVINSKA AGENCIJA, OIB 41387373932</item>
      <item>ČISTOĆA d.o.o. za komunalnu djelatnost, održavanje čistoće i odlaganje komunalnog otpada, OIB 16912997621</item>
      <item>TEXT-PAPIR d.o.o. za trgovinu i usluge, OIB 45878059290</item>
      <item>SLOBODNA DALMACIJA izdavačka i tiskarska djelatnost, dioničko društvo, OIB 35075764438</item>
      <item>ČISTOĆA društvo s ograničenom odgovornošću za obavljanje komunalnih djelatnosti održavanja čistoće i odlaganja komunaln, OIB 38812451417</item>
      <item>OPĆINA JELSA Jedinstveni upravni odjel, OIB 94187441810</item>
      <item>AUTOKUĆA BOSNIĆ d.o.o. za trgovinu, servis i remont, OIB 62890333516</item>
      <item>TISKARA MALENICA d.o.o., OIB 21268596817</item>
      <item>Ivan Marijan, OIB 35721802898</item>
      <item>HEP-Operator distribucijskog sustava d.o.o. za distribuciju i opskrbu električne energije, OIB 46830600751</item>
      <item>Rikard Pavlović, OIB 16829467929</item>
      <item>LUČKA UPRAVA SPLIT, OIB 06992092556</item>
      <item>TINA ALATI društvo s ograničenom odgovorošću za trgovinu i usluge, OIB 72232886006</item>
      <item>PLOVPUT trgovačko društvo s ograničenom odgovornošću za održavanje pomorskih plovnih putova i radijske službe, OIB 14480721492</item>
      <item>Regionalna veletržnica Benkovac dioničko društvo za trgovinu i usluge "u stečaju", OIB 16205687638</item>
      <item>MESSER CROATIA PLIN Poduzeće za proizvodnju i prodaju tehničkih plinova d.o.o., OIB 32179081874</item>
      <item>ZAVOD ZA JAVNO ZDRAVSTVO DR. ANDRIJA ŠTAMPAR, OIB 33392005961</item>
      <item>Zagrebačka burza d.d., OIB 84368186611</item>
      <item>METRONET TELEKOMUNIKACIJE d.d. za telekomunikacijske usluge, OIB 23269006802</item>
      <item>RELAX, d.o.o. za proizvodnju i trgovinu, OIB 24543050439</item>
      <item>MINISTARSTVO GOSPODARSTVA, RAVNETELJSTVO ZA ROBNE ZALIHE, OIB 22413472900</item>
      <item>PUĆO d.o.o. za trgovinu, ugostiteljstvo i cestovni prijevoz, OIB 33417474295</item>
      <item>ITEM, d.o.o. informatičke usluge, OIB 71527463594</item>
      <item>ŠKARE TRADE, d.o.o. za trgovinu i ugostiteljstvo, OIB 88448992592</item>
      <item>CROATIA osiguranje d.d. FILIJALA SPLIT, OIB 26187994862</item>
      <item>MIRJANA BARIĆ, OIB 91861480870</item>
      <item>SREDIŠNJE KLIRINŠKO DEPOZITARNO DRUŠTVO, dioničko društvo, OIB 64406809162</item>
      <item>MILENKO BUŠLJETA, OIB 63433937940</item>
      <item>MILICA UGARKOVIĆ, OIB 03462724779</item>
      <item>FABIJAN PERONJA, OIB 19033633778</item>
      <item>Agencija za upravljanje državnom imovinom, OIB 75666130770</item>
      <item>COMENG, društvo s ograničenom odgovornošću za informatički inženjering, OIB 42122172362</item>
      <item>AMEROPA AG, OIB 38272342702</item>
      <item>GRAFOPLEX, društvo s ograničenom odgovornošću, za trgovinu i usluge, OIB 71142152777</item>
      <item>HP - Hrvatska pošta d.d., OIB 87311810356</item>
      <item>Financijska agencija, OIB 85821130368</item>
      <item>NIKOLA LACMANOVIĆ, OIB 50670282682</item>
      <item>HEP-Operator distribucijskog sustava d.o.o. za distribuciju i opskrbu električne energije, OIB 46830600751</item>
      <item>VODOVOD I KANALIZACIJA, društvo s ograničenom odgovornošću za vodoopskrbu, odvodnju i pročišćavanje otpadnih voda, OIB 56826138353</item>
      <item>JELKOM, društvo s ograničenom odgovornošću za komunalnu djelatnost, OIB 92345732468</item>
      <item>DALMACIJAVINO d.d. za proizvodnju i promet alkoholnih i bezalkoholnih pića "u stečaju", OIB 07837847925</item>
      <item>EUROLEASING d.o.o., OIB 48922277230</item>
      <item>Rino Barbić, odvjetnik, OIB 04402974520</item>
      <item>HVARSKI VODOVOD d.o.o., OIB 96577868636</item>
      <item>IVAN MILAT, OIB 89865160390</item>
      <item>DIONOVA - DIONA d.o.o., OIB 41112127430</item>
      <item>TEHNOPLAST d.o.o. za građevinarstvo, trgovinu, ugostiteljstvo, turizam i uslužne djelatnosti, OIB 70676517267</item>
      <item>VIPnet, društvo s ograničenom odgovornošću za usluge javnih telekomunikacija, OIB 29524210204</item>
      <item>BILIĆ-ERIĆ d.o.o. za privatnu zaštitu, OIB 68580128211</item>
      <item>DALMACIJAVINO - ZAGREB društvo sograničenom odgovornošću za trgovinu, ugostiteljstvo i prijevoz, OIB 93269876765</item>
      <item>GRAD DRNIŠ, OIB 38309740312</item>
      <item>Vetropack Straža tvornica stakla d.d. Hum na Sutli, OIB 74210066591</item>
      <item>CAPRICORNO, društvo s ograničenom odgovornošću za trgovinu, OIB 09517317411</item>
      <item>PELJEŠKI VRHOVI, POLJOPRIVREDNA ZADRUGA, OIB 49398931487</item>
      <item>Toma Šurjak, OIB 66049692921</item>
      <item>Jakov Peronja, OIB 07373599239</item>
      <item>TIGAR d.o.o. za usluge, OIB 65051360088</item>
      <item>POREZNA UPRAVA Područni ured Split, OIB 18683136487</item>
      <item>BURA I TRAMUNTANA d.o.o. za trgovinu i usluge, OIB 78359961331</item>
      <item>TRAST međunarodno otpremništvo, dioničko društvo, OIB 93225891495</item>
      <item>CHROMOS AGRO dioničko društvo proizvodnja sredstava za zaštitu bilja, OIB 82790074844</item>
      <item>VODOVOD I KANALIZACIJA, društvo s ograničenom odgovornošću za vodoopskrbu, odvodnju i pročišćavanje otpadnih voda, OIB 56826138353</item>
      <item>AUTOTRANS d. o. o. za javni prijevoz putnika u cestovonom prometu, trgovinu, usluge i turistička agencija, OIB 19819724166</item>
      <item>BRTVILA BREZIĆ d.o.o. za proizvodnju brtvila, trgovinu i zastupanje, OIB 47897946377</item>
      <item>IREKS AROMA društvo s ograničenom odgovornošću, OIB 36709757659</item>
      <item>Marin Mileteta, odvjetnik, OIB 37476644793</item>
      <item>HEP - Opskrba d.o.o. za opskrbu potrošača električnom, toplinskom energijom i plinom, OIB 63073332379</item>
      <item>ING-ATEST d.o.o. za trgovinu i usluge, OIB 21777333810</item>
      <item>Hrvatske vode, pravna osoba za upravljanje vodama, OIB 28921383001</item>
      <item>BASLER OSIGURANJE ZAGREB dioničko društvo za osiguranje, OIB 59706054982</item>
      <item>NARODNI TRGOVAČKI LANAC d.o.o. za trgovinu i usluge, OIB 78344221376</item>
      <item>MANTIS, d.o.o. za trgovinu i usluge, OIB 41274793973</item>
      <item>Vinko Paina, OIB 51203688235</item>
      <item>TRANSADRIA, međunarodna špedicija d. d. u stečaju, OIB 47965841018</item>
      <item>Hrvatska radiotelevizija, OIB 68419124305</item>
      <item>BRODOMERKUR trgovina i usluge, dioničko društvo, OIB 33956120458</item>
      <item>ZAGREBAČKI HOLDING, društvo s ograničenom odgovornošću za javni prijevoz, opskrbu vodom, održavanje čistoće, putnička a, OIB 85584865987</item>
      <item>NASTAVNI ZAVOD ZA JAVNO ZDRAVSTVO SPLITSKO-DALMATINSKE ŽUPANIJE, OIB 54948902275</item>
      <item>BRODOSPLIT-BRODOGRADILIŠTE društvo s ograničenom odgovornošću, OIB 05532178397</item>
      <item>COPAN ZAGREB društvo s ograničenom odgovornošću za trgovinu i zastupanje, OIB 43698579132</item>
      <item>DUHAN društvo s ograničenom odgovornošću, OIB 84143469050</item>
      <item>Ivica Maleš vl. autoservis "UNO", OIB 89917595934</item>
      <item>Teo Palaversić, OIB 21074825891</item>
      <item>HRVATSKA POŠTANSKA BANKA, dioničko društvo, OIB 87939104217</item>
      <item>OTIS DIZALA, društvo s ograničenom odgovornošću za proizvodnju, montažu, remont i održavanje dizala, OIB 76080865307</item>
      <item>Fabijan Roić, OIB 55646544786</item>
      <item>Ivo Družević, OIB 59608054089</item>
      <item>Ivo Roić, OIB 73872839985</item>
      <item>Josip Kovačević, OIB 24407104693</item>
      <item>Tedi-Tadija Maroević, OIB 75901351091</item>
      <item>Jakica Lupi, OIB 73236308888</item>
      <item>Joza Bratanić, OIB 08011374888</item>
      <item>Antun Pavičić, OIB 65866256737</item>
      <item>Juraj Pavičić, OIB 09529542053</item>
      <item>Cvjetko Matković, OIB 10443683019</item>
      <item>Katica Kovačević, OIB 33120980772</item>
      <item>Nikša Dužević, OIB 66241675982</item>
      <item>Milovan Kombura, OIB 30770175855</item>
      <item>Jelisava Pavičić, OIB 83980708087</item>
      <item>Matko Carić, OIB 35189247498</item>
      <item>Marinko Dužević, OIB 12242231071</item>
      <item>Margarita Radonić, OIB 28025722533</item>
      <item>Dinko Pavičić Tribunol, OIB 99243667034</item>
      <item>Tonči Šurjak, OIB 60785268681</item>
      <item>Duško Pavičić Ivelja, OIB 25982798589</item>
      <item>Pero Dulčić Sušak, OIB 55533277123</item>
      <item>Ivan Tadić, OIB 00384008152</item>
      <item>Ivica Pavičić, OIB 72332556277</item>
      <item>Mihovil-Mile Pavičić, OIB 24835949834</item>
      <item>Tomi Moscatello, OIB 28508820612</item>
      <item>Nikola Vodanović, OIB 74845370223</item>
      <item>Margarita Marica Stančić, OIB 08101100980</item>
      <item>Vjekoslav Radonić, OIB 33204721839</item>
      <item>Marinko Sanseović, OIB 45513941394</item>
      <item>Tadija Moškatelo, OIB 31188799731</item>
      <item>Damir Petrić, OIB 86091667582</item>
      <item>Louis Petrić, OIB 16074465250</item>
      <item>Ivica Ljubić, OIB 56655610557</item>
      <item>Vinko Lupi, OIB 35451219902</item>
      <item>Ivan Tadić Šilo, OIB 70114227603</item>
      <item>Ivan Tadić, OIB 70114227603</item>
      <item>Vinko Maroević, OIB 76848533915</item>
      <item>Ivan Buratović, OIB 47859397279</item>
      <item>Mijo Mili Pavičić, OIB 88915921313</item>
      <item>Marija Vodanović, OIB 55757464937</item>
      <item>Jakov Fredotović, OIB 46839149373</item>
      <item>Miljenko Srhoj, OIB 83488729434</item>
      <item>Nikola Haladić, OIB 44890767273</item>
      <item>Janez Jelušić, OIB 53424861114</item>
      <item>Nikola Sansević, OIB 77925554696</item>
      <item>Nikola Buratović, OIB 63461897206</item>
      <item>Cvjetko Buratović, OIB 68271062216</item>
      <item>Nikola Buratović, OIB 83296807791</item>
      <item>Nikola Stipišić, OIB 40730811746</item>
      <item>Prošper Moškatelo, OIB 30735770287</item>
      <item>Tonko Maroević, OIB 09539101243</item>
      <item>Ivo Pavičić, OIB 10571584537</item>
      <item>Pavao Čubre, OIB 53903728630</item>
      <item>Luka Šurjak, OIB 94878152360</item>
      <item>Luka Franetović, OIB 70961784599</item>
      <item>Ivan Miloš Mile, OIB 62291039145</item>
      <item>Jure Moškatelo, OIB 82967525191</item>
      <item>Vjekoslav Bogdanić, OIB 94391191426</item>
      <item>Petro Šoljan, OIB 76350894229</item>
      <item>Juraj Dužević, OIB 99909425440</item>
      <item>Damir Šurjak, OIB 27457530614</item>
      <item>Jakov Tresić, OIB 60663993622</item>
      <item>Juraj Moškatelo Stariji, OIB 12577877147</item>
      <item>Ruža Roić, OIB 27524265061</item>
      <item>Rade Čavić, OIB 74420229729</item>
      <item>Matilda Buratović, OIB 24198956638</item>
      <item>Ivo Šurjak, OIB 90776404563</item>
      <item>Dražica Matković Ljubo, OIB 38484140872</item>
      <item>Dinko Račić, OIB 02437704848</item>
      <item>Mila Franetović Dužević, OIB 02539671010</item>
      <item>Luka Stančić, OIB 91475365556</item>
      <item>Meri Petrić, OIB 49953370209</item>
      <item>Ivan Moškatelo, OIB 16048013538</item>
      <item>Vinko Moškatelo, OIB 57771107058</item>
      <item>Nikola Šimunović, OIB 24630749503</item>
      <item>Mirko Radonić, OIB 28025722533</item>
      <item>Antun Sansević, OIB 80183811492</item>
      <item>Nikša Moškatelo, OIB 98307576243</item>
      <item>Antun Vodanović Stariji, OIB 43563335947</item>
      <item>Ivo Bojanić, OIB 00897882683</item>
      <item>Cvjetko Miličić, OIB 44230808110</item>
      <item>Marija Trbuhović, OIB 38712300010</item>
      <item>Neno Šoljan, OIB 04419572654</item>
      <item>Juraj Tomi Moškatelo, OIB 80968217347</item>
      <item>Ivo Račić Kapetanić, OIB 70008404713</item>
      <item>Đuro Caratan, OIB 81898965125</item>
      <item>Ante Tonči Drinković, OIB 92836065068</item>
      <item>Kata Duboković, OIB 93006547119</item>
      <item>Boris Carić, OIB 46466426123</item>
      <item>Tonko Ivčević Bakulić, OIB 62293366608</item>
      <item>Marko Huljić, OIB 99873701212</item>
      <item>Lenka Roić, OIB 57371012596</item>
      <item>Stjepan Jerković, OIB 25876380285</item>
      <item>Boris Borović, OIB 51193036454</item>
      <item>Niko Salamunić, OIB 76231208532</item>
      <item>File Vranković, OIB 44132340384</item>
      <item>Juraj Šperka, OIB 79176257167</item>
      <item>Mili Razović, OIB 03291272208</item>
      <item>Ante Mihojević, OIB 08852465695</item>
      <item>Ljubica Stipišić, OIB 53136752678</item>
      <item>Stjepan Hujo Huljić, OIB 06947019866</item>
      <item>Nikola Grgičević, OIB 72806517394</item>
      <item>Tonči Gurdulić, OIB 88962507191</item>
      <item>Prošperino Milevčić, OIB 45533211549</item>
      <item>Boris Rubinić, OIB 69242251733</item>
      <item>Jakov Račić, OIB 31621777587</item>
      <item>Jakša Radonić, OIB 11727504421</item>
      <item>Vinko Palaversić, OIB 66878442541</item>
      <item>Fabijan Kunčić, OIB 51005536058</item>
      <item>Dušan Salamunić, OIB 67690387290</item>
      <item>Margarita Stančić, OIB 77283348907</item>
      <item>Josip Crnčić, OIB 78272535399</item>
      <item>Luka Moškatelo, OIB 37611216898</item>
      <item>Lucija Milatić-Bričolić, OIB 72454967005</item>
      <item>Fabijan Dužević, OIB 65516171063</item>
      <item>Vjeko Jakas, OIB 99530955280</item>
      <item>Pavo Bunčuga, OIB 76824484181</item>
      <item>Marko Buratović, OIB 96637597848</item>
      <item>Antun Lučić, OIB 23239072373</item>
      <item>Marin Parun Barbić, OIB 39599282196</item>
      <item>Stjepan Tomislav Huljić, OIB 97499130016</item>
      <item>Cvjetka Cvita Milevčić, OIB 75708915913</item>
      <item>Marinko Radonić, OIB 89514038279</item>
      <item>Antun Gurdulić, OIB 55215862622</item>
      <item>Blaženko Jakas, OIB 38730295070</item>
      <item>Braco Jakas, OIB 76920975322</item>
      <item>Ivan Makjanić, OIB 86091321106</item>
      <item>Ante Rubinić, OIB 15201258693</item>
      <item>Dražica Vicenca Matković, OIB 67149132840</item>
      <item>Jakov Radonić, OIB 93729454627</item>
      <item>Slobodan Radičić, OIB 46777889915</item>
      <item>Jurko Lučić, OIB 16439489089</item>
      <item>Mate Antičević, OIB 55268785640</item>
      <item>Josip Franičević, OIB 43547284113</item>
      <item>Asija Bojanić, OIB 14798986072</item>
      <item>Milivoj Vidas vl. Servisa instrumenata, mjerne i regulacione opreme, OIB 56342789123</item>
      <item>BURA l d.o.o. za trgovinu i usluge - u stečaju, OIB 79000721319</item>
      <item>NET MEDIA SISTEMI d.o.o. za informatički inženjering, OIB 03380490457</item>
      <item>Financijska agencija, OIB 85821130368</item>
      <item>Hrvatski registar brodova, OIB 04601923208</item>
      <item>Nenad Ševo, OIB 88234857624</item>
      <item>Meri Stipinović, OIB 64965084141</item>
      <item>Fond za zaštitu okoliša i energetsku učinkovitost, OIB 85828625994</item>
      <item>Zlatko Balić, OIB 07837847925</item>
      <item>Galić Ante, OIB 90017639391</item>
      <item>Dean Prelević, odvjetnik, OIB 10098946497</item>
      <item>Želimir Miletić, OIB 86888847404</item>
      <item>Luči Roić, OIB 24743587539</item>
      <item>Nade Pavičić-ivelja, OIB 33508911717</item>
      <item>Dujko Čubre, OIB 91478009603</item>
      <item>Antun Bratanić, OIB 52392458213</item>
      <item>Andrija Matković, OIB 72332556277</item>
      <item>Antun Vune Bratanić, OIB 44890767273</item>
      <item>Dinko Lušić, OIB 23131390669</item>
      <item>Nikica Nikola Matijević, OIB 21094494613</item>
      <item>Ivan Sanseović, OIB 08563467932</item>
      <item>Marija Kovačević Lolotović, OIB 69060952354</item>
      <item>Petar Zlatan Vodanović, OIB 11403397863</item>
      <item>Ivan Stančić, OIB 31497688270</item>
      <item>Stjepan Moškatelo, OIB 92020885489</item>
      <item>Toma Dužević, OIB 08830644469</item>
      <item>Ivica Račić, OIB 28123794048</item>
      <item>Kuzma Pavičić Aleluja, OIB 33120197409</item>
      <item>Vinka Salamunić, OIB 91445751353</item>
      <item>Teo Huljić, OIB 56034797647</item>
      <item>Dejan Šperka, OIB 10054205030</item>
      <item>Juraj Caratan, OIB 29357565225</item>
      <item>Matko Antičević, OIB 42034643125</item>
      <item>Dinko Rubinić ( Vjera ), OIB 69863599942</item>
      <item>Vjera Rubinić, OIB 98825603309</item>
      <item>Abraham Bojanić, OIB 79576557482</item>
      <item>Vedran Nevešćanin, OIB 34969575575</item>
      <item>Marija Pjevac, OIB 82096480140</item>
      <item>Carinska uprava, OIB 18683136487</item>
      <item>Općinski sud u Starom Gradu - ZK odjel</item>
      <item>Nada Akrap, OIB 50608806627</item>
      <item>Jasminka Antunović, OIB 74697035343</item>
      <item>Nediljka Armanda, OIB 09033661295</item>
      <item>Ana Babić, OIB 99777361372</item>
      <item>Gordana Babić</item>
      <item>Ivan Babić, OIB 39364629552</item>
      <item>Katica Babić, OIB 49371248632</item>
      <item>Jure Bacelj, OIB 68175280792</item>
      <item>Ana Bačić, OIB 18080781553</item>
      <item>Nediljka Bajić, OIB 00893712988</item>
      <item>Žarka Bakotić, OIB 36917498674</item>
      <item>Marko Baković, OIB 05569494546</item>
      <item>Ivica Ban, OIB 07285230342</item>
      <item>Srđanka Banovac, OIB 50974371502</item>
      <item>Božidar Barać, OIB 80639746410</item>
      <item>Vedran Barbarić, OIB 18526555730</item>
      <item>Marija Barbir, OIB 43799885260</item>
      <item>Petar Barbir, OIB 94965914070</item>
      <item>Anica Baričević, OIB 06811970314</item>
      <item>Damira Barišić, OIB 88385690941</item>
      <item>Ivan Barišić, OIB 38311171100</item>
      <item>Manda Bašić, OIB 23944179531</item>
      <item>Aleksandar Bauk, OIB 97860316263</item>
      <item>Marina Zečić, OIB 62683960216</item>
      <item>Ivo Bavčević, OIB 18609350440</item>
      <item>Nataša Bazina, OIB 67925940620</item>
      <item>Mirjana Begonja, OIB 73001510209</item>
      <item>Jelena Belić, OIB 77723253899</item>
      <item>Niko Belić, OIB 18977071620</item>
      <item>Jagoda Bešker, OIB 29966440390</item>
      <item>Nedo Bešker, OIB 56588665795</item>
      <item>Zorica Bilić, OIB 99810426480</item>
      <item>Sanja Bilić-pavlinović, OIB 45845212026</item>
      <item>Jela Bilobrk, OIB 63402483386</item>
      <item>Antun Blažević, OIB 90714609552</item>
      <item>Hrvoje Blažević, OIB 12287964630</item>
      <item>Damir Bojčić, OIB 41258960204</item>
      <item>Željko Bojčić, OIB 09291034408</item>
      <item>Denis Boljat, OIB 33725767264</item>
      <item>Srećko Boras, OIB 94339540336</item>
      <item>Robert Borić, OIB 38057391892</item>
      <item>Goran Bosančić, OIB 33007404175</item>
      <item>Pava Botić, OIB 34296544282</item>
      <item>Ljuba Božanić, OIB 04083001132</item>
      <item>Anka Božić, OIB 84941173128</item>
      <item>Anica Božić-Bakušić, OIB 89654935153</item>
      <item>Ivica Bratić, OIB 86080104106</item>
      <item>Nikša Bratić, OIB 49290967945</item>
      <item>Vencislav Brizić, OIB 29265973045</item>
      <item>Zlata Brizić, OIB 73389614517</item>
      <item>Mate Brstilo, OIB 97701748344</item>
      <item>Zora Budimir, OIB 65069642793</item>
      <item>Miranda Budiša, OIB 35557811513</item>
      <item>Nediljko Bugarin, OIB 69239215555</item>
      <item>Željka Vučemilović-šimunović, OIB 19390672750</item>
      <item>Gordana Buljević, OIB 32937631192</item>
      <item>Marina Burić, OIB 93570683955</item>
      <item>Mario Buzov, OIB 93519007247</item>
      <item>Đuro Caratan, OIB 81898965125</item>
      <item>Toni Caratan, OIB 68762006562</item>
      <item>Boris Carić, OIB 46466426123</item>
      <item>Paulo Carić, OIB 15402538356</item>
      <item>Dinka Cezareo, OIB 08033901183</item>
      <item>Nevenka Cukrov, OIB 17311242164</item>
      <item>Dijana Czwik, OIB 09675579569</item>
      <item>Vinka Čavala, OIB 72189149878</item>
      <item>Silva Černak Lojić, OIB 21589065823</item>
      <item>Diana Čović, OIB 59401221926</item>
      <item>Ante Čulo, OIB 58219699024</item>
      <item>Blaž Ćapin, OIB 67223092915</item>
      <item>Filip Delać, OIB 82167098700</item>
      <item>Ankica Delić, OIB 80719299509</item>
      <item>Marko Delić, OIB 05763270433</item>
      <item>Nediljka Delić, OIB 99568210497</item>
      <item>Gordana Didak, OIB 78878339902</item>
      <item>Mili Divić, OIB 35555990248</item>
      <item>Ljiljana Dragan Jelušić, OIB 50973171038</item>
      <item>Milka Drlje, OIB 15738553325</item>
      <item>Mato Drmić, OIB 39636384582</item>
      <item>Jozo Družianić, OIB 63604163211</item>
      <item>Stanko Duvančić, OIB 41476060687</item>
      <item>Damir Duvnjak, OIB 63781484968</item>
      <item>Nives Džanko, OIB 90598357164</item>
      <item>Ante Đurđević, OIB 72594587030</item>
      <item>Ljubica Elez, OIB 71000445833</item>
      <item>Ankica Ezgeta, OIB 18659409558</item>
      <item>Lenka Franić, OIB 62951288048</item>
      <item>Ivica Gabelić, OIB 70468304794</item>
      <item>Marija Galešić, OIB 47387004597</item>
      <item>Petar Galić, OIB 09903259382</item>
      <item>Silvana Galić, OIB 02726524452</item>
      <item>Kazimir Garić, OIB 83662319172</item>
      <item>Vencel Gašpar, OIB 46863766369</item>
      <item>Vinko Gašpar, OIB 21657975586</item>
      <item>Ana Goreta, OIB 91749079767</item>
      <item>Zorka Goreta, OIB 78206251147</item>
      <item>Josip Gotovac, OIB 16838023061</item>
      <item>Vjekoslav Grbčić, OIB 00132520638</item>
      <item>Divna Grbeša, OIB 74813693236</item>
      <item>Ana Grubišić, OIB 49854875039</item>
      <item>Gordana Grubišić, OIB 49873220891</item>
      <item>Nikola Grubišić, OIB 97693442104</item>
      <item>Sanja Grubišić, OIB 26638303946</item>
      <item>Antonio Gudelj, OIB 83686976296</item>
      <item>Kata Gugić, OIB 97696546556</item>
      <item>Mirjana Gugić, OIB 69438273166</item>
      <item>Ivica Hajder, OIB 67907347725</item>
      <item>Željko Hajder, OIB 70330715284</item>
      <item>Silvana Hajduk, OIB 33507058945</item>
      <item>Tomislav Herceg, OIB 78714538239</item>
      <item>Mira Ikica, OIB 11849010850</item>
      <item>Franjo Ivčević, OIB 49917991796</item>
      <item>Jelena Ivčević, OIB 74901888496</item>
      <item>Damir Jakus, OIB 87272819238</item>
      <item>Gospova Jakus, OIB 04209324873</item>
      <item>Marica Jakus, OIB 74750176046</item>
      <item>Petar Jakus, OIB 67345729042</item>
      <item>Marko Janković, OIB 19997991153</item>
      <item>Matija Jeličić, OIB 98976446888</item>
      <item>Ante Jeličić, OIB 91949654327</item>
      <item>Marija Jocić, OIB 87687857774</item>
      <item>Ante Jolić, OIB 30924166560</item>
      <item>Marica Jukić, OIB 19856164686</item>
      <item>Marko Jukić, OIB 72590351524</item>
      <item>Renata Jukić, OIB 09827250222</item>
      <item>Jadranka Jurić, OIB 52705592800</item>
      <item>Marija Jurić, OIB 31016018881</item>
      <item>Ankica Kainić, OIB 80409745726</item>
      <item>Jelena Kalinić, OIB 02401555720</item>
      <item>Petar Kalinić, OIB 76156352997</item>
      <item>Anamarija Kalinić Radović, OIB 92738597282</item>
      <item>Stipan Kamber, OIB 84681628783</item>
      <item>Đuro Kapoši, OIB 55675650848</item>
      <item>Željko Karin, OIB 70824276539</item>
      <item>Marijana Karin Prnjak, OIB 61576258120</item>
      <item>Neda Kasalo, OIB 11081458098</item>
      <item>Zvonimir Kasalo, OIB 07885551191</item>
      <item>Suzana Kašić, OIB 59974477956</item>
      <item>Ivana Katalinić Jerčić, OIB 27192920551</item>
      <item>Josip Katušić, OIB 17394409236</item>
      <item>Ljiljana Kegalj, OIB 44567225674</item>
      <item>Ante Kekez, OIB 82341180529</item>
      <item>Ivanko Kekez, OIB 69257203171</item>
      <item>Petrica Kekez, OIB 01138031201</item>
      <item>Boško Kevo, OIB 58881798829</item>
      <item>Antiša Kliškinić, OIB 54591476829</item>
      <item>Veljko Knezović, OIB 29953576092</item>
      <item>Stjepan Kokeza, OIB 45375542461</item>
      <item>Petar Kolega, OIB 41344179016</item>
      <item>Daniela Kovač, OIB 73917202839</item>
      <item>Željka Kovač, OIB 49269171098</item>
      <item>Ivan Kraljić, OIB 34937918610</item>
      <item>Inga Krnjaić, OIB 00968558935</item>
      <item>Anka Krstić, OIB 50194808421</item>
      <item>Ivan Kundid, OIB 95397541786</item>
      <item>Ivana Kundid, OIB 65152954463</item>
      <item>Ružica Kundid, OIB 62510013110</item>
      <item>Deni Kuvačić, OIB 86909984538</item>
      <item>Anka Landikušić, OIB 18023655586</item>
      <item>Ivan Lasić, OIB 23248459290</item>
      <item>Dražen Lazić, OIB 10307450473</item>
      <item>Nenad Leskur, OIB 79369933858</item>
      <item>Ivana Lilić, OIB 24212828078</item>
      <item>Ivo Lipanović, OIB 56508525212</item>
      <item>Marko Lojić, OIB 38337274260</item>
      <item>Mile Lovrić, OIB 87317474850</item>
      <item>Ana Lovrinčević, OIB 37389823251</item>
      <item>Dejan Lukavac, OIB 85205650926</item>
      <item>Nela Madžar, OIB 92085359240</item>
      <item>Alenka Malinić, OIB 44061509536</item>
      <item>Pavao Marasović, OIB 32681502260</item>
      <item>Anto Marijan, OIB 32989170521</item>
      <item>Cvita Marijanović, OIB 33573858243</item>
      <item>Dobrinka Marijanović, OIB 03673706981</item>
      <item>Tomislav Marijanović, OIB 87726686946</item>
      <item>Jasna Marin, OIB 24544706980</item>
      <item>Marina Marin, OIB 96155411085</item>
      <item>Željko Marinac, OIB 53959056974</item>
      <item>Božidar Marinković, OIB 12351935621</item>
      <item>Jakov Mateta, OIB 14390943845</item>
      <item>Ivan Matić, OIB 23355936969</item>
      <item>Ružica Matić, OIB 42779808936</item>
      <item>Slavko Matić, OIB 28602503915</item>
      <item>Željko Matić, OIB 66582117749</item>
      <item>Marija Matković, OIB 79153132638</item>
      <item>Ivan Melvan, OIB 80843491669</item>
      <item>Nikola Midenjak, OIB 88248589366</item>
      <item>Pere Mihanović, OIB 49545684243</item>
      <item>Ana Mikulić, OIB 54712970747</item>
      <item>Mate Mikulić, OIB 87811623322</item>
      <item>Ivan Milaković, OIB 91056811857</item>
      <item>Ivan Milanović, OIB 75286000064</item>
      <item>Zorka Miletić, OIB 48042737399</item>
      <item>Milan Miljuš, OIB 35675614034</item>
      <item>Đorđe Mirčetić, OIB 27370139872</item>
      <item>Tonči Mišković, OIB 74628173475</item>
      <item>Ana Moro, OIB 64571848035</item>
      <item>Slavko Moro, OIB 30868427553</item>
      <item>Tomi Moscatello, OIB 28508820612</item>
      <item>Marija Munitić, OIB 68535764041</item>
      <item>Ljubomir Muslim, OIB 17589644925</item>
      <item>Mijo Nožina, OIB 79046275268</item>
      <item>Jurica Oman, OIB 78517901315</item>
      <item>Mirko Oman, OIB 68766264149</item>
      <item>Janja Orošnjak, OIB 49619386391</item>
      <item>Mila Palada, OIB 10163841708</item>
      <item>Ivan Pandža, OIB 63327603131</item>
      <item>Asija Papić, OIB 36844611036</item>
      <item>Mijo Papić, OIB 90436045680</item>
      <item>Tereza Papić, OIB 79546057657</item>
      <item>Rajko Parać, OIB 14695878450</item>
      <item>Tatjana Parać, OIB 45662446398</item>
      <item>Đurđica Parat, OIB 21781090554</item>
      <item>Ivan Pastuović, OIB 39126309445</item>
      <item>Jurica Pavela, OIB 06763759506</item>
      <item>Roki Pavičić, OIB 01089958101</item>
      <item>Ivan Pažanin, OIB 47030103613</item>
      <item>Luka Peko, OIB 89771272445</item>
      <item>Neda Penga, OIB 76197116887</item>
      <item>Ante Perko, OIB 58528189918</item>
      <item>Ivana Perko, OIB 72532024891</item>
      <item>Gordana Perković, OIB 48186805492</item>
      <item>Marica Perković, OIB 69926366099</item>
      <item>Nediljko Perković, OIB 66481146396</item>
      <item>Nila Peroš, OIB 48544328267</item>
      <item>Dragica Peša, OIB 47913512214</item>
      <item>Iris Peša, OIB 06010961010</item>
      <item>Nikša Petrić, OIB 98862228387</item>
      <item>Matko Pezo, OIB 51619560640</item>
      <item>Zlatko Piperković, OIB 91173398058</item>
      <item>Joško Pivac, OIB 34978148355</item>
      <item>Luka Pjevac, OIB 52683808409</item>
      <item>Anka Plazonja, OIB 92736733656</item>
      <item>Robert Plazonja, OIB 75774016292</item>
      <item>Gordan Poparić, OIB 98826275620</item>
      <item>Ante Popović, OIB 03185976635</item>
      <item>Milanka Pranić, OIB 03263396290</item>
      <item>Miroslav Primorac, OIB 42998076332</item>
      <item>Iva Punda, OIB 03796593117</item>
      <item>Drago Radić, OIB 29691845355</item>
      <item>Mladen Radmilović, OIB 32330076899</item>
      <item>Petar Radonić, OIB 09324740808</item>
      <item>Jagoda Radošević, OIB 26353444269</item>
      <item>Ante Rajčić, OIB 16954022739</item>
      <item>Marko Ralica, OIB 43858024645</item>
      <item>Ivan Raos, OIB 51516687457</item>
      <item>Zdenka Razlog, OIB 03030085275</item>
      <item>Mila Rebić, OIB 40304138585</item>
      <item>Marija Reljanović, OIB 34147480025</item>
      <item>Mara Režić, OIB 03502691709</item>
      <item>Marija Rizvan, OIB 81852427870</item>
      <item>Anđelko Rogulj, OIB 86920054956</item>
      <item>Berislava Roša, OIB 03031267329</item>
      <item>Sofija Ruić, OIB 32252086462</item>
      <item>Ana Runjić, OIB 01784422133</item>
      <item>Gordan Ruščić, OIB 53119078542</item>
      <item>Sanja Ružić, OIB 04871127862</item>
      <item>Svjetlana Samac, OIB 00231948560</item>
      <item>Miljenko Samardžić, OIB 48154982931</item>
      <item>Dinka Sanseović, OIB 27313861620</item>
      <item>Ante Sarić, OIB 37671686952</item>
      <item>Ivan Sarić, OIB 25772566590</item>
      <item>Marija Sedlar, OIB 77476367069</item>
      <item>Ljubica Sekelez, OIB 37811046307</item>
      <item>Kristina Serdarević, OIB 96208368856</item>
      <item>Aleksandra Sever-Muhar, OIB 46981853030</item>
      <item>Boško Sikavica, OIB 62904573776</item>
      <item>Snježana Sikavica, OIB 04571043319</item>
      <item>Dragan Simić, OIB 11440453978</item>
      <item>Tanja Sinovčić, OIB 15724160128</item>
      <item>Ljiljana Sirić, OIB 13682411690</item>
      <item>Dijana Skelin, OIB 67771387421</item>
      <item>Kata Sočo, OIB 12244754061</item>
      <item>Marija Stančić, OIB 24488999707</item>
      <item>Đani Stanić, OIB 01952579328</item>
      <item>Danica Stipović, OIB 14428054555</item>
      <item>Milorad Stojsavljević, OIB 70694448376</item>
      <item>Petar Strinić, OIB 82064030568</item>
      <item>Luca Strunje, OIB 39917579317</item>
      <item>Slavka Svalina, OIB 20916812996</item>
      <item>Marijan Šamija, OIB 81559542363</item>
      <item>Marinka Šamija, OIB 26187211202</item>
      <item>Katica Šeparović, OIB 89096228977</item>
      <item>Nenad Ševo, OIB 88234857624</item>
      <item>Krasna Šiklić, OIB 53374014167</item>
      <item>Mili Šimig, OIB 94704411458</item>
      <item>Vesna Škare, OIB 71821692373</item>
      <item>Ljubica Škopljanac, OIB 09408788504</item>
      <item>Milica Špar, OIB 07038339077</item>
      <item>Eleana Šubat, OIB 38900880602</item>
      <item>Ivan Šuljug, OIB 45192577645</item>
      <item>Vesna Šunjić, OIB 05247958818</item>
      <item>Ljubica Tarle, OIB 28166909018</item>
      <item>Nada Teklić, OIB 80645998554</item>
      <item>Lada Terzić, OIB 31496851195</item>
      <item>Ivan Tomić, OIB 55633242961</item>
      <item>Ivan Topić, OIB 63353072185</item>
      <item>Jelica Topić, OIB 84009834780</item>
      <item>Tvrtko Topić, OIB 15832739048</item>
      <item>Anđelka Torlak, OIB 94366468246</item>
      <item>Ivan Torlak, OIB 36758209001</item>
      <item>Marko Torlak, OIB 25141930670</item>
      <item>Damir Tot, OIB 97869422869</item>
      <item>Anka Treskavica, OIB 89998355619</item>
      <item>Anka Tukić, OIB 95095320611</item>
      <item>Nediljko Ugrin, OIB 61713318858</item>
      <item>Marinko Uvodić, OIB 86857726322</item>
      <item>Nedjeljka Uvodić, OIB 30483848227</item>
      <item>Marko Validžić, OIB 09167064985</item>
      <item>Ivanka Varnica, OIB 95864491355</item>
      <item>Milica Varvodić, OIB 73723486062</item>
      <item>Kristina Velić, OIB 77384310693</item>
      <item>Ljiljana Vesković, OIB 43910221929</item>
      <item>Milka Veštić, OIB 06357620254</item>
      <item>Ante Vidan, OIB 08079634276</item>
      <item>Marko Vidović, OIB 01091360979</item>
      <item>Matko Vidović, OIB 91655777185</item>
      <item>Nevenka Vidović, OIB 50708267696</item>
      <item>Ankica Vilibić, OIB 41935131740</item>
      <item>Anđelko Vilić, OIB 46303939151</item>
      <item>Normela Visković, OIB 93848978885</item>
      <item>Tonči Visković, OIB 57207922181</item>
      <item>Marica Vlaić, OIB 45120406456</item>
      <item>Dubravka Vlainić, OIB 89412859402</item>
      <item>Ivo Vodanović, OIB 61288856543</item>
      <item>Josip Vogleš, OIB 78979895187</item>
      <item>Vinko Vranković, OIB 28469423878</item>
      <item>Ivan Vrdoljak, OIB 58654492314</item>
      <item>Mirjana Vrdoljak, OIB 00849791179</item>
      <item>Marija Vrgoč</item>
      <item>Bože Vuco, OIB 57170132138</item>
      <item>Mirjana Vučković, OIB 77198987590</item>
      <item>Višnja Vučković, OIB 65331626489</item>
      <item>Ivan Vugdelija, OIB 84315022246</item>
      <item>Dubravka Vukas, OIB 08519715626</item>
      <item>Anđelka Vukičević, OIB 72508288201</item>
      <item>Zora Vuković, OIB 33099880685</item>
      <item>Ivan Vukušić, OIB 52615536531</item>
      <item>Jadran Vukušić, OIB 16315354223</item>
      <item>Nevenka Vukušić, OIB 24889115799</item>
      <item>Vjera Vukušić, OIB 63442370123</item>
      <item>Zvonimir Vukušić, OIB 28097018986</item>
      <item>Nevenka Vuleta, OIB 13567782306</item>
      <item>Vinka Zekić, OIB 91815577545</item>
      <item>Dinko Zenčić, OIB 65189931544</item>
      <item>Borislav Zokić, OIB 51253879731</item>
      <item>Dolina Zokić, OIB 75688399939</item>
      <item>Margita Zokić, OIB 85982645988</item>
      <item>Luca Zolota, OIB 57479376750</item>
      <item>Milan Žarković</item>
      <item>Nevenka Živko, OIB 40723467363</item>
      <item>Davorka Živković, OIB 80590033491</item>
      <item>Ivica Živković, OIB 18562262384</item>
      <item>Ivo Živković, OIB 81034283040</item>
      <item>Siniša Ivančić, OIB 26067778479</item>
      <item>Iva Jelić, OIB 44484653228</item>
      <item>Marko Kavelj, OIB 02369489649</item>
      <item>Ivan Koljanin, OIB 21918343692</item>
      <item>Željko Kovač, OIB 11925765994</item>
      <item>Zvonko Kruneš, OIB 55906727777</item>
      <item>Nikola Lacmanović, OIB 50670282682</item>
      <item>Vesna Lepetić, OIB 84143512273</item>
      <item>Jelica Ljubica, OIB 08611982578</item>
      <item>Darko Lulić, OIB 19997474853</item>
      <item>Vesna Lulić, OIB 31024530599</item>
      <item>Marija Mamić, OIB 82920304679</item>
      <item>Radojka Marijanović, OIB 75956845709</item>
      <item>Meri Cabadaj, OIB 90828303800</item>
      <item>Mate Markotić, OIB 40858158040</item>
      <item>Ante Marović, OIB 68871210232</item>
      <item>Ivan Marušić, OIB 38554028146</item>
      <item>Iva Melvan, OIB 03677154609</item>
      <item>Goran Merkel, OIB 20105696184</item>
      <item>Ivan Mornar, OIB 99253273877</item>
      <item>Miodrag Munjiza, OIB 45836749093</item>
      <item>Ante Nožina, OIB 63957170679</item>
      <item>Anica Pandža, OIB 13489275071</item>
      <item>Nikica Pavlović, OIB 49276013054</item>
      <item>Silvana Perić, OIB 13586987904</item>
      <item>Nediljka Perišić, OIB 60970664434</item>
      <item>Elvira Dračevac, OIB 02336991708</item>
      <item>Mara Dobrota, OIB 21943772484</item>
      <item>Neda-lidia Buljević, OIB 14338735105</item>
      <item>Ivan Bugarin, OIB 77317760491</item>
      <item>Maja Bučić, OIB 03739843191</item>
      <item>Mira Božić, OIB 22986331166</item>
      <item>Sandra Borić, OIB 36571760060</item>
      <item>Marija Davidović, OIB 45482063767</item>
      <item>Petar Adjanski, OIB 59639817186</item>
      <item>Ana Čatlak, OIB 78110711892</item>
      <item>Marinko Buškulić, OIB 08200114705</item>
      <item>Marinko Galić, OIB 96762020666</item>
      <item>Luca Gabela, OIB 68629820074</item>
      <item>Tomislav Frankić, OIB 69745327532</item>
      <item>Elias Erceg, OIB 27105475264</item>
      <item>Jakov Elez, OIB 36735285579</item>
      <item>Sretan Bajalo, OIB 77606115521</item>
      <item>Mario Tomić, OIB 12822553870</item>
      <item>Ranko Vuleta, OIB 75885216649</item>
      <item>Zlatko Balić, OIB 07556207031</item>
      <item>Boško Barać, OIB 00526661882</item>
      <item>Milan Vukić, OIB 34302227455</item>
      <item>Mara Vukorepa, OIB 56814423724</item>
      <item>Bare Vujina, OIB 23922325811</item>
      <item>Milenko Bašić, OIB 71120573278</item>
      <item>Diana Blažević, OIB 12578026353</item>
      <item>Jozo Bogić, OIB 35027187093</item>
      <item>Stjepko Bojanić, OIB 25751926536</item>
      <item>Miroslav Trečić, OIB 50880474980</item>
      <item>Neda Tukić, OIB 70924511514</item>
      <item>Vinka Ukić, OIB 42081497162</item>
      <item>Mira Velić, OIB 31812224044</item>
      <item>Ivan Vrdoljak, OIB 58654492314</item>
      <item>Iva Vrdoljak, OIB 63554079953</item>
      <item>Dražen Todorović, OIB 98584327843</item>
      <item>Dubravka Stojanovska, OIB 87171204134</item>
      <item>Josip Strniša, OIB 95889329970</item>
      <item>Ivica Sviličić, OIB 30978785630</item>
      <item>Ana Rogošić, OIB 63013573312</item>
      <item>Ivica Stipinović, OIB 04756380103</item>
      <item>Darko Topić, OIB 09297890199</item>
      <item>Marija Trečić, OIB 54951995215</item>
      <item>Milica Zorić, OIB 00140332153</item>
      <item>Ivo Rajčić, OIB 52467354389</item>
      <item>Ivan Radoš, OIB 36063141303</item>
      <item>Željka Vučemilović-šimunović, OIB 19390672750</item>
      <item>Slaven Tukić, OIB 33403885817</item>
      <item>Bartul Barišić, OIB 12686040110</item>
      <item>Tajana Domazet, OIB 31101575725</item>
      <item>Velinka Runjić, OIB 16188516711</item>
      <item>Niko Dujić, OIB 75216071342</item>
      <item>Teo Mandić, OIB 13212109596</item>
      <item>Mevlida Armanda, OIB 52353697771</item>
      <item>Renata Kalčić, OIB 57885132100</item>
      <item>Juraj Lešković, OIB 69602776663</item>
      <item>VRGORKA-VINARIJA dioničko društvo za proizvodnju pića, poljoprivredu i trgovinu, OIB 68329484134</item>
      <item>Milivoj Vidas, OIB 56342789123</item>
      <item>BURA l d.o.o. za trgovinu i usluge - u stečaju, OIB 79000721319</item>
      <item>AUTO CENTAR LOZIĆ d.o.o. trgovina vozilima u stečaju, OIB 30382973961</item>
      <item>NET MEDIA SISTEMI d.o.o. za informatički inženjering, OIB 03380490457</item>
      <item>BASLER OSIGURANJE ZAGREB dioničko društvo za osiguranje, OIB 59706054982</item>
      <item>NASTAVNI ZAVOD ZA JAVNO ZDRAVSTVO SPLITSKO-DALMATINSKE ŽUPANIJE, OIB 54948902275</item>
      <item>Joško Pavlov, OIB 35141086138</item>
      <item>Tina Trajković, OIB 65331410683</item>
      <item>Nada Dujmić, OIB 98309510309</item>
      <item>Nada Baković, OIB 16994220173</item>
      <item>Marija Duvančić, OIB 22739898593</item>
      <item>Mira Čipčić, OIB 42566477345</item>
    </izvorni_sadrzaj>
    <derivirana_varijabla naziv="DomainObject.Predmet.StrankaListNazivFormatedOIB_1">
      <item>REPUBLIKA HRVATSKA, OIB 18683136487</item>
      <item>LUKA dioničko društvo, OIB 34440814040</item>
      <item>RAD, d.o.o. za vodoopskrbu i ostale komunalne djelatnosti, OIB 71304592430</item>
      <item>HEP-Operator distribucijskog sustava d.o.o. za distribuciju i opskrbu električne energije ELEKTRA ŠIBENI, OIB 46830600751</item>
      <item>Mara Jukić, OIB 37710339746</item>
      <item>Ivica Bašić, OIB 14595893401</item>
      <item>GASTRO GRUPA d.o.o. za trgovinu i usluge, OIB 39228456312</item>
      <item>AUTO HRVATSKA dioničko društvo, OIB 32709834358</item>
      <item>JADRANSKO OSIGURANJE d.d., OIB 94472454976</item>
      <item>CITY EX d.o.o. za prijenos poslovne dokumentacije, OIB 99406899243</item>
      <item>Hrvatski Telekom d.d., OIB 81793146560</item>
      <item>CODEX SORTIUM društvo s ograničenom odgovornošću za pružanje kompleksnih konzalting usluga, OIB 83918065246</item>
      <item>SUNCE osiguranje d.d., OIB 12012147571</item>
      <item>HRVATSKA IZVJEŠTAJNA NOVINSKA AGENCIJA, OIB 41387373932</item>
      <item>ČISTOĆA d.o.o. za komunalnu djelatnost, održavanje čistoće i odlaganje komunalnog otpada, OIB 16912997621</item>
      <item>TEXT-PAPIR d.o.o. za trgovinu i usluge, OIB 45878059290</item>
      <item>SLOBODNA DALMACIJA izdavačka i tiskarska djelatnost, dioničko društvo, OIB 35075764438</item>
      <item>ČISTOĆA društvo s ograničenom odgovornošću za obavljanje komunalnih djelatnosti održavanja čistoće i odlaganja komunaln, OIB 38812451417</item>
      <item>OPĆINA JELSA Jedinstveni upravni odjel, OIB 94187441810</item>
      <item>AUTOKUĆA BOSNIĆ d.o.o. za trgovinu, servis i remont, OIB 62890333516</item>
      <item>TISKARA MALENICA d.o.o., OIB 21268596817</item>
      <item>Ivan Marijan, OIB 35721802898</item>
      <item>HEP-Operator distribucijskog sustava d.o.o. za distribuciju i opskrbu električne energije, OIB 46830600751</item>
      <item>Rikard Pavlović, OIB 16829467929</item>
      <item>LUČKA UPRAVA SPLIT, OIB 06992092556</item>
      <item>TINA ALATI društvo s ograničenom odgovorošću za trgovinu i usluge, OIB 72232886006</item>
      <item>PLOVPUT trgovačko društvo s ograničenom odgovornošću za održavanje pomorskih plovnih putova i radijske službe, OIB 14480721492</item>
      <item>Regionalna veletržnica Benkovac dioničko društvo za trgovinu i usluge "u stečaju", OIB 16205687638</item>
      <item>MESSER CROATIA PLIN Poduzeće za proizvodnju i prodaju tehničkih plinova d.o.o., OIB 32179081874</item>
      <item>ZAVOD ZA JAVNO ZDRAVSTVO DR. ANDRIJA ŠTAMPAR, OIB 33392005961</item>
      <item>Zagrebačka burza d.d., OIB 84368186611</item>
      <item>METRONET TELEKOMUNIKACIJE d.d. za telekomunikacijske usluge, OIB 23269006802</item>
      <item>RELAX, d.o.o. za proizvodnju i trgovinu, OIB 24543050439</item>
      <item>MINISTARSTVO GOSPODARSTVA, RAVNETELJSTVO ZA ROBNE ZALIHE, OIB 22413472900</item>
      <item>PUĆO d.o.o. za trgovinu, ugostiteljstvo i cestovni prijevoz, OIB 33417474295</item>
      <item>ITEM, d.o.o. informatičke usluge, OIB 71527463594</item>
      <item>ŠKARE TRADE, d.o.o. za trgovinu i ugostiteljstvo, OIB 88448992592</item>
      <item>CROATIA osiguranje d.d. FILIJALA SPLIT, OIB 26187994862</item>
      <item>MIRJANA BARIĆ, OIB 91861480870</item>
      <item>SREDIŠNJE KLIRINŠKO DEPOZITARNO DRUŠTVO, dioničko društvo, OIB 64406809162</item>
      <item>MILENKO BUŠLJETA, OIB 63433937940</item>
      <item>MILICA UGARKOVIĆ, OIB 03462724779</item>
      <item>FABIJAN PERONJA, OIB 19033633778</item>
      <item>Agencija za upravljanje državnom imovinom, OIB 75666130770</item>
      <item>COMENG, društvo s ograničenom odgovornošću za informatički inženjering, OIB 42122172362</item>
      <item>AMEROPA AG, OIB 38272342702</item>
      <item>GRAFOPLEX, društvo s ograničenom odgovornošću, za trgovinu i usluge, OIB 71142152777</item>
      <item>HP - Hrvatska pošta d.d., OIB 87311810356</item>
      <item>Financijska agencija, OIB 85821130368</item>
      <item>NIKOLA LACMANOVIĆ, OIB 50670282682</item>
      <item>HEP-Operator distribucijskog sustava d.o.o. za distribuciju i opskrbu električne energije, OIB 46830600751</item>
      <item>VODOVOD I KANALIZACIJA, društvo s ograničenom odgovornošću za vodoopskrbu, odvodnju i pročišćavanje otpadnih voda, OIB 56826138353</item>
      <item>JELKOM, društvo s ograničenom odgovornošću za komunalnu djelatnost, OIB 92345732468</item>
      <item>DALMACIJAVINO d.d. za proizvodnju i promet alkoholnih i bezalkoholnih pića "u stečaju", OIB 07837847925</item>
      <item>EUROLEASING d.o.o., OIB 48922277230</item>
      <item>Rino Barbić, odvjetnik, OIB 04402974520</item>
      <item>HVARSKI VODOVOD d.o.o., OIB 96577868636</item>
      <item>IVAN MILAT, OIB 89865160390</item>
      <item>DIONOVA - DIONA d.o.o., OIB 41112127430</item>
      <item>TEHNOPLAST d.o.o. za građevinarstvo, trgovinu, ugostiteljstvo, turizam i uslužne djelatnosti, OIB 70676517267</item>
      <item>VIPnet, društvo s ograničenom odgovornošću za usluge javnih telekomunikacija, OIB 29524210204</item>
      <item>BILIĆ-ERIĆ d.o.o. za privatnu zaštitu, OIB 68580128211</item>
      <item>DALMACIJAVINO - ZAGREB društvo sograničenom odgovornošću za trgovinu, ugostiteljstvo i prijevoz, OIB 93269876765</item>
      <item>GRAD DRNIŠ, OIB 38309740312</item>
      <item>Vetropack Straža tvornica stakla d.d. Hum na Sutli, OIB 74210066591</item>
      <item>CAPRICORNO, društvo s ograničenom odgovornošću za trgovinu, OIB 09517317411</item>
      <item>PELJEŠKI VRHOVI, POLJOPRIVREDNA ZADRUGA, OIB 49398931487</item>
      <item>Toma Šurjak, OIB 66049692921</item>
      <item>Jakov Peronja, OIB 07373599239</item>
      <item>TIGAR d.o.o. za usluge, OIB 65051360088</item>
      <item>POREZNA UPRAVA Područni ured Split, OIB 18683136487</item>
      <item>BURA I TRAMUNTANA d.o.o. za trgovinu i usluge, OIB 78359961331</item>
      <item>TRAST međunarodno otpremništvo, dioničko društvo, OIB 93225891495</item>
      <item>CHROMOS AGRO dioničko društvo proizvodnja sredstava za zaštitu bilja, OIB 82790074844</item>
      <item>VODOVOD I KANALIZACIJA, društvo s ograničenom odgovornošću za vodoopskrbu, odvodnju i pročišćavanje otpadnih voda, OIB 56826138353</item>
      <item>AUTOTRANS d. o. o. za javni prijevoz putnika u cestovonom prometu, trgovinu, usluge i turistička agencija, OIB 19819724166</item>
      <item>BRTVILA BREZIĆ d.o.o. za proizvodnju brtvila, trgovinu i zastupanje, OIB 47897946377</item>
      <item>IREKS AROMA društvo s ograničenom odgovornošću, OIB 36709757659</item>
      <item>Marin Mileteta, odvjetnik, OIB 37476644793</item>
      <item>HEP - Opskrba d.o.o. za opskrbu potrošača električnom, toplinskom energijom i plinom, OIB 63073332379</item>
      <item>ING-ATEST d.o.o. za trgovinu i usluge, OIB 21777333810</item>
      <item>Hrvatske vode, pravna osoba za upravljanje vodama, OIB 28921383001</item>
      <item>BASLER OSIGURANJE ZAGREB dioničko društvo za osiguranje, OIB 59706054982</item>
      <item>NARODNI TRGOVAČKI LANAC d.o.o. za trgovinu i usluge, OIB 78344221376</item>
      <item>MANTIS, d.o.o. za trgovinu i usluge, OIB 41274793973</item>
      <item>Vinko Paina, OIB 51203688235</item>
      <item>TRANSADRIA, međunarodna špedicija d. d. u stečaju, OIB 47965841018</item>
      <item>Hrvatska radiotelevizija, OIB 68419124305</item>
      <item>BRODOMERKUR trgovina i usluge, dioničko društvo, OIB 33956120458</item>
      <item>ZAGREBAČKI HOLDING, društvo s ograničenom odgovornošću za javni prijevoz, opskrbu vodom, održavanje čistoće, putnička a, OIB 85584865987</item>
      <item>NASTAVNI ZAVOD ZA JAVNO ZDRAVSTVO SPLITSKO-DALMATINSKE ŽUPANIJE, OIB 54948902275</item>
      <item>BRODOSPLIT-BRODOGRADILIŠTE društvo s ograničenom odgovornošću, OIB 05532178397</item>
      <item>COPAN ZAGREB društvo s ograničenom odgovornošću za trgovinu i zastupanje, OIB 43698579132</item>
      <item>DUHAN društvo s ograničenom odgovornošću, OIB 84143469050</item>
      <item>Ivica Maleš vl. autoservis "UNO", OIB 89917595934</item>
      <item>Teo Palaversić, OIB 21074825891</item>
      <item>HRVATSKA POŠTANSKA BANKA, dioničko društvo, OIB 87939104217</item>
      <item>OTIS DIZALA, društvo s ograničenom odgovornošću za proizvodnju, montažu, remont i održavanje dizala, OIB 76080865307</item>
      <item>Fabijan Roić, OIB 55646544786</item>
      <item>Ivo Družević, OIB 59608054089</item>
      <item>Ivo Roić, OIB 73872839985</item>
      <item>Josip Kovačević, OIB 24407104693</item>
      <item>Tedi-Tadija Maroević, OIB 75901351091</item>
      <item>Jakica Lupi, OIB 73236308888</item>
      <item>Joza Bratanić, OIB 08011374888</item>
      <item>Antun Pavičić, OIB 65866256737</item>
      <item>Juraj Pavičić, OIB 09529542053</item>
      <item>Cvjetko Matković, OIB 10443683019</item>
      <item>Katica Kovačević, OIB 33120980772</item>
      <item>Nikša Dužević, OIB 66241675982</item>
      <item>Milovan Kombura, OIB 30770175855</item>
      <item>Jelisava Pavičić, OIB 83980708087</item>
      <item>Matko Carić, OIB 35189247498</item>
      <item>Marinko Dužević, OIB 12242231071</item>
      <item>Margarita Radonić, OIB 28025722533</item>
      <item>Dinko Pavičić Tribunol, OIB 99243667034</item>
      <item>Tonči Šurjak, OIB 60785268681</item>
      <item>Duško Pavičić Ivelja, OIB 25982798589</item>
      <item>Pero Dulčić Sušak, OIB 55533277123</item>
      <item>Ivan Tadić, OIB 00384008152</item>
      <item>Ivica Pavičić, OIB 72332556277</item>
      <item>Mihovil-Mile Pavičić, OIB 24835949834</item>
      <item>Tomi Moscatello, OIB 28508820612</item>
      <item>Nikola Vodanović, OIB 74845370223</item>
      <item>Margarita Marica Stančić, OIB 08101100980</item>
      <item>Vjekoslav Radonić, OIB 33204721839</item>
      <item>Marinko Sanseović, OIB 45513941394</item>
      <item>Tadija Moškatelo, OIB 31188799731</item>
      <item>Damir Petrić, OIB 86091667582</item>
      <item>Louis Petrić, OIB 16074465250</item>
      <item>Ivica Ljubić, OIB 56655610557</item>
      <item>Vinko Lupi, OIB 35451219902</item>
      <item>Ivan Tadić Šilo, OIB 70114227603</item>
      <item>Ivan Tadić, OIB 70114227603</item>
      <item>Vinko Maroević, OIB 76848533915</item>
      <item>Ivan Buratović, OIB 47859397279</item>
      <item>Mijo Mili Pavičić, OIB 88915921313</item>
      <item>Marija Vodanović, OIB 55757464937</item>
      <item>Jakov Fredotović, OIB 46839149373</item>
      <item>Miljenko Srhoj, OIB 83488729434</item>
      <item>Nikola Haladić, OIB 44890767273</item>
      <item>Janez Jelušić, OIB 53424861114</item>
      <item>Nikola Sansević, OIB 77925554696</item>
      <item>Nikola Buratović, OIB 63461897206</item>
      <item>Cvjetko Buratović, OIB 68271062216</item>
      <item>Nikola Buratović, OIB 83296807791</item>
      <item>Nikola Stipišić, OIB 40730811746</item>
      <item>Prošper Moškatelo, OIB 30735770287</item>
      <item>Tonko Maroević, OIB 09539101243</item>
      <item>Ivo Pavičić, OIB 10571584537</item>
      <item>Pavao Čubre, OIB 53903728630</item>
      <item>Luka Šurjak, OIB 94878152360</item>
      <item>Luka Franetović, OIB 70961784599</item>
      <item>Ivan Miloš Mile, OIB 62291039145</item>
      <item>Jure Moškatelo, OIB 82967525191</item>
      <item>Vjekoslav Bogdanić, OIB 94391191426</item>
      <item>Petro Šoljan, OIB 76350894229</item>
      <item>Juraj Dužević, OIB 99909425440</item>
      <item>Damir Šurjak, OIB 27457530614</item>
      <item>Jakov Tresić, OIB 60663993622</item>
      <item>Juraj Moškatelo Stariji, OIB 12577877147</item>
      <item>Ruža Roić, OIB 27524265061</item>
      <item>Rade Čavić, OIB 74420229729</item>
      <item>Matilda Buratović, OIB 24198956638</item>
      <item>Ivo Šurjak, OIB 90776404563</item>
      <item>Dražica Matković Ljubo, OIB 38484140872</item>
      <item>Dinko Račić, OIB 02437704848</item>
      <item>Mila Franetović Dužević, OIB 02539671010</item>
      <item>Luka Stančić, OIB 91475365556</item>
      <item>Meri Petrić, OIB 49953370209</item>
      <item>Ivan Moškatelo, OIB 16048013538</item>
      <item>Vinko Moškatelo, OIB 57771107058</item>
      <item>Nikola Šimunović, OIB 24630749503</item>
      <item>Mirko Radonić, OIB 28025722533</item>
      <item>Antun Sansević, OIB 80183811492</item>
      <item>Nikša Moškatelo, OIB 98307576243</item>
      <item>Antun Vodanović Stariji, OIB 43563335947</item>
      <item>Ivo Bojanić, OIB 00897882683</item>
      <item>Cvjetko Miličić, OIB 44230808110</item>
      <item>Marija Trbuhović, OIB 38712300010</item>
      <item>Neno Šoljan, OIB 04419572654</item>
      <item>Juraj Tomi Moškatelo, OIB 80968217347</item>
      <item>Ivo Račić Kapetanić, OIB 70008404713</item>
      <item>Đuro Caratan, OIB 81898965125</item>
      <item>Ante Tonči Drinković, OIB 92836065068</item>
      <item>Kata Duboković, OIB 93006547119</item>
      <item>Boris Carić, OIB 46466426123</item>
      <item>Tonko Ivčević Bakulić, OIB 62293366608</item>
      <item>Marko Huljić, OIB 99873701212</item>
      <item>Lenka Roić, OIB 57371012596</item>
      <item>Stjepan Jerković, OIB 25876380285</item>
      <item>Boris Borović, OIB 51193036454</item>
      <item>Niko Salamunić, OIB 76231208532</item>
      <item>File Vranković, OIB 44132340384</item>
      <item>Juraj Šperka, OIB 79176257167</item>
      <item>Mili Razović, OIB 03291272208</item>
      <item>Ante Mihojević, OIB 08852465695</item>
      <item>Ljubica Stipišić, OIB 53136752678</item>
      <item>Stjepan Hujo Huljić, OIB 06947019866</item>
      <item>Nikola Grgičević, OIB 72806517394</item>
      <item>Tonči Gurdulić, OIB 88962507191</item>
      <item>Prošperino Milevčić, OIB 45533211549</item>
      <item>Boris Rubinić, OIB 69242251733</item>
      <item>Jakov Račić, OIB 31621777587</item>
      <item>Jakša Radonić, OIB 11727504421</item>
      <item>Vinko Palaversić, OIB 66878442541</item>
      <item>Fabijan Kunčić, OIB 51005536058</item>
      <item>Dušan Salamunić, OIB 67690387290</item>
      <item>Margarita Stančić, OIB 77283348907</item>
      <item>Josip Crnčić, OIB 78272535399</item>
      <item>Luka Moškatelo, OIB 37611216898</item>
      <item>Lucija Milatić-Bričolić, OIB 72454967005</item>
      <item>Fabijan Dužević, OIB 65516171063</item>
      <item>Vjeko Jakas, OIB 99530955280</item>
      <item>Pavo Bunčuga, OIB 76824484181</item>
      <item>Marko Buratović, OIB 96637597848</item>
      <item>Antun Lučić, OIB 23239072373</item>
      <item>Marin Parun Barbić, OIB 39599282196</item>
      <item>Stjepan Tomislav Huljić, OIB 97499130016</item>
      <item>Cvjetka Cvita Milevčić, OIB 75708915913</item>
      <item>Marinko Radonić, OIB 89514038279</item>
      <item>Antun Gurdulić, OIB 55215862622</item>
      <item>Blaženko Jakas, OIB 38730295070</item>
      <item>Braco Jakas, OIB 76920975322</item>
      <item>Ivan Makjanić, OIB 86091321106</item>
      <item>Ante Rubinić, OIB 15201258693</item>
      <item>Dražica Vicenca Matković, OIB 67149132840</item>
      <item>Jakov Radonić, OIB 93729454627</item>
      <item>Slobodan Radičić, OIB 46777889915</item>
      <item>Jurko Lučić, OIB 16439489089</item>
      <item>Mate Antičević, OIB 55268785640</item>
      <item>Josip Franičević, OIB 43547284113</item>
      <item>Asija Bojanić, OIB 14798986072</item>
      <item>Milivoj Vidas vl. Servisa instrumenata, mjerne i regulacione opreme, OIB 56342789123</item>
      <item>BURA l d.o.o. za trgovinu i usluge - u stečaju, OIB 79000721319</item>
      <item>NET MEDIA SISTEMI d.o.o. za informatički inženjering, OIB 03380490457</item>
      <item>Financijska agencija, OIB 85821130368</item>
      <item>Hrvatski registar brodova, OIB 04601923208</item>
      <item>Nenad Ševo, OIB 88234857624</item>
      <item>Meri Stipinović, OIB 64965084141</item>
      <item>Fond za zaštitu okoliša i energetsku učinkovitost, OIB 85828625994</item>
      <item>Zlatko Balić, OIB 07837847925</item>
      <item>Galić Ante, OIB 90017639391</item>
      <item>Dean Prelević, odvjetnik, OIB 10098946497</item>
      <item>Želimir Miletić, OIB 86888847404</item>
      <item>Luči Roić, OIB 24743587539</item>
      <item>Nade Pavičić-ivelja, OIB 33508911717</item>
      <item>Dujko Čubre, OIB 91478009603</item>
      <item>Antun Bratanić, OIB 52392458213</item>
      <item>Andrija Matković, OIB 72332556277</item>
      <item>Antun Vune Bratanić, OIB 44890767273</item>
      <item>Dinko Lušić, OIB 23131390669</item>
      <item>Nikica Nikola Matijević, OIB 21094494613</item>
      <item>Ivan Sanseović, OIB 08563467932</item>
      <item>Marija Kovačević Lolotović, OIB 69060952354</item>
      <item>Petar Zlatan Vodanović, OIB 11403397863</item>
      <item>Ivan Stančić, OIB 31497688270</item>
      <item>Stjepan Moškatelo, OIB 92020885489</item>
      <item>Toma Dužević, OIB 08830644469</item>
      <item>Ivica Račić, OIB 28123794048</item>
      <item>Kuzma Pavičić Aleluja, OIB 33120197409</item>
      <item>Vinka Salamunić, OIB 91445751353</item>
      <item>Teo Huljić, OIB 56034797647</item>
      <item>Dejan Šperka, OIB 10054205030</item>
      <item>Juraj Caratan, OIB 29357565225</item>
      <item>Matko Antičević, OIB 42034643125</item>
      <item>Dinko Rubinić ( Vjera ), OIB 69863599942</item>
      <item>Vjera Rubinić, OIB 98825603309</item>
      <item>Abraham Bojanić, OIB 79576557482</item>
      <item>Vedran Nevešćanin, OIB 34969575575</item>
      <item>Marija Pjevac, OIB 82096480140</item>
      <item>Carinska uprava, OIB 18683136487</item>
      <item>Općinski sud u Starom Gradu - ZK odjel</item>
      <item>Nada Akrap, OIB 50608806627</item>
      <item>Jasminka Antunović, OIB 74697035343</item>
      <item>Nediljka Armanda, OIB 09033661295</item>
      <item>Ana Babić, OIB 99777361372</item>
      <item>Gordana Babić</item>
      <item>Ivan Babić, OIB 39364629552</item>
      <item>Katica Babić, OIB 49371248632</item>
      <item>Jure Bacelj, OIB 68175280792</item>
      <item>Ana Bačić, OIB 18080781553</item>
      <item>Nediljka Bajić, OIB 00893712988</item>
      <item>Žarka Bakotić, OIB 36917498674</item>
      <item>Marko Baković, OIB 05569494546</item>
      <item>Ivica Ban, OIB 07285230342</item>
      <item>Srđanka Banovac, OIB 50974371502</item>
      <item>Božidar Barać, OIB 80639746410</item>
      <item>Vedran Barbarić, OIB 18526555730</item>
      <item>Marija Barbir, OIB 43799885260</item>
      <item>Petar Barbir, OIB 94965914070</item>
      <item>Anica Baričević, OIB 06811970314</item>
      <item>Damira Barišić, OIB 88385690941</item>
      <item>Ivan Barišić, OIB 38311171100</item>
      <item>Manda Bašić, OIB 23944179531</item>
      <item>Aleksandar Bauk, OIB 97860316263</item>
      <item>Marina Zečić, OIB 62683960216</item>
      <item>Ivo Bavčević, OIB 18609350440</item>
      <item>Nataša Bazina, OIB 67925940620</item>
      <item>Mirjana Begonja, OIB 73001510209</item>
      <item>Jelena Belić, OIB 77723253899</item>
      <item>Niko Belić, OIB 18977071620</item>
      <item>Jagoda Bešker, OIB 29966440390</item>
      <item>Nedo Bešker, OIB 56588665795</item>
      <item>Zorica Bilić, OIB 99810426480</item>
      <item>Sanja Bilić-pavlinović, OIB 45845212026</item>
      <item>Jela Bilobrk, OIB 63402483386</item>
      <item>Antun Blažević, OIB 90714609552</item>
      <item>Hrvoje Blažević, OIB 12287964630</item>
      <item>Damir Bojčić, OIB 41258960204</item>
      <item>Željko Bojčić, OIB 09291034408</item>
      <item>Denis Boljat, OIB 33725767264</item>
      <item>Srećko Boras, OIB 94339540336</item>
      <item>Robert Borić, OIB 38057391892</item>
      <item>Goran Bosančić, OIB 33007404175</item>
      <item>Pava Botić, OIB 34296544282</item>
      <item>Ljuba Božanić, OIB 04083001132</item>
      <item>Anka Božić, OIB 84941173128</item>
      <item>Anica Božić-Bakušić, OIB 89654935153</item>
      <item>Ivica Bratić, OIB 86080104106</item>
      <item>Nikša Bratić, OIB 49290967945</item>
      <item>Vencislav Brizić, OIB 29265973045</item>
      <item>Zlata Brizić, OIB 73389614517</item>
      <item>Mate Brstilo, OIB 97701748344</item>
      <item>Zora Budimir, OIB 65069642793</item>
      <item>Miranda Budiša, OIB 35557811513</item>
      <item>Nediljko Bugarin, OIB 69239215555</item>
      <item>Željka Vučemilović-šimunović, OIB 19390672750</item>
      <item>Gordana Buljević, OIB 32937631192</item>
      <item>Marina Burić, OIB 93570683955</item>
      <item>Mario Buzov, OIB 93519007247</item>
      <item>Đuro Caratan, OIB 81898965125</item>
      <item>Toni Caratan, OIB 68762006562</item>
      <item>Boris Carić, OIB 46466426123</item>
      <item>Paulo Carić, OIB 15402538356</item>
      <item>Dinka Cezareo, OIB 08033901183</item>
      <item>Nevenka Cukrov, OIB 17311242164</item>
      <item>Dijana Czwik, OIB 09675579569</item>
      <item>Vinka Čavala, OIB 72189149878</item>
      <item>Silva Černak Lojić, OIB 21589065823</item>
      <item>Diana Čović, OIB 59401221926</item>
      <item>Ante Čulo, OIB 58219699024</item>
      <item>Blaž Ćapin, OIB 67223092915</item>
      <item>Filip Delać, OIB 82167098700</item>
      <item>Ankica Delić, OIB 80719299509</item>
      <item>Marko Delić, OIB 05763270433</item>
      <item>Nediljka Delić, OIB 99568210497</item>
      <item>Gordana Didak, OIB 78878339902</item>
      <item>Mili Divić, OIB 35555990248</item>
      <item>Ljiljana Dragan Jelušić, OIB 50973171038</item>
      <item>Milka Drlje, OIB 15738553325</item>
      <item>Mato Drmić, OIB 39636384582</item>
      <item>Jozo Družianić, OIB 63604163211</item>
      <item>Stanko Duvančić, OIB 41476060687</item>
      <item>Damir Duvnjak, OIB 63781484968</item>
      <item>Nives Džanko, OIB 90598357164</item>
      <item>Ante Đurđević, OIB 72594587030</item>
      <item>Ljubica Elez, OIB 71000445833</item>
      <item>Ankica Ezgeta, OIB 18659409558</item>
      <item>Lenka Franić, OIB 62951288048</item>
      <item>Ivica Gabelić, OIB 70468304794</item>
      <item>Marija Galešić, OIB 47387004597</item>
      <item>Petar Galić, OIB 09903259382</item>
      <item>Silvana Galić, OIB 02726524452</item>
      <item>Kazimir Garić, OIB 83662319172</item>
      <item>Vencel Gašpar, OIB 46863766369</item>
      <item>Vinko Gašpar, OIB 21657975586</item>
      <item>Ana Goreta, OIB 91749079767</item>
      <item>Zorka Goreta, OIB 78206251147</item>
      <item>Josip Gotovac, OIB 16838023061</item>
      <item>Vjekoslav Grbčić, OIB 00132520638</item>
      <item>Divna Grbeša, OIB 74813693236</item>
      <item>Ana Grubišić, OIB 49854875039</item>
      <item>Gordana Grubišić, OIB 49873220891</item>
      <item>Nikola Grubišić, OIB 97693442104</item>
      <item>Sanja Grubišić, OIB 26638303946</item>
      <item>Antonio Gudelj, OIB 83686976296</item>
      <item>Kata Gugić, OIB 97696546556</item>
      <item>Mirjana Gugić, OIB 69438273166</item>
      <item>Ivica Hajder, OIB 67907347725</item>
      <item>Željko Hajder, OIB 70330715284</item>
      <item>Silvana Hajduk, OIB 33507058945</item>
      <item>Tomislav Herceg, OIB 78714538239</item>
      <item>Mira Ikica, OIB 11849010850</item>
      <item>Franjo Ivčević, OIB 49917991796</item>
      <item>Jelena Ivčević, OIB 74901888496</item>
      <item>Damir Jakus, OIB 87272819238</item>
      <item>Gospova Jakus, OIB 04209324873</item>
      <item>Marica Jakus, OIB 74750176046</item>
      <item>Petar Jakus, OIB 67345729042</item>
      <item>Marko Janković, OIB 19997991153</item>
      <item>Matija Jeličić, OIB 98976446888</item>
      <item>Ante Jeličić, OIB 91949654327</item>
      <item>Marija Jocić, OIB 87687857774</item>
      <item>Ante Jolić, OIB 30924166560</item>
      <item>Marica Jukić, OIB 19856164686</item>
      <item>Marko Jukić, OIB 72590351524</item>
      <item>Renata Jukić, OIB 09827250222</item>
      <item>Jadranka Jurić, OIB 52705592800</item>
      <item>Marija Jurić, OIB 31016018881</item>
      <item>Ankica Kainić, OIB 80409745726</item>
      <item>Jelena Kalinić, OIB 02401555720</item>
      <item>Petar Kalinić, OIB 76156352997</item>
      <item>Anamarija Kalinić Radović, OIB 92738597282</item>
      <item>Stipan Kamber, OIB 84681628783</item>
      <item>Đuro Kapoši, OIB 55675650848</item>
      <item>Željko Karin, OIB 70824276539</item>
      <item>Marijana Karin Prnjak, OIB 61576258120</item>
      <item>Neda Kasalo, OIB 11081458098</item>
      <item>Zvonimir Kasalo, OIB 07885551191</item>
      <item>Suzana Kašić, OIB 59974477956</item>
      <item>Ivana Katalinić Jerčić, OIB 27192920551</item>
      <item>Josip Katušić, OIB 17394409236</item>
      <item>Ljiljana Kegalj, OIB 44567225674</item>
      <item>Ante Kekez, OIB 82341180529</item>
      <item>Ivanko Kekez, OIB 69257203171</item>
      <item>Petrica Kekez, OIB 01138031201</item>
      <item>Boško Kevo, OIB 58881798829</item>
      <item>Antiša Kliškinić, OIB 54591476829</item>
      <item>Veljko Knezović, OIB 29953576092</item>
      <item>Stjepan Kokeza, OIB 45375542461</item>
      <item>Petar Kolega, OIB 41344179016</item>
      <item>Daniela Kovač, OIB 73917202839</item>
      <item>Željka Kovač, OIB 49269171098</item>
      <item>Ivan Kraljić, OIB 34937918610</item>
      <item>Inga Krnjaić, OIB 00968558935</item>
      <item>Anka Krstić, OIB 50194808421</item>
      <item>Ivan Kundid, OIB 95397541786</item>
      <item>Ivana Kundid, OIB 65152954463</item>
      <item>Ružica Kundid, OIB 62510013110</item>
      <item>Deni Kuvačić, OIB 86909984538</item>
      <item>Anka Landikušić, OIB 18023655586</item>
      <item>Ivan Lasić, OIB 23248459290</item>
      <item>Dražen Lazić, OIB 10307450473</item>
      <item>Nenad Leskur, OIB 79369933858</item>
      <item>Ivana Lilić, OIB 24212828078</item>
      <item>Ivo Lipanović, OIB 56508525212</item>
      <item>Marko Lojić, OIB 38337274260</item>
      <item>Mile Lovrić, OIB 87317474850</item>
      <item>Ana Lovrinčević, OIB 37389823251</item>
      <item>Dejan Lukavac, OIB 85205650926</item>
      <item>Nela Madžar, OIB 92085359240</item>
      <item>Alenka Malinić, OIB 44061509536</item>
      <item>Pavao Marasović, OIB 32681502260</item>
      <item>Anto Marijan, OIB 32989170521</item>
      <item>Cvita Marijanović, OIB 33573858243</item>
      <item>Dobrinka Marijanović, OIB 03673706981</item>
      <item>Tomislav Marijanović, OIB 87726686946</item>
      <item>Jasna Marin, OIB 24544706980</item>
      <item>Marina Marin, OIB 96155411085</item>
      <item>Željko Marinac, OIB 53959056974</item>
      <item>Božidar Marinković, OIB 12351935621</item>
      <item>Jakov Mateta, OIB 14390943845</item>
      <item>Ivan Matić, OIB 23355936969</item>
      <item>Ružica Matić, OIB 42779808936</item>
      <item>Slavko Matić, OIB 28602503915</item>
      <item>Željko Matić, OIB 66582117749</item>
      <item>Marija Matković, OIB 79153132638</item>
      <item>Ivan Melvan, OIB 80843491669</item>
      <item>Nikola Midenjak, OIB 88248589366</item>
      <item>Pere Mihanović, OIB 49545684243</item>
      <item>Ana Mikulić, OIB 54712970747</item>
      <item>Mate Mikulić, OIB 87811623322</item>
      <item>Ivan Milaković, OIB 91056811857</item>
      <item>Ivan Milanović, OIB 75286000064</item>
      <item>Zorka Miletić, OIB 48042737399</item>
      <item>Milan Miljuš, OIB 35675614034</item>
      <item>Đorđe Mirčetić, OIB 27370139872</item>
      <item>Tonči Mišković, OIB 74628173475</item>
      <item>Ana Moro, OIB 64571848035</item>
      <item>Slavko Moro, OIB 30868427553</item>
      <item>Tomi Moscatello, OIB 28508820612</item>
      <item>Marija Munitić, OIB 68535764041</item>
      <item>Ljubomir Muslim, OIB 17589644925</item>
      <item>Mijo Nožina, OIB 79046275268</item>
      <item>Jurica Oman, OIB 78517901315</item>
      <item>Mirko Oman, OIB 68766264149</item>
      <item>Janja Orošnjak, OIB 49619386391</item>
      <item>Mila Palada, OIB 10163841708</item>
      <item>Ivan Pandža, OIB 63327603131</item>
      <item>Asija Papić, OIB 36844611036</item>
      <item>Mijo Papić, OIB 90436045680</item>
      <item>Tereza Papić, OIB 79546057657</item>
      <item>Rajko Parać, OIB 14695878450</item>
      <item>Tatjana Parać, OIB 45662446398</item>
      <item>Đurđica Parat, OIB 21781090554</item>
      <item>Ivan Pastuović, OIB 39126309445</item>
      <item>Jurica Pavela, OIB 06763759506</item>
      <item>Roki Pavičić, OIB 01089958101</item>
      <item>Ivan Pažanin, OIB 47030103613</item>
      <item>Luka Peko, OIB 89771272445</item>
      <item>Neda Penga, OIB 76197116887</item>
      <item>Ante Perko, OIB 58528189918</item>
      <item>Ivana Perko, OIB 72532024891</item>
      <item>Gordana Perković, OIB 48186805492</item>
      <item>Marica Perković, OIB 69926366099</item>
      <item>Nediljko Perković, OIB 66481146396</item>
      <item>Nila Peroš, OIB 48544328267</item>
      <item>Dragica Peša, OIB 47913512214</item>
      <item>Iris Peša, OIB 06010961010</item>
      <item>Nikša Petrić, OIB 98862228387</item>
      <item>Matko Pezo, OIB 51619560640</item>
      <item>Zlatko Piperković, OIB 91173398058</item>
      <item>Joško Pivac, OIB 34978148355</item>
      <item>Luka Pjevac, OIB 52683808409</item>
      <item>Anka Plazonja, OIB 92736733656</item>
      <item>Robert Plazonja, OIB 75774016292</item>
      <item>Gordan Poparić, OIB 98826275620</item>
      <item>Ante Popović, OIB 03185976635</item>
      <item>Milanka Pranić, OIB 03263396290</item>
      <item>Miroslav Primorac, OIB 42998076332</item>
      <item>Iva Punda, OIB 03796593117</item>
      <item>Drago Radić, OIB 29691845355</item>
      <item>Mladen Radmilović, OIB 32330076899</item>
      <item>Petar Radonić, OIB 09324740808</item>
      <item>Jagoda Radošević, OIB 26353444269</item>
      <item>Ante Rajčić, OIB 16954022739</item>
      <item>Marko Ralica, OIB 43858024645</item>
      <item>Ivan Raos, OIB 51516687457</item>
      <item>Zdenka Razlog, OIB 03030085275</item>
      <item>Mila Rebić, OIB 40304138585</item>
      <item>Marija Reljanović, OIB 34147480025</item>
      <item>Mara Režić, OIB 03502691709</item>
      <item>Marija Rizvan, OIB 81852427870</item>
      <item>Anđelko Rogulj, OIB 86920054956</item>
      <item>Berislava Roša, OIB 03031267329</item>
      <item>Sofija Ruić, OIB 32252086462</item>
      <item>Ana Runjić, OIB 01784422133</item>
      <item>Gordan Ruščić, OIB 53119078542</item>
      <item>Sanja Ružić, OIB 04871127862</item>
      <item>Svjetlana Samac, OIB 00231948560</item>
      <item>Miljenko Samardžić, OIB 48154982931</item>
      <item>Dinka Sanseović, OIB 27313861620</item>
      <item>Ante Sarić, OIB 37671686952</item>
      <item>Ivan Sarić, OIB 25772566590</item>
      <item>Marija Sedlar, OIB 77476367069</item>
      <item>Ljubica Sekelez, OIB 37811046307</item>
      <item>Kristina Serdarević, OIB 96208368856</item>
      <item>Aleksandra Sever-Muhar, OIB 46981853030</item>
      <item>Boško Sikavica, OIB 62904573776</item>
      <item>Snježana Sikavica, OIB 04571043319</item>
      <item>Dragan Simić, OIB 11440453978</item>
      <item>Tanja Sinovčić, OIB 15724160128</item>
      <item>Ljiljana Sirić, OIB 13682411690</item>
      <item>Dijana Skelin, OIB 67771387421</item>
      <item>Kata Sočo, OIB 12244754061</item>
      <item>Marija Stančić, OIB 24488999707</item>
      <item>Đani Stanić, OIB 01952579328</item>
      <item>Danica Stipović, OIB 14428054555</item>
      <item>Milorad Stojsavljević, OIB 70694448376</item>
      <item>Petar Strinić, OIB 82064030568</item>
      <item>Luca Strunje, OIB 39917579317</item>
      <item>Slavka Svalina, OIB 20916812996</item>
      <item>Marijan Šamija, OIB 81559542363</item>
      <item>Marinka Šamija, OIB 26187211202</item>
      <item>Katica Šeparović, OIB 89096228977</item>
      <item>Nenad Ševo, OIB 88234857624</item>
      <item>Krasna Šiklić, OIB 53374014167</item>
      <item>Mili Šimig, OIB 94704411458</item>
      <item>Vesna Škare, OIB 71821692373</item>
      <item>Ljubica Škopljanac, OIB 09408788504</item>
      <item>Milica Špar, OIB 07038339077</item>
      <item>Eleana Šubat, OIB 38900880602</item>
      <item>Ivan Šuljug, OIB 45192577645</item>
      <item>Vesna Šunjić, OIB 05247958818</item>
      <item>Ljubica Tarle, OIB 28166909018</item>
      <item>Nada Teklić, OIB 80645998554</item>
      <item>Lada Terzić, OIB 31496851195</item>
      <item>Ivan Tomić, OIB 55633242961</item>
      <item>Ivan Topić, OIB 63353072185</item>
      <item>Jelica Topić, OIB 84009834780</item>
      <item>Tvrtko Topić, OIB 15832739048</item>
      <item>Anđelka Torlak, OIB 94366468246</item>
      <item>Ivan Torlak, OIB 36758209001</item>
      <item>Marko Torlak, OIB 25141930670</item>
      <item>Damir Tot, OIB 97869422869</item>
      <item>Anka Treskavica, OIB 89998355619</item>
      <item>Anka Tukić, OIB 95095320611</item>
      <item>Nediljko Ugrin, OIB 61713318858</item>
      <item>Marinko Uvodić, OIB 86857726322</item>
      <item>Nedjeljka Uvodić, OIB 30483848227</item>
      <item>Marko Validžić, OIB 09167064985</item>
      <item>Ivanka Varnica, OIB 95864491355</item>
      <item>Milica Varvodić, OIB 73723486062</item>
      <item>Kristina Velić, OIB 77384310693</item>
      <item>Ljiljana Vesković, OIB 43910221929</item>
      <item>Milka Veštić, OIB 06357620254</item>
      <item>Ante Vidan, OIB 08079634276</item>
      <item>Marko Vidović, OIB 01091360979</item>
      <item>Matko Vidović, OIB 91655777185</item>
      <item>Nevenka Vidović, OIB 50708267696</item>
      <item>Ankica Vilibić, OIB 41935131740</item>
      <item>Anđelko Vilić, OIB 46303939151</item>
      <item>Normela Visković, OIB 93848978885</item>
      <item>Tonči Visković, OIB 57207922181</item>
      <item>Marica Vlaić, OIB 45120406456</item>
      <item>Dubravka Vlainić, OIB 89412859402</item>
      <item>Ivo Vodanović, OIB 61288856543</item>
      <item>Josip Vogleš, OIB 78979895187</item>
      <item>Vinko Vranković, OIB 28469423878</item>
      <item>Ivan Vrdoljak, OIB 58654492314</item>
      <item>Mirjana Vrdoljak, OIB 00849791179</item>
      <item>Marija Vrgoč</item>
      <item>Bože Vuco, OIB 57170132138</item>
      <item>Mirjana Vučković, OIB 77198987590</item>
      <item>Višnja Vučković, OIB 65331626489</item>
      <item>Ivan Vugdelija, OIB 84315022246</item>
      <item>Dubravka Vukas, OIB 08519715626</item>
      <item>Anđelka Vukičević, OIB 72508288201</item>
      <item>Zora Vuković, OIB 33099880685</item>
      <item>Ivan Vukušić, OIB 52615536531</item>
      <item>Jadran Vukušić, OIB 16315354223</item>
      <item>Nevenka Vukušić, OIB 24889115799</item>
      <item>Vjera Vukušić, OIB 63442370123</item>
      <item>Zvonimir Vukušić, OIB 28097018986</item>
      <item>Nevenka Vuleta, OIB 13567782306</item>
      <item>Vinka Zekić, OIB 91815577545</item>
      <item>Dinko Zenčić, OIB 65189931544</item>
      <item>Borislav Zokić, OIB 51253879731</item>
      <item>Dolina Zokić, OIB 75688399939</item>
      <item>Margita Zokić, OIB 85982645988</item>
      <item>Luca Zolota, OIB 57479376750</item>
      <item>Milan Žarković</item>
      <item>Nevenka Živko, OIB 40723467363</item>
      <item>Davorka Živković, OIB 80590033491</item>
      <item>Ivica Živković, OIB 18562262384</item>
      <item>Ivo Živković, OIB 81034283040</item>
      <item>Siniša Ivančić, OIB 26067778479</item>
      <item>Iva Jelić, OIB 44484653228</item>
      <item>Marko Kavelj, OIB 02369489649</item>
      <item>Ivan Koljanin, OIB 21918343692</item>
      <item>Željko Kovač, OIB 11925765994</item>
      <item>Zvonko Kruneš, OIB 55906727777</item>
      <item>Nikola Lacmanović, OIB 50670282682</item>
      <item>Vesna Lepetić, OIB 84143512273</item>
      <item>Jelica Ljubica, OIB 08611982578</item>
      <item>Darko Lulić, OIB 19997474853</item>
      <item>Vesna Lulić, OIB 31024530599</item>
      <item>Marija Mamić, OIB 82920304679</item>
      <item>Radojka Marijanović, OIB 75956845709</item>
      <item>Meri Cabadaj, OIB 90828303800</item>
      <item>Mate Markotić, OIB 40858158040</item>
      <item>Ante Marović, OIB 68871210232</item>
      <item>Ivan Marušić, OIB 38554028146</item>
      <item>Iva Melvan, OIB 03677154609</item>
      <item>Goran Merkel, OIB 20105696184</item>
      <item>Ivan Mornar, OIB 99253273877</item>
      <item>Miodrag Munjiza, OIB 45836749093</item>
      <item>Ante Nožina, OIB 63957170679</item>
      <item>Anica Pandža, OIB 13489275071</item>
      <item>Nikica Pavlović, OIB 49276013054</item>
      <item>Silvana Perić, OIB 13586987904</item>
      <item>Nediljka Perišić, OIB 60970664434</item>
      <item>Elvira Dračevac, OIB 02336991708</item>
      <item>Mara Dobrota, OIB 21943772484</item>
      <item>Neda-lidia Buljević, OIB 14338735105</item>
      <item>Ivan Bugarin, OIB 77317760491</item>
      <item>Maja Bučić, OIB 03739843191</item>
      <item>Mira Božić, OIB 22986331166</item>
      <item>Sandra Borić, OIB 36571760060</item>
      <item>Marija Davidović, OIB 45482063767</item>
      <item>Petar Adjanski, OIB 59639817186</item>
      <item>Ana Čatlak, OIB 78110711892</item>
      <item>Marinko Buškulić, OIB 08200114705</item>
      <item>Marinko Galić, OIB 96762020666</item>
      <item>Luca Gabela, OIB 68629820074</item>
      <item>Tomislav Frankić, OIB 69745327532</item>
      <item>Elias Erceg, OIB 27105475264</item>
      <item>Jakov Elez, OIB 36735285579</item>
      <item>Sretan Bajalo, OIB 77606115521</item>
      <item>Mario Tomić, OIB 12822553870</item>
      <item>Ranko Vuleta, OIB 75885216649</item>
      <item>Zlatko Balić, OIB 07556207031</item>
      <item>Boško Barać, OIB 00526661882</item>
      <item>Milan Vukić, OIB 34302227455</item>
      <item>Mara Vukorepa, OIB 56814423724</item>
      <item>Bare Vujina, OIB 23922325811</item>
      <item>Milenko Bašić, OIB 71120573278</item>
      <item>Diana Blažević, OIB 12578026353</item>
      <item>Jozo Bogić, OIB 35027187093</item>
      <item>Stjepko Bojanić, OIB 25751926536</item>
      <item>Miroslav Trečić, OIB 50880474980</item>
      <item>Neda Tukić, OIB 70924511514</item>
      <item>Vinka Ukić, OIB 42081497162</item>
      <item>Mira Velić, OIB 31812224044</item>
      <item>Ivan Vrdoljak, OIB 58654492314</item>
      <item>Iva Vrdoljak, OIB 63554079953</item>
      <item>Dražen Todorović, OIB 98584327843</item>
      <item>Dubravka Stojanovska, OIB 87171204134</item>
      <item>Josip Strniša, OIB 95889329970</item>
      <item>Ivica Sviličić, OIB 30978785630</item>
      <item>Ana Rogošić, OIB 63013573312</item>
      <item>Ivica Stipinović, OIB 04756380103</item>
      <item>Darko Topić, OIB 09297890199</item>
      <item>Marija Trečić, OIB 54951995215</item>
      <item>Milica Zorić, OIB 00140332153</item>
      <item>Ivo Rajčić, OIB 52467354389</item>
      <item>Ivan Radoš, OIB 36063141303</item>
      <item>Željka Vučemilović-šimunović, OIB 19390672750</item>
      <item>Slaven Tukić, OIB 33403885817</item>
      <item>Bartul Barišić, OIB 12686040110</item>
      <item>Tajana Domazet, OIB 31101575725</item>
      <item>Velinka Runjić, OIB 16188516711</item>
      <item>Niko Dujić, OIB 75216071342</item>
      <item>Teo Mandić, OIB 13212109596</item>
      <item>Mevlida Armanda, OIB 52353697771</item>
      <item>Renata Kalčić, OIB 57885132100</item>
      <item>Juraj Lešković, OIB 69602776663</item>
      <item>VRGORKA-VINARIJA dioničko društvo za proizvodnju pića, poljoprivredu i trgovinu, OIB 68329484134</item>
      <item>Milivoj Vidas, OIB 56342789123</item>
      <item>BURA l d.o.o. za trgovinu i usluge - u stečaju, OIB 79000721319</item>
      <item>AUTO CENTAR LOZIĆ d.o.o. trgovina vozilima u stečaju, OIB 30382973961</item>
      <item>NET MEDIA SISTEMI d.o.o. za informatički inženjering, OIB 03380490457</item>
      <item>BASLER OSIGURANJE ZAGREB dioničko društvo za osiguranje, OIB 59706054982</item>
      <item>NASTAVNI ZAVOD ZA JAVNO ZDRAVSTVO SPLITSKO-DALMATINSKE ŽUPANIJE, OIB 54948902275</item>
      <item>Joško Pavlov, OIB 35141086138</item>
      <item>Tina Trajković, OIB 65331410683</item>
      <item>Nada Dujmić, OIB 98309510309</item>
      <item>Nada Baković, OIB 16994220173</item>
      <item>Marija Duvančić, OIB 22739898593</item>
      <item>Mira Čipčić, OIB 42566477345</item>
    </derivirana_varijabla>
  </DomainObject.Predmet.StrankaListNazivFormatedOIB>
  <DomainObject.Predmet.ProtuStrankaListFormated>
    <izvorni_sadrzaj>
      <item>DALMACIJAVINO d.d. za proizvodnju i promet alkoholnih i bezalkoholnih pića "u stečaju"</item>
    </izvorni_sadrzaj>
    <derivirana_varijabla naziv="DomainObject.Predmet.ProtuStrankaListFormated_1">
      <item>DALMACIJAVINO d.d. za proizvodnju i promet alkoholnih i bezalkoholnih pića "u stečaju"</item>
    </derivirana_varijabla>
  </DomainObject.Predmet.ProtuStrankaListFormated>
  <DomainObject.Predmet.ProtuStrankaListFormatedOIB>
    <izvorni_sadrzaj>
      <item>DALMACIJAVINO d.d. za proizvodnju i promet alkoholnih i bezalkoholnih pića "u stečaju", OIB 07837847925</item>
    </izvorni_sadrzaj>
    <derivirana_varijabla naziv="DomainObject.Predmet.ProtuStrankaListFormatedOIB_1">
      <item>DALMACIJAVINO d.d. za proizvodnju i promet alkoholnih i bezalkoholnih pića "u stečaju", OIB 07837847925</item>
    </derivirana_varijabla>
  </DomainObject.Predmet.ProtuStrankaListFormatedOIB>
  <DomainObject.Predmet.ProtuStrankaListFormatedWithAdress>
    <izvorni_sadrzaj>
      <item>DALMACIJAVINO d.d. za proizvodnju i promet alkoholnih i bezalkoholnih pića "u stečaju", Obala kneza Domagoja 15, 21000 Split</item>
    </izvorni_sadrzaj>
    <derivirana_varijabla naziv="DomainObject.Predmet.ProtuStrankaListFormatedWithAdress_1">
      <item>DALMACIJAVINO d.d. za proizvodnju i promet alkoholnih i bezalkoholnih pića "u stečaju", Obala kneza Domagoja 15, 21000 Split</item>
    </derivirana_varijabla>
  </DomainObject.Predmet.ProtuStrankaListFormatedWithAdress>
  <DomainObject.Predmet.ProtuStrankaListFormatedWithAdressOIB>
    <izvorni_sadrzaj>
      <item>DALMACIJAVINO d.d. za proizvodnju i promet alkoholnih i bezalkoholnih pića "u stečaju", OIB 07837847925, Obala kneza Domagoja 15, 21000 Split</item>
    </izvorni_sadrzaj>
    <derivirana_varijabla naziv="DomainObject.Predmet.ProtuStrankaListFormatedWithAdressOIB_1">
      <item>DALMACIJAVINO d.d. za proizvodnju i promet alkoholnih i bezalkoholnih pića "u stečaju", OIB 07837847925, Obala kneza Domagoja 15, 21000 Split</item>
    </derivirana_varijabla>
  </DomainObject.Predmet.ProtuStrankaListFormatedWithAdressOIB>
  <DomainObject.Predmet.ProtuStrankaListNazivFormated>
    <izvorni_sadrzaj>
      <item>DALMACIJAVINO d.d. za proizvodnju i promet alkoholnih i bezalkoholnih pića "u stečaju"</item>
    </izvorni_sadrzaj>
    <derivirana_varijabla naziv="DomainObject.Predmet.ProtuStrankaListNazivFormated_1">
      <item>DALMACIJAVINO d.d. za proizvodnju i promet alkoholnih i bezalkoholnih pića "u stečaju"</item>
    </derivirana_varijabla>
  </DomainObject.Predmet.ProtuStrankaListNazivFormated>
  <DomainObject.Predmet.ProtuStrankaListNazivFormatedOIB>
    <izvorni_sadrzaj>
      <item>DALMACIJAVINO d.d. za proizvodnju i promet alkoholnih i bezalkoholnih pića "u stečaju", OIB 07837847925</item>
    </izvorni_sadrzaj>
    <derivirana_varijabla naziv="DomainObject.Predmet.ProtuStrankaListNazivFormatedOIB_1">
      <item>DALMACIJAVINO d.d. za proizvodnju i promet alkoholnih i bezalkoholnih pića "u stečaju", OIB 07837847925</item>
    </derivirana_varijabla>
  </DomainObject.Predmet.ProtuStrankaListNazivFormatedOIB>
  <DomainObject.Predmet.OstaliListFormated>
    <izvorni_sadrzaj>
      <item>ŽUPANIJSKO DRŽAVNO ODVJETNIŠTVO U SPLITU punomoćnik sudionika u postupku REPUBLIKA HRVATSKA; MINISTARSTVO GOSPODARSTVA, RAVNETELJSTVO ZA ROBNE ZALIHE</item>
      <item>Ivan Matković</item>
      <item>Financijska agencija</item>
      <item>NARODNE NOVINE, dioničko društvo za izdavanje i tiskanje Službenog lista Republike Hrvatske, službenih i drugih obrazaca te </item>
      <item>Natalija Mladineo</item>
      <item>Dr. Silvio Ćurin</item>
      <item>Toni Vukičević</item>
      <item>Mijo Jeličić punomoćnik sudionika u postupku Mara Jukić; Ivica Bašić</item>
      <item>Damir Zagoršćak</item>
      <item>Grgić &amp; Partneri odvjetničko društvo j.t.d. punomoćnik sudionika u postupku JADRANSKO OSIGURANJE d.d.; EUROLEASING d.o.o.</item>
      <item>Antonio Zujić punomoćnik sudionika u postupku CITY EX d.o.o. za prijenos poslovne dokumentacije</item>
      <item>Anđelko Jureško</item>
      <item>PAVIŠA MAROVIĆ</item>
      <item>JADRANŠPED društvo s ograničenom odgovornošću za špediciju, trgovinu i usluge</item>
      <item>Lukica Bucat</item>
      <item>Miranda Budiša</item>
      <item>Nada Lović</item>
      <item>JADRANSKO OSIGURANJE dioničko društvo</item>
      <item>Zajednički odvjetnički ured VINKO LJUBIČIĆ, ŽELJKO VRDOL</item>
      <item>Jasmin Avdagić punomoćnik sudionika u postupku TISKARA MALENICA d.o.o.</item>
      <item>Odvjetnički ured Avdagić</item>
      <item>Ivica Crnogaća</item>
      <item>Zdravko Bojanić punomoćnik sudionika u postupku Ivan Marijan</item>
      <item>MAĐARIĆ &amp; LUI - odvjetničko društvo d.o.o. punomoćnik sudionika u postupku Zagrebačka burza d.d.</item>
      <item>HRVOJE LUI</item>
      <item>DARKO VARNICA</item>
      <item>ŽUPANIJSKO DRŽAVNO ODVJETNIŠTVO punomoćnik sudionika u postupku POREZNA UPRAVA Područni ured Split</item>
      <item>ANTE RAJČIĆ</item>
      <item>KRUNO PERONJA punomoćnik sudionika u postupku FABIJAN PERONJA</item>
      <item>Odvjetničko društvo Hanžeković &amp; Partneri društvo s ograničenom odgovornošću punomoćnik sudionika u postupku AMEROPA AG</item>
      <item>DORIS KOŠTA punomoćnik sudionika u postupku NIKOLA LACMANOVIĆ</item>
      <item>MIRJANA KATUNARIĆ MATKOVIĆ</item>
      <item>Rino Barbić punomoćnik sudionika u postupku HVARSKI VODOVOD d.o.o.</item>
      <item>Mr.sci.iur. Berigoj Vrsalović</item>
      <item>Odvjetničko društvo SURJAN I PARTNERI, odvjetnik Ivan Surjan</item>
      <item>Borko Bebić</item>
      <item>Matija Dorić</item>
      <item>MARKOVIĆ &amp; PLIŠO odvjetničko društvo d.o.o.</item>
      <item>Tamara Kranjec Malenica</item>
      <item>Rino Barbić punomoćnik sudionika u postupku Toma Šurjak; Jakov Peronja</item>
      <item>Zoran Iviš punomoćnik sudionika u postupku TIGAR d.o.o. za usluge</item>
      <item>VONČINA GRUBIŠIĆ LOVIĆ LALIĆ</item>
      <item>Marina Tončić-Bota punomoćnik sudionika u postupku TRAST međunarodno otpremništvo, dioničko društvo</item>
      <item>Dijana Britvić</item>
      <item>Zajednički odvjetički ured Vinko Ljubičić, Željko Vrdoljak</item>
      <item>Odvjetničko društvo GLAMUZINA &amp; GROŠETA punomoćnik sudionika u postupku IREKS AROMA društvo s ograničenom odgovornošću</item>
      <item>Antonia Selak punomoćnik sudionika u postupku Marin Mileteta, odvjetnik</item>
      <item>Odvjetničko društvo  Dragičević i partneri d.o.o.</item>
      <item>Vinko Radovani</item>
      <item>OPĆINSKI SUD U OSIJEKU</item>
      <item>Igor Radelić</item>
      <item>Ivo Staničić</item>
      <item>Odvjetničko društvo Stanić i partneri j.t.d.</item>
      <item>Odvjetničko društvo Hanžeković &amp; Partneri društvo s ograničenom odgovornošću</item>
      <item>Slavica Čupić</item>
      <item>Marko Ramljak</item>
      <item>Ivan Bilota dipl.ing.građ.</item>
      <item>BILOTA INŽENJERING d.o.o. za gradnju i turizam</item>
      <item>OPĆINSKI SUD U SPLITU</item>
      <item>OPĆINSKI SUD U KNINU Posbeni zemljišnoknjižni odjel sa sjedištem u Drnišu</item>
      <item>OPĆINSKI SUD U RIJECI Zemljišno-knjižni odjel</item>
      <item>Jelena Kalinić</item>
      <item>Trgovački sud Split, OVRŠNI ODJEL</item>
      <item>Trgovački sud Split OGLASNA PLOČA</item>
      <item>OPĆINSKI SUD ZADAR Zemljišno knjižni odjel</item>
      <item>TRGOVAČKI SUD ZADAR Stalna služba u Šibeniku</item>
      <item>OPĆINSKI GRAĐANSKI SUD ZAGREB</item>
      <item>Trgovački sud Split Računovodstvo</item>
      <item>Trgovački sud Split PISARNICA</item>
      <item>OPĆINSKI SUD STARI GRAD Zemljišno knjižni odjel</item>
      <item>OPĆINSKI SUD DRNIŠ</item>
      <item>OPĆINSKI SUD VUKOVAR Zemljišno knjižni odjel</item>
      <item>Josip Lončarić</item>
      <item>Uprava za zaštitu kulturne baštine konzervatorski odjel Trogir</item>
      <item>Ivica Nalis</item>
      <item>Visoki trgovački sud Republike Hrvatske</item>
      <item>Agencija za osiguranje radničkih potraživanja u slučaju stečaja poslodavca</item>
      <item>SOCIETE GENERALE-SPLITSKA BANKA dioničko društvo</item>
      <item>Općinski sud u Zadru, Zemljišno knjižni odjel</item>
      <item>Općinski sud Velika Gorica, Zemljišjno knjižni odjel</item>
      <item>Posebni zemljišno knjižni odjel Općinskog suda u Kninu sa sjedištem u Drnišu</item>
      <item>Agencija za upravljanje državnom imovinom</item>
      <item>Općinski sud u Splitu, Zemljišno knjižni odjel</item>
      <item>Alen Dumanić</item>
      <item>ADRIACINK d.d. za pocinčavanje, lijevanje i izradu čeličnih konstrukcija</item>
      <item>Tomislav Krka</item>
      <item>Porezna uprava Zadar</item>
      <item>Porezna uprava Drniš</item>
      <item>Porezna uprava Vukovar</item>
      <item>Porezna uprava Rijeka</item>
      <item>Porezna uprava Ispostava Hvar</item>
      <item>Porezna uprava Velika Gorica</item>
      <item>Porezna uprava Split</item>
      <item>Marija Brčić</item>
      <item>Milan Veić</item>
      <item>Lukrecija Benković Duboković</item>
      <item>GRAD SPLIT</item>
      <item>Županijsko državno odvjetništvo u Splitu Građansko upravni odjel</item>
      <item>Fond za zaštitu okoliša i energetsku učinkovitost</item>
      <item>REDOX  j.d.o.o. za usluge</item>
      <item>Ines Jurašin</item>
      <item>Centar za restrukturiranje i prodaju</item>
      <item>Mirjana Katunarić - Matković, odvjetnica</item>
      <item>Općinski sud u Splitu Zemljišno knjižni odjel Kaštel Lukšić</item>
      <item>Ured državne uprave u Splitsko-dalmatinskoj županiji Ispostava Kaštela</item>
      <item>GRAD KAŠTELA</item>
      <item>Centar za restrukturiranje i prodaju</item>
      <item>Financijska agencija REGIONALNI CENTAR SPLIT</item>
      <item>Alessandra Šimeta</item>
      <item>MINISTARSTVO PRAVOSUĐA Glavno tajništvo</item>
      <item>Jadranko Vidović punomoćnik sudionika u postupku Vedran Nevešćanin</item>
      <item>Anđa Šolić</item>
      <item>Hilda Aljinović</item>
      <item>Vinka Batalić</item>
      <item>Jadranka Jurjević</item>
      <item>Jerko Dugeč</item>
      <item>Mara Dobrota</item>
      <item>Marin Mladar</item>
      <item>Blaženka Mihanović</item>
      <item>Ljiljana Dadić</item>
      <item>Cvjetana Srbljin</item>
      <item>Mile Jerković</item>
      <item>Jurka Penić</item>
      <item>OŠTRC d.o.o.</item>
      <item>Ivan Mišetić</item>
      <item>Hrvatski fond za privatizaciju</item>
      <item>Viskoki trgovački sud RH</item>
      <item>Mario Tomić</item>
      <item>Marija Davidović</item>
      <item>Jere Brkan</item>
      <item>Andrija Klarić</item>
      <item>DRŽAVNI ZAVOD ZA INTELEKTUALNO VLASNIŠTVO</item>
      <item>Perica Mitrović</item>
      <item>Luka Bacelj</item>
    </izvorni_sadrzaj>
    <derivirana_varijabla naziv="DomainObject.Predmet.OstaliListFormated_1">
      <item>ŽUPANIJSKO DRŽAVNO ODVJETNIŠTVO U SPLITU punomoćnik sudionika u postupku REPUBLIKA HRVATSKA; MINISTARSTVO GOSPODARSTVA, RAVNETELJSTVO ZA ROBNE ZALIHE</item>
      <item>Ivan Matković</item>
      <item>Financijska agencija</item>
      <item>NARODNE NOVINE, dioničko društvo za izdavanje i tiskanje Službenog lista Republike Hrvatske, službenih i drugih obrazaca te </item>
      <item>Natalija Mladineo</item>
      <item>Dr. Silvio Ćurin</item>
      <item>Toni Vukičević</item>
      <item>Mijo Jeličić punomoćnik sudionika u postupku Mara Jukić; Ivica Bašić</item>
      <item>Damir Zagoršćak</item>
      <item>Grgić &amp; Partneri odvjetničko društvo j.t.d. punomoćnik sudionika u postupku JADRANSKO OSIGURANJE d.d.; EUROLEASING d.o.o.</item>
      <item>Antonio Zujić punomoćnik sudionika u postupku CITY EX d.o.o. za prijenos poslovne dokumentacije</item>
      <item>Anđelko Jureško</item>
      <item>PAVIŠA MAROVIĆ</item>
      <item>JADRANŠPED društvo s ograničenom odgovornošću za špediciju, trgovinu i usluge</item>
      <item>Lukica Bucat</item>
      <item>Miranda Budiša</item>
      <item>Nada Lović</item>
      <item>JADRANSKO OSIGURANJE dioničko društvo</item>
      <item>Zajednički odvjetnički ured VINKO LJUBIČIĆ, ŽELJKO VRDOL</item>
      <item>Jasmin Avdagić punomoćnik sudionika u postupku TISKARA MALENICA d.o.o.</item>
      <item>Odvjetnički ured Avdagić</item>
      <item>Ivica Crnogaća</item>
      <item>Zdravko Bojanić punomoćnik sudionika u postupku Ivan Marijan</item>
      <item>MAĐARIĆ &amp; LUI - odvjetničko društvo d.o.o. punomoćnik sudionika u postupku Zagrebačka burza d.d.</item>
      <item>HRVOJE LUI</item>
      <item>DARKO VARNICA</item>
      <item>ŽUPANIJSKO DRŽAVNO ODVJETNIŠTVO punomoćnik sudionika u postupku POREZNA UPRAVA Područni ured Split</item>
      <item>ANTE RAJČIĆ</item>
      <item>KRUNO PERONJA punomoćnik sudionika u postupku FABIJAN PERONJA</item>
      <item>Odvjetničko društvo Hanžeković &amp; Partneri društvo s ograničenom odgovornošću punomoćnik sudionika u postupku AMEROPA AG</item>
      <item>DORIS KOŠTA punomoćnik sudionika u postupku NIKOLA LACMANOVIĆ</item>
      <item>MIRJANA KATUNARIĆ MATKOVIĆ</item>
      <item>Rino Barbić punomoćnik sudionika u postupku HVARSKI VODOVOD d.o.o.</item>
      <item>Mr.sci.iur. Berigoj Vrsalović</item>
      <item>Odvjetničko društvo SURJAN I PARTNERI, odvjetnik Ivan Surjan</item>
      <item>Borko Bebić</item>
      <item>Matija Dorić</item>
      <item>MARKOVIĆ &amp; PLIŠO odvjetničko društvo d.o.o.</item>
      <item>Tamara Kranjec Malenica</item>
      <item>Rino Barbić punomoćnik sudionika u postupku Toma Šurjak; Jakov Peronja</item>
      <item>Zoran Iviš punomoćnik sudionika u postupku TIGAR d.o.o. za usluge</item>
      <item>VONČINA GRUBIŠIĆ LOVIĆ LALIĆ</item>
      <item>Marina Tončić-Bota punomoćnik sudionika u postupku TRAST međunarodno otpremništvo, dioničko društvo</item>
      <item>Dijana Britvić</item>
      <item>Zajednički odvjetički ured Vinko Ljubičić, Željko Vrdoljak</item>
      <item>Odvjetničko društvo GLAMUZINA &amp; GROŠETA punomoćnik sudionika u postupku IREKS AROMA društvo s ograničenom odgovornošću</item>
      <item>Antonia Selak punomoćnik sudionika u postupku Marin Mileteta, odvjetnik</item>
      <item>Odvjetničko društvo  Dragičević i partneri d.o.o.</item>
      <item>Vinko Radovani</item>
      <item>OPĆINSKI SUD U OSIJEKU</item>
      <item>Igor Radelić</item>
      <item>Ivo Staničić</item>
      <item>Odvjetničko društvo Stanić i partneri j.t.d.</item>
      <item>Odvjetničko društvo Hanžeković &amp; Partneri društvo s ograničenom odgovornošću</item>
      <item>Slavica Čupić</item>
      <item>Marko Ramljak</item>
      <item>Ivan Bilota dipl.ing.građ.</item>
      <item>BILOTA INŽENJERING d.o.o. za gradnju i turizam</item>
      <item>OPĆINSKI SUD U SPLITU</item>
      <item>OPĆINSKI SUD U KNINU Posbeni zemljišnoknjižni odjel sa sjedištem u Drnišu</item>
      <item>OPĆINSKI SUD U RIJECI Zemljišno-knjižni odjel</item>
      <item>Jelena Kalinić</item>
      <item>Trgovački sud Split, OVRŠNI ODJEL</item>
      <item>Trgovački sud Split OGLASNA PLOČA</item>
      <item>OPĆINSKI SUD ZADAR Zemljišno knjižni odjel</item>
      <item>TRGOVAČKI SUD ZADAR Stalna služba u Šibeniku</item>
      <item>OPĆINSKI GRAĐANSKI SUD ZAGREB</item>
      <item>Trgovački sud Split Računovodstvo</item>
      <item>Trgovački sud Split PISARNICA</item>
      <item>OPĆINSKI SUD STARI GRAD Zemljišno knjižni odjel</item>
      <item>OPĆINSKI SUD DRNIŠ</item>
      <item>OPĆINSKI SUD VUKOVAR Zemljišno knjižni odjel</item>
      <item>Josip Lončarić</item>
      <item>Uprava za zaštitu kulturne baštine konzervatorski odjel Trogir</item>
      <item>Ivica Nalis</item>
      <item>Visoki trgovački sud Republike Hrvatske</item>
      <item>Agencija za osiguranje radničkih potraživanja u slučaju stečaja poslodavca</item>
      <item>SOCIETE GENERALE-SPLITSKA BANKA dioničko društvo</item>
      <item>Općinski sud u Zadru, Zemljišno knjižni odjel</item>
      <item>Općinski sud Velika Gorica, Zemljišjno knjižni odjel</item>
      <item>Posebni zemljišno knjižni odjel Općinskog suda u Kninu sa sjedištem u Drnišu</item>
      <item>Agencija za upravljanje državnom imovinom</item>
      <item>Općinski sud u Splitu, Zemljišno knjižni odjel</item>
      <item>Alen Dumanić</item>
      <item>ADRIACINK d.d. za pocinčavanje, lijevanje i izradu čeličnih konstrukcija</item>
      <item>Tomislav Krka</item>
      <item>Porezna uprava Zadar</item>
      <item>Porezna uprava Drniš</item>
      <item>Porezna uprava Vukovar</item>
      <item>Porezna uprava Rijeka</item>
      <item>Porezna uprava Ispostava Hvar</item>
      <item>Porezna uprava Velika Gorica</item>
      <item>Porezna uprava Split</item>
      <item>Marija Brčić</item>
      <item>Milan Veić</item>
      <item>Lukrecija Benković Duboković</item>
      <item>GRAD SPLIT</item>
      <item>Županijsko državno odvjetništvo u Splitu Građansko upravni odjel</item>
      <item>Fond za zaštitu okoliša i energetsku učinkovitost</item>
      <item>REDOX  j.d.o.o. za usluge</item>
      <item>Ines Jurašin</item>
      <item>Centar za restrukturiranje i prodaju</item>
      <item>Mirjana Katunarić - Matković, odvjetnica</item>
      <item>Općinski sud u Splitu Zemljišno knjižni odjel Kaštel Lukšić</item>
      <item>Ured državne uprave u Splitsko-dalmatinskoj županiji Ispostava Kaštela</item>
      <item>GRAD KAŠTELA</item>
      <item>Centar za restrukturiranje i prodaju</item>
      <item>Financijska agencija REGIONALNI CENTAR SPLIT</item>
      <item>Alessandra Šimeta</item>
      <item>MINISTARSTVO PRAVOSUĐA Glavno tajništvo</item>
      <item>Jadranko Vidović punomoćnik sudionika u postupku Vedran Nevešćanin</item>
      <item>Anđa Šolić</item>
      <item>Hilda Aljinović</item>
      <item>Vinka Batalić</item>
      <item>Jadranka Jurjević</item>
      <item>Jerko Dugeč</item>
      <item>Mara Dobrota</item>
      <item>Marin Mladar</item>
      <item>Blaženka Mihanović</item>
      <item>Ljiljana Dadić</item>
      <item>Cvjetana Srbljin</item>
      <item>Mile Jerković</item>
      <item>Jurka Penić</item>
      <item>OŠTRC d.o.o.</item>
      <item>Ivan Mišetić</item>
      <item>Hrvatski fond za privatizaciju</item>
      <item>Viskoki trgovački sud RH</item>
      <item>Mario Tomić</item>
      <item>Marija Davidović</item>
      <item>Jere Brkan</item>
      <item>Andrija Klarić</item>
      <item>DRŽAVNI ZAVOD ZA INTELEKTUALNO VLASNIŠTVO</item>
      <item>Perica Mitrović</item>
      <item>Luka Bacelj</item>
    </derivirana_varijabla>
  </DomainObject.Predmet.OstaliListFormated>
  <DomainObject.Predmet.OstaliListFormatedOIB>
    <izvorni_sadrzaj>
      <item>ŽUPANIJSKO DRŽAVNO ODVJETNIŠTVO U SPLITU, OIB 70793241859 punomoćnik sudionika u postupku REPUBLIKA HRVATSKA; MINISTARSTVO GOSPODARSTVA, RAVNETELJSTVO ZA ROBNE ZALIHE</item>
      <item>Ivan Matković</item>
      <item>Financijska agencija, OIB 85821130368</item>
      <item>NARODNE NOVINE, dioničko društvo za izdavanje i tiskanje Službenog lista Republike Hrvatske, službenih i drugih obrazaca te , OIB 64546066176</item>
      <item>Natalija Mladineo, OIB 62875698528</item>
      <item>Dr. Silvio Ćurin, OIB 42669674962</item>
      <item>Toni Vukičević</item>
      <item>Mijo Jeličić, OIB 71855290129 punomoćnik sudionika u postupku Mara Jukić; Ivica Bašić</item>
      <item>Damir Zagoršćak, OIB 30993782023</item>
      <item>Grgić &amp; Partneri odvjetničko društvo j.t.d., OIB 16457179668 punomoćnik sudionika u postupku JADRANSKO OSIGURANJE d.d.; EUROLEASING d.o.o.</item>
      <item>Antonio Zujić punomoćnik sudionika u postupku CITY EX d.o.o. za prijenos poslovne dokumentacije</item>
      <item>Anđelko Jureško, OIB 77082063693</item>
      <item>PAVIŠA MAROVIĆ</item>
      <item>JADRANŠPED društvo s ograničenom odgovornošću za špediciju, trgovinu i usluge, OIB 01049951500</item>
      <item>Lukica Bucat, OIB 91720486742</item>
      <item>Miranda Budiša, OIB 35557811513</item>
      <item>Nada Lović, OIB 30557474014</item>
      <item>JADRANSKO OSIGURANJE dioničko društvo, OIB 94472454976</item>
      <item>Zajednički odvjetnički ured VINKO LJUBIČIĆ, ŽELJKO VRDOL</item>
      <item>Jasmin Avdagić punomoćnik sudionika u postupku TISKARA MALENICA d.o.o.</item>
      <item>Odvjetnički ured Avdagić</item>
      <item>Ivica Crnogaća</item>
      <item>Zdravko Bojanić punomoćnik sudionika u postupku Ivan Marijan</item>
      <item>MAĐARIĆ &amp; LUI - odvjetničko društvo d.o.o., OIB 27355904472 punomoćnik sudionika u postupku Zagrebačka burza d.d.</item>
      <item>HRVOJE LUI</item>
      <item>DARKO VARNICA</item>
      <item>ŽUPANIJSKO DRŽAVNO ODVJETNIŠTVO, OIB 70793241859 punomoćnik sudionika u postupku POREZNA UPRAVA Područni ured Split</item>
      <item>ANTE RAJČIĆ</item>
      <item>KRUNO PERONJA punomoćnik sudionika u postupku FABIJAN PERONJA</item>
      <item>Odvjetničko društvo Hanžeković &amp; Partneri društvo s ograničenom odgovornošću, OIB 85127306373 punomoćnik sudionika u postupku AMEROPA AG</item>
      <item>DORIS KOŠTA, OIB 50670282682 punomoćnik sudionika u postupku NIKOLA LACMANOVIĆ</item>
      <item>MIRJANA KATUNARIĆ MATKOVIĆ</item>
      <item>Rino Barbić punomoćnik sudionika u postupku HVARSKI VODOVOD d.o.o.</item>
      <item>Mr.sci.iur. Berigoj Vrsalović, OIB 35894904443</item>
      <item>Odvjetničko društvo SURJAN I PARTNERI, odvjetnik Ivan Surjan</item>
      <item>Borko Bebić</item>
      <item>Matija Dorić</item>
      <item>MARKOVIĆ &amp; PLIŠO odvjetničko društvo d.o.o., OIB 82282572283</item>
      <item>Tamara Kranjec Malenica</item>
      <item>Rino Barbić punomoćnik sudionika u postupku Toma Šurjak; Jakov Peronja</item>
      <item>Zoran Iviš punomoćnik sudionika u postupku TIGAR d.o.o. za usluge</item>
      <item>VONČINA GRUBIŠIĆ LOVIĆ LALIĆ</item>
      <item>Marina Tončić-Bota punomoćnik sudionika u postupku TRAST međunarodno otpremništvo, dioničko društvo</item>
      <item>Dijana Britvić, OIB 82319776508</item>
      <item>Zajednički odvjetički ured Vinko Ljubičić, Željko Vrdoljak</item>
      <item>Odvjetničko društvo GLAMUZINA &amp; GROŠETA, OIB 69402757072 punomoćnik sudionika u postupku IREKS AROMA društvo s ograničenom odgovornošću</item>
      <item>Antonia Selak punomoćnik sudionika u postupku Marin Mileteta, odvjetnik</item>
      <item>Odvjetničko društvo  Dragičević i partneri d.o.o.</item>
      <item>Vinko Radovani</item>
      <item>OPĆINSKI SUD U OSIJEKU, OIB 38625793303</item>
      <item>Igor Radelić</item>
      <item>Ivo Staničić</item>
      <item>Odvjetničko društvo Stanić i partneri j.t.d.</item>
      <item>Odvjetničko društvo Hanžeković &amp; Partneri društvo s ograničenom odgovornošću, OIB 85127306373</item>
      <item>Slavica Čupić</item>
      <item>Marko Ramljak</item>
      <item>Ivan Bilota dipl.ing.građ., OIB 56287080453</item>
      <item>BILOTA INŽENJERING d.o.o. za gradnju i turizam, OIB 56075169776</item>
      <item>OPĆINSKI SUD U SPLITU, OIB 61980608934</item>
      <item>OPĆINSKI SUD U KNINU Posbeni zemljišnoknjižni odjel sa sjedištem u Drnišu, OIB 41941343564</item>
      <item>OPĆINSKI SUD U RIJECI Zemljišno-knjižni odjel, OIB 54566384631</item>
      <item>Jelena Kalinić</item>
      <item>Trgovački sud Split, OVRŠNI ODJEL</item>
      <item>Trgovački sud Split OGLASNA PLOČA</item>
      <item>OPĆINSKI SUD ZADAR Zemljišno knjižni odjel</item>
      <item>TRGOVAČKI SUD ZADAR Stalna služba u Šibeniku, OIB 97465301721</item>
      <item>OPĆINSKI GRAĐANSKI SUD ZAGREB, OIB 01252163117</item>
      <item>Trgovački sud Split Računovodstvo, OIB 30842297926</item>
      <item>Trgovački sud Split PISARNICA, OIB 30842297926</item>
      <item>OPĆINSKI SUD STARI GRAD Zemljišno knjižni odjel, OIB 61980608934</item>
      <item>OPĆINSKI SUD DRNIŠ</item>
      <item>OPĆINSKI SUD VUKOVAR Zemljišno knjižni odjel, OIB 69370038985</item>
      <item>Josip Lončarić</item>
      <item>Uprava za zaštitu kulturne baštine konzervatorski odjel Trogir</item>
      <item>Ivica Nalis, OIB 03828238106</item>
      <item>Visoki trgovački sud Republike Hrvatske, OIB 97349366519</item>
      <item>Agencija za osiguranje radničkih potraživanja u slučaju stečaja poslodavca, OIB 04323472109</item>
      <item>SOCIETE GENERALE-SPLITSKA BANKA dioničko društvo, OIB 69326397242</item>
      <item>Općinski sud u Zadru, Zemljišno knjižni odjel, OIB 78866932443</item>
      <item>Općinski sud Velika Gorica, Zemljišjno knjižni odjel, OIB 32284739479</item>
      <item>Posebni zemljišno knjižni odjel Općinskog suda u Kninu sa sjedištem u Drnišu, OIB 41941343564</item>
      <item>Agencija za upravljanje državnom imovinom, OIB 75666130770</item>
      <item>Općinski sud u Splitu, Zemljišno knjižni odjel, OIB 61980608934</item>
      <item>Alen Dumanić, OIB 96821083726</item>
      <item>ADRIACINK d.d. za pocinčavanje, lijevanje i izradu čeličnih konstrukcija, OIB 29615199749</item>
      <item>Tomislav Krka</item>
      <item>Porezna uprava Zadar, OIB 18683136487</item>
      <item>Porezna uprava Drniš, OIB 18683136487</item>
      <item>Porezna uprava Vukovar, OIB 18683136487</item>
      <item>Porezna uprava Rijeka, OIB 18683136487</item>
      <item>Porezna uprava Ispostava Hvar, OIB 18683136487</item>
      <item>Porezna uprava Velika Gorica, OIB 18683136487</item>
      <item>Porezna uprava Split, OIB 18683136487</item>
      <item>Marija Brčić</item>
      <item>Milan Veić</item>
      <item>Lukrecija Benković Duboković, OIB 23379427545</item>
      <item>GRAD SPLIT</item>
      <item>Županijsko državno odvjetništvo u Splitu Građansko upravni odjel, OIB 70793241859</item>
      <item>Fond za zaštitu okoliša i energetsku učinkovitost</item>
      <item>REDOX  j.d.o.o. za usluge, OIB 55472425213</item>
      <item>Ines Jurašin</item>
      <item>Centar za restrukturiranje i prodaju, OIB 38083028711</item>
      <item>Mirjana Katunarić - Matković, odvjetnica, OIB 19345128906</item>
      <item>Općinski sud u Splitu Zemljišno knjižni odjel Kaštel Lukšić, OIB 61980608934</item>
      <item>Ured državne uprave u Splitsko-dalmatinskoj županiji Ispostava Kaštela</item>
      <item>GRAD KAŠTELA</item>
      <item>Centar za restrukturiranje i prodaju, OIB 38083028711</item>
      <item>Financijska agencija REGIONALNI CENTAR SPLIT, OIB 85821130368</item>
      <item>Alessandra Šimeta, OIB 12919457160</item>
      <item>MINISTARSTVO PRAVOSUĐA Glavno tajništvo, OIB 26635293339</item>
      <item>Jadranko Vidović, OIB 59002364613 punomoćnik sudionika u postupku Vedran Nevešćanin</item>
      <item>Anđa Šolić, OIB 19915712920</item>
      <item>Hilda Aljinović, OIB 29776220525</item>
      <item>Vinka Batalić, OIB 93618932042</item>
      <item>Jadranka Jurjević, OIB 81391207997</item>
      <item>Jerko Dugeč, OIB 57017761001</item>
      <item>Mara Dobrota, OIB 21943772484</item>
      <item>Marin Mladar, OIB 17080094552</item>
      <item>Blaženka Mihanović, OIB 68180763414</item>
      <item>Ljiljana Dadić, OIB 34453706637</item>
      <item>Cvjetana Srbljin, OIB 66904421085</item>
      <item>Mile Jerković, OIB 47281082801</item>
      <item>Jurka Penić, OIB 45519634047</item>
      <item>OŠTRC d.o.o., OIB 74171273839</item>
      <item>Ivan Mišetić</item>
      <item>Hrvatski fond za privatizaciju</item>
      <item>Viskoki trgovački sud RH</item>
      <item>Mario Tomić, OIB 12822553870</item>
      <item>Marija Davidović</item>
      <item>Jere Brkan</item>
      <item>Andrija Klarić, OIB 18697161464</item>
      <item>DRŽAVNI ZAVOD ZA INTELEKTUALNO VLASNIŠTVO, OIB 89755384389</item>
      <item>Perica Mitrović, OIB 29538074286</item>
      <item>Luka Bacelj, OIB 55461633514</item>
    </izvorni_sadrzaj>
    <derivirana_varijabla naziv="DomainObject.Predmet.OstaliListFormatedOIB_1">
      <item>ŽUPANIJSKO DRŽAVNO ODVJETNIŠTVO U SPLITU, OIB 70793241859 punomoćnik sudionika u postupku REPUBLIKA HRVATSKA; MINISTARSTVO GOSPODARSTVA, RAVNETELJSTVO ZA ROBNE ZALIHE</item>
      <item>Ivan Matković</item>
      <item>Financijska agencija, OIB 85821130368</item>
      <item>NARODNE NOVINE, dioničko društvo za izdavanje i tiskanje Službenog lista Republike Hrvatske, službenih i drugih obrazaca te , OIB 64546066176</item>
      <item>Natalija Mladineo, OIB 62875698528</item>
      <item>Dr. Silvio Ćurin, OIB 42669674962</item>
      <item>Toni Vukičević</item>
      <item>Mijo Jeličić, OIB 71855290129 punomoćnik sudionika u postupku Mara Jukić; Ivica Bašić</item>
      <item>Damir Zagoršćak, OIB 30993782023</item>
      <item>Grgić &amp; Partneri odvjetničko društvo j.t.d., OIB 16457179668 punomoćnik sudionika u postupku JADRANSKO OSIGURANJE d.d.; EUROLEASING d.o.o.</item>
      <item>Antonio Zujić punomoćnik sudionika u postupku CITY EX d.o.o. za prijenos poslovne dokumentacije</item>
      <item>Anđelko Jureško, OIB 77082063693</item>
      <item>PAVIŠA MAROVIĆ</item>
      <item>JADRANŠPED društvo s ograničenom odgovornošću za špediciju, trgovinu i usluge, OIB 01049951500</item>
      <item>Lukica Bucat, OIB 91720486742</item>
      <item>Miranda Budiša, OIB 35557811513</item>
      <item>Nada Lović, OIB 30557474014</item>
      <item>JADRANSKO OSIGURANJE dioničko društvo, OIB 94472454976</item>
      <item>Zajednički odvjetnički ured VINKO LJUBIČIĆ, ŽELJKO VRDOL</item>
      <item>Jasmin Avdagić punomoćnik sudionika u postupku TISKARA MALENICA d.o.o.</item>
      <item>Odvjetnički ured Avdagić</item>
      <item>Ivica Crnogaća</item>
      <item>Zdravko Bojanić punomoćnik sudionika u postupku Ivan Marijan</item>
      <item>MAĐARIĆ &amp; LUI - odvjetničko društvo d.o.o., OIB 27355904472 punomoćnik sudionika u postupku Zagrebačka burza d.d.</item>
      <item>HRVOJE LUI</item>
      <item>DARKO VARNICA</item>
      <item>ŽUPANIJSKO DRŽAVNO ODVJETNIŠTVO, OIB 70793241859 punomoćnik sudionika u postupku POREZNA UPRAVA Područni ured Split</item>
      <item>ANTE RAJČIĆ</item>
      <item>KRUNO PERONJA punomoćnik sudionika u postupku FABIJAN PERONJA</item>
      <item>Odvjetničko društvo Hanžeković &amp; Partneri društvo s ograničenom odgovornošću, OIB 85127306373 punomoćnik sudionika u postupku AMEROPA AG</item>
      <item>DORIS KOŠTA, OIB 50670282682 punomoćnik sudionika u postupku NIKOLA LACMANOVIĆ</item>
      <item>MIRJANA KATUNARIĆ MATKOVIĆ</item>
      <item>Rino Barbić punomoćnik sudionika u postupku HVARSKI VODOVOD d.o.o.</item>
      <item>Mr.sci.iur. Berigoj Vrsalović, OIB 35894904443</item>
      <item>Odvjetničko društvo SURJAN I PARTNERI, odvjetnik Ivan Surjan</item>
      <item>Borko Bebić</item>
      <item>Matija Dorić</item>
      <item>MARKOVIĆ &amp; PLIŠO odvjetničko društvo d.o.o., OIB 82282572283</item>
      <item>Tamara Kranjec Malenica</item>
      <item>Rino Barbić punomoćnik sudionika u postupku Toma Šurjak; Jakov Peronja</item>
      <item>Zoran Iviš punomoćnik sudionika u postupku TIGAR d.o.o. za usluge</item>
      <item>VONČINA GRUBIŠIĆ LOVIĆ LALIĆ</item>
      <item>Marina Tončić-Bota punomoćnik sudionika u postupku TRAST međunarodno otpremništvo, dioničko društvo</item>
      <item>Dijana Britvić, OIB 82319776508</item>
      <item>Zajednički odvjetički ured Vinko Ljubičić, Željko Vrdoljak</item>
      <item>Odvjetničko društvo GLAMUZINA &amp; GROŠETA, OIB 69402757072 punomoćnik sudionika u postupku IREKS AROMA društvo s ograničenom odgovornošću</item>
      <item>Antonia Selak punomoćnik sudionika u postupku Marin Mileteta, odvjetnik</item>
      <item>Odvjetničko društvo  Dragičević i partneri d.o.o.</item>
      <item>Vinko Radovani</item>
      <item>OPĆINSKI SUD U OSIJEKU, OIB 38625793303</item>
      <item>Igor Radelić</item>
      <item>Ivo Staničić</item>
      <item>Odvjetničko društvo Stanić i partneri j.t.d.</item>
      <item>Odvjetničko društvo Hanžeković &amp; Partneri društvo s ograničenom odgovornošću, OIB 85127306373</item>
      <item>Slavica Čupić</item>
      <item>Marko Ramljak</item>
      <item>Ivan Bilota dipl.ing.građ., OIB 56287080453</item>
      <item>BILOTA INŽENJERING d.o.o. za gradnju i turizam, OIB 56075169776</item>
      <item>OPĆINSKI SUD U SPLITU, OIB 61980608934</item>
      <item>OPĆINSKI SUD U KNINU Posbeni zemljišnoknjižni odjel sa sjedištem u Drnišu, OIB 41941343564</item>
      <item>OPĆINSKI SUD U RIJECI Zemljišno-knjižni odjel, OIB 54566384631</item>
      <item>Jelena Kalinić</item>
      <item>Trgovački sud Split, OVRŠNI ODJEL</item>
      <item>Trgovački sud Split OGLASNA PLOČA</item>
      <item>OPĆINSKI SUD ZADAR Zemljišno knjižni odjel</item>
      <item>TRGOVAČKI SUD ZADAR Stalna služba u Šibeniku, OIB 97465301721</item>
      <item>OPĆINSKI GRAĐANSKI SUD ZAGREB, OIB 01252163117</item>
      <item>Trgovački sud Split Računovodstvo, OIB 30842297926</item>
      <item>Trgovački sud Split PISARNICA, OIB 30842297926</item>
      <item>OPĆINSKI SUD STARI GRAD Zemljišno knjižni odjel, OIB 61980608934</item>
      <item>OPĆINSKI SUD DRNIŠ</item>
      <item>OPĆINSKI SUD VUKOVAR Zemljišno knjižni odjel, OIB 69370038985</item>
      <item>Josip Lončarić</item>
      <item>Uprava za zaštitu kulturne baštine konzervatorski odjel Trogir</item>
      <item>Ivica Nalis, OIB 03828238106</item>
      <item>Visoki trgovački sud Republike Hrvatske, OIB 97349366519</item>
      <item>Agencija za osiguranje radničkih potraživanja u slučaju stečaja poslodavca, OIB 04323472109</item>
      <item>SOCIETE GENERALE-SPLITSKA BANKA dioničko društvo, OIB 69326397242</item>
      <item>Općinski sud u Zadru, Zemljišno knjižni odjel, OIB 78866932443</item>
      <item>Općinski sud Velika Gorica, Zemljišjno knjižni odjel, OIB 32284739479</item>
      <item>Posebni zemljišno knjižni odjel Općinskog suda u Kninu sa sjedištem u Drnišu, OIB 41941343564</item>
      <item>Agencija za upravljanje državnom imovinom, OIB 75666130770</item>
      <item>Općinski sud u Splitu, Zemljišno knjižni odjel, OIB 61980608934</item>
      <item>Alen Dumanić, OIB 96821083726</item>
      <item>ADRIACINK d.d. za pocinčavanje, lijevanje i izradu čeličnih konstrukcija, OIB 29615199749</item>
      <item>Tomislav Krka</item>
      <item>Porezna uprava Zadar, OIB 18683136487</item>
      <item>Porezna uprava Drniš, OIB 18683136487</item>
      <item>Porezna uprava Vukovar, OIB 18683136487</item>
      <item>Porezna uprava Rijeka, OIB 18683136487</item>
      <item>Porezna uprava Ispostava Hvar, OIB 18683136487</item>
      <item>Porezna uprava Velika Gorica, OIB 18683136487</item>
      <item>Porezna uprava Split, OIB 18683136487</item>
      <item>Marija Brčić</item>
      <item>Milan Veić</item>
      <item>Lukrecija Benković Duboković, OIB 23379427545</item>
      <item>GRAD SPLIT</item>
      <item>Županijsko državno odvjetništvo u Splitu Građansko upravni odjel, OIB 70793241859</item>
      <item>Fond za zaštitu okoliša i energetsku učinkovitost</item>
      <item>REDOX  j.d.o.o. za usluge, OIB 55472425213</item>
      <item>Ines Jurašin</item>
      <item>Centar za restrukturiranje i prodaju, OIB 38083028711</item>
      <item>Mirjana Katunarić - Matković, odvjetnica, OIB 19345128906</item>
      <item>Općinski sud u Splitu Zemljišno knjižni odjel Kaštel Lukšić, OIB 61980608934</item>
      <item>Ured državne uprave u Splitsko-dalmatinskoj županiji Ispostava Kaštela</item>
      <item>GRAD KAŠTELA</item>
      <item>Centar za restrukturiranje i prodaju, OIB 38083028711</item>
      <item>Financijska agencija REGIONALNI CENTAR SPLIT, OIB 85821130368</item>
      <item>Alessandra Šimeta, OIB 12919457160</item>
      <item>MINISTARSTVO PRAVOSUĐA Glavno tajništvo, OIB 26635293339</item>
      <item>Jadranko Vidović, OIB 59002364613 punomoćnik sudionika u postupku Vedran Nevešćanin</item>
      <item>Anđa Šolić, OIB 19915712920</item>
      <item>Hilda Aljinović, OIB 29776220525</item>
      <item>Vinka Batalić, OIB 93618932042</item>
      <item>Jadranka Jurjević, OIB 81391207997</item>
      <item>Jerko Dugeč, OIB 57017761001</item>
      <item>Mara Dobrota, OIB 21943772484</item>
      <item>Marin Mladar, OIB 17080094552</item>
      <item>Blaženka Mihanović, OIB 68180763414</item>
      <item>Ljiljana Dadić, OIB 34453706637</item>
      <item>Cvjetana Srbljin, OIB 66904421085</item>
      <item>Mile Jerković, OIB 47281082801</item>
      <item>Jurka Penić, OIB 45519634047</item>
      <item>OŠTRC d.o.o., OIB 74171273839</item>
      <item>Ivan Mišetić</item>
      <item>Hrvatski fond za privatizaciju</item>
      <item>Viskoki trgovački sud RH</item>
      <item>Mario Tomić, OIB 12822553870</item>
      <item>Marija Davidović</item>
      <item>Jere Brkan</item>
      <item>Andrija Klarić, OIB 18697161464</item>
      <item>DRŽAVNI ZAVOD ZA INTELEKTUALNO VLASNIŠTVO, OIB 89755384389</item>
      <item>Perica Mitrović, OIB 29538074286</item>
      <item>Luka Bacelj, OIB 55461633514</item>
    </derivirana_varijabla>
  </DomainObject.Predmet.OstaliListFormatedOIB>
  <DomainObject.Predmet.OstaliListFormatedWithAdress>
    <izvorni_sadrzaj>
      <item>ŽUPANIJSKO DRŽAVNO ODVJETNIŠTVO U SPLITU, Gundulićeva 29, 21000 Split punomoćnik sudionika u postupku REPUBLIKA HRVATSKA; MINISTARSTVO GOSPODARSTVA, RAVNETELJSTVO ZA ROBNE ZALIHE</item>
      <item>Ivan Matković, Jurja Šižgorića 20, 21000 Split</item>
      <item>Financijska agencija, Vrtni put 3, 10000 Zagreb</item>
      <item>NARODNE NOVINE, dioničko društvo za izdavanje i tiskanje Službenog lista Republike Hrvatske, službenih i drugih obrazaca te , Savski Gaj XIII. put 6, 10000 Zagreb</item>
      <item>Natalija Mladineo, Viška 24, 21000 Split</item>
      <item>Dr. Silvio Ćurin, Domovinskog rata 27/I, 21000 Split</item>
      <item>Toni Vukičević, Gorička 6 a, 21000 Split</item>
      <item>Mijo Jeličić, Kliška 29, 21000 Split punomoćnik sudionika u postupku Mara Jukić; Ivica Bašić</item>
      <item>Damir Zagoršćak, I. Gundulića 36 b, 31000 Osijek</item>
      <item>Grgić &amp; Partneri odvjetničko društvo j.t.d., Ulica grada Vukovara 282, 10000 Zagreb punomoćnik sudionika u postupku JADRANSKO OSIGURANJE d.d.; EUROLEASING d.o.o.</item>
      <item>Antonio Zujić, Arnoldova 4, 10000 Zagreb punomoćnik sudionika u postupku CITY EX d.o.o. za prijenos poslovne dokumentacije</item>
      <item>Anđelko Jureško, Radnički dol 23, 10000 Zagreb</item>
      <item>PAVIŠA MAROVIĆ, Bosanska 11/III, 21000 Split</item>
      <item>JADRANŠPED društvo s ograničenom odgovornošću za špediciju, trgovinu i usluge, Kopilica 47 b, Split</item>
      <item>Lukica Bucat, Milna 2014, Milna</item>
      <item>Miranda Budiša, Ulica Kralja Zvonimira 18, 22320 Drniš</item>
      <item>Nada Lović, Pujanke 1, 21000 Split</item>
      <item>JADRANSKO OSIGURANJE dioničko društvo, Listopadska 2, 10000 Zagreb</item>
      <item>Zajednički odvjetnički ured VINKO LJUBIČIĆ, ŽELJKO VRDOL, Sukojišanska 4, 21000 Split</item>
      <item>Jasmin Avdagić, Kralja Zvonimira 44, 22000 Šibenik punomoćnik sudionika u postupku TISKARA MALENICA d.o.o.</item>
      <item>Odvjetnički ured Avdagić, Kralja Zvonimira 44, 22000 Šibenik</item>
      <item>Ivica Crnogaća, Kralja Zvonimira 44, 22000 Šibenik</item>
      <item>Zdravko Bojanić, P. Scutteri 7, 21460 STARI GRAD, Otok Hvar punomoćnik sudionika u postupku Ivan Marijan</item>
      <item>MAĐARIĆ &amp; LUI - odvjetničko društvo d.o.o., Ilica 191F, 10000 Zagreb punomoćnik sudionika u postupku Zagrebačka burza d.d.</item>
      <item>HRVOJE LUI, Ilica 191 F, 10000 Zagreb</item>
      <item>DARKO VARNICA, F.Tuđmana 632, 21214 Kaštel Kambelovac</item>
      <item>ŽUPANIJSKO DRŽAVNO ODVJETNIŠTVO, Gundulićeva 29 a, 21000 Split punomoćnik sudionika u postupku POREZNA UPRAVA Područni ured Split</item>
      <item>ANTE RAJČIĆ, Sukoišanska 23, 21000 Split</item>
      <item>KRUNO PERONJA, Domovinskog rata 29 b/V, 21000 Split punomoćnik sudionika u postupku FABIJAN PERONJA</item>
      <item>Odvjetničko društvo Hanžeković &amp; Partneri društvo s ograničenom odgovornošću, Radnička Cesta 22, 10000 Zagreb punomoćnik sudionika u postupku AMEROPA AG</item>
      <item>DORIS KOŠTA, Ulica Domovinskog rata 21, 21000 Split punomoćnik sudionika u postupku NIKOLA LACMANOVIĆ</item>
      <item>MIRJANA KATUNARIĆ MATKOVIĆ, Matoševa 24, 21000 Split</item>
      <item>Rino Barbić, Vrsina bb, 21465 Jelsa punomoćnik sudionika u postupku HVARSKI VODOVOD d.o.o.</item>
      <item>Mr.sci.iur. Berigoj Vrsalović, Trg Mihovila Pavlinovića 3, 21000 Split</item>
      <item>Odvjetničko društvo SURJAN I PARTNERI, odvjetnik Ivan Surjan, Martićeva 10/II, 10000 Zagreb</item>
      <item>Borko Bebić, Kneza Višeslava 16, 21000 Split</item>
      <item>Matija Dorić, Švarcova 2, 10000 Zagreb</item>
      <item>MARKOVIĆ &amp; PLIŠO odvjetničko društvo d.o.o., Ilica 1A, 10000 Zagreb</item>
      <item>Tamara Kranjec Malenica, Predovečka 11, 10000 Zagreb</item>
      <item>Rino Barbić, Vrsina bb, 21465 Jelsa punomoćnik sudionika u postupku Toma Šurjak; Jakov Peronja</item>
      <item>Zoran Iviš, Put Supavla 1/I, 21000 Split punomoćnik sudionika u postupku TIGAR d.o.o. za usluge</item>
      <item>VONČINA GRUBIŠIĆ LOVIĆ LALIĆ, Preradovićeva 13, 10000 Zagreb</item>
      <item>Marina Tončić-Bota, Nikole Tesle 3/II, 10000 Zagreb punomoćnik sudionika u postupku TRAST međunarodno otpremništvo, dioničko društvo</item>
      <item>Dijana Britvić, Ćiril Metodova 38, 21000 Split</item>
      <item>Zajednički odvjetički ured Vinko Ljubičić, Željko Vrdoljak, Sukoišanska 4, 21000 Split</item>
      <item>Odvjetničko društvo GLAMUZINA &amp; GROŠETA, Krajiška 27, 10000 Zagreb punomoćnik sudionika u postupku IREKS AROMA društvo s ograničenom odgovornošću</item>
      <item>Antonia Selak, Gorjanska 26/III, 10000 Zagreb punomoćnik sudionika u postupku Marin Mileteta, odvjetnik</item>
      <item>Odvjetničko društvo  Dragičević i partneri d.o.o., Palmotićeva 60, 10000 Zagreb</item>
      <item>Vinko Radovani, Hrvatske mornarice 1 J, 21000 Split</item>
      <item>OPĆINSKI SUD U OSIJEKU, Europska avenija 7, 31000 Osijek</item>
      <item>Igor Radelić, Kornatska 1, 10000 Zagreb</item>
      <item>Ivo Staničić, I. Gundulića  16 A, 21000 Split</item>
      <item>Odvjetničko društvo Stanić i partneri j.t.d., Riva 4, 51000 Rijeka</item>
      <item>Odvjetničko društvo Hanžeković &amp; Partneri društvo s ograničenom odgovornošću, Radnička Cesta 22, 10000 Zagreb</item>
      <item>Slavica Čupić, Bihačka 2 A/IV, 21000 Split</item>
      <item>Marko Ramljak, Prilaz Gjure Deželića 57, 10000 Zagreb</item>
      <item>Ivan Bilota dipl.ing.građ., Ulica Hrvatskih Žrtava 130, 21220 Seget Donji</item>
      <item>BILOTA INŽENJERING d.o.o. za gradnju i turizam, Hrvatskih žrtava 130, Seget Donji</item>
      <item>OPĆINSKI SUD U SPLITU, Dračevac, Bivša Vojarna Sveti Križ, 21000 Split</item>
      <item>OPĆINSKI SUD U KNINU Posbeni zemljišnoknjižni odjel sa sjedištem u Drnišu, Trg kralja Tomislava 2, 22320 Drniš</item>
      <item>OPĆINSKI SUD U RIJECI Zemljišno-knjižni odjel, Zadarska 1, 51000 Rijeka</item>
      <item>Jelena Kalinić, Raosa Ivana 15, 21000 Split</item>
      <item>Trgovački sud Split, OVRŠNI ODJEL, Sukoišanska 6, 21000 Split</item>
      <item>Trgovački sud Split OGLASNA PLOČA, Sukoišanska 6, 21000 Split</item>
      <item>OPĆINSKI SUD ZADAR Zemljišno knjižni odjel, Borelli 9, 23 000 Zadar</item>
      <item>TRGOVAČKI SUD ZADAR Stalna služba u Šibeniku, Stjepana Radića 81, 22000 Šibenik</item>
      <item>OPĆINSKI GRAĐANSKI SUD ZAGREB, Ulica grada Vukovara 84, 10000 Zagreb</item>
      <item>Trgovački sud Split Računovodstvo, Sukoišanska 6, 21000 Split</item>
      <item>Trgovački sud Split PISARNICA, Sukoišanska 6, 21000 Split</item>
      <item>OPĆINSKI SUD STARI GRAD Zemljišno knjižni odjel, Zbora narodne garde 9, 21460 Stari Grad</item>
      <item>OPĆINSKI SUD DRNIŠ, Trg kralja Tomislava 2, 22320 Drniš</item>
      <item>OPĆINSKI SUD VUKOVAR Zemljišno knjižni odjel, Županijska ulica br. 31, 32000 Vukovar</item>
      <item>Josip Lončarić, Kosirnikova 9, 10000 Zagreb</item>
      <item>Uprava za zaštitu kulturne baštine konzervatorski odjel Trogir, Gradska 4, Trogir</item>
      <item>Ivica Nalis, Ulica Zrinjskih I Frankopana 15, 20350 Metković</item>
      <item>Visoki trgovački sud Republike Hrvatske, Berislavićeva 11, 10000 Zagreb</item>
      <item>Agencija za osiguranje radničkih potraživanja u slučaju stečaja poslodavca, Frankopanska 11, 10000 Zagreb</item>
      <item>SOCIETE GENERALE-SPLITSKA BANKA dioničko društvo, Ruđera Boškovića 16, Split</item>
      <item>Općinski sud u Zadru, Zemljišno knjižni odjel, Borelli 9, 23000 Zadar</item>
      <item>Općinski sud Velika Gorica, Zemljišjno knjižni odjel, Trg kralja Tomislava 36, 10150 Velika Gorica</item>
      <item>Posebni zemljišno knjižni odjel Općinskog suda u Kninu sa sjedištem u Drnišu, Trg kralja Tomislava 2, 22320 Drniš</item>
      <item>Agencija za upravljanje državnom imovinom, Ivana Lučića 6, 10000 Zagreb</item>
      <item>Općinski sud u Splitu, Zemljišno knjižni odjel, Gundulićeva  29, 21000 Split</item>
      <item>Alen Dumanić, Put Skalica 16, 21000 Split</item>
      <item>ADRIACINK d.d. za pocinčavanje, lijevanje i izradu čeličnih konstrukcija, Stinice 12, Split</item>
      <item>Tomislav Krka, Starčevićeva 13, Split</item>
      <item>Porezna uprava Zadar, Ante Starčevića 9, 23000 Zadar</item>
      <item>Porezna uprava Drniš, Kardinala A. Stepinca 4, 22320 Drniš</item>
      <item>Porezna uprava Vukovar, Trg dr. Franje Tuđmana 1, 32000 Vukovar</item>
      <item>Porezna uprava Rijeka, Riva 16, 51000 Rijeka</item>
      <item>Porezna uprava Ispostava Hvar, Fabrika bb, 21450 Hvar</item>
      <item>Porezna uprava Velika Gorica, Trg kralja Tomislava 34, 10410 Velika Gorica</item>
      <item>Porezna uprava Split, Trg dr. Franje Tuđmana 4, 21000 Split</item>
      <item>Marija Brčić, Put Plokita 3, 21000 Split</item>
      <item>Milan Veić, Istarska 11, 21000 Split</item>
      <item>Lukrecija Benković Duboković, Put Firula 19, 21000 Split</item>
      <item>GRAD SPLIT, OBALAK.BRANIMIRA 14, 21000 Split</item>
      <item>Županijsko državno odvjetništvo u Splitu Građansko upravni odjel, Gundulićeva 29 a, 21000 Split</item>
      <item>Fond za zaštitu okoliša i energetsku učinkovitost, Ksaver 208, 10000 Zagreb</item>
      <item>REDOX  j.d.o.o. za usluge, Imotska 61, Split</item>
      <item>Ines Jurašin, Gundulićeva 26, 21000 Split</item>
      <item>Centar za restrukturiranje i prodaju, Ivana Lučića 6, 10000 Zagreb</item>
      <item>Mirjana Katunarić - Matković, odvjetnica, Andrićeva 3, 21000 Split</item>
      <item>Općinski sud u Splitu Zemljišno knjižni odjel Kaštel Lukšić, Obala kralja Tomislava 2, 21214 Kaštel Lukšić</item>
      <item>Ured državne uprave u Splitsko-dalmatinskoj županiji Ispostava Kaštela, Braće Radić 1, 21212 Kaštel Sućurac</item>
      <item>GRAD KAŠTELA, Ulica Braće Radić 1, 21212 Kaštel Sućurac</item>
      <item>Centar za restrukturiranje i prodaju, Ivana Lučića 6, 10000 Zagreb</item>
      <item>Financijska agencija REGIONALNI CENTAR SPLIT, Mažuranićevo šetalište 24 b, 21000 Split</item>
      <item>Alessandra Šimeta, Via Motta 34, 6906 Lugano</item>
      <item>MINISTARSTVO PRAVOSUĐA Glavno tajništvo, Ulica grada Vukovara 49, 10000 Zagreb</item>
      <item>Jadranko Vidović, Mažuranićevo šetalište 55, 21000 Split punomoćnik sudionika u postupku Vedran Nevešćanin</item>
      <item>Anđa Šolić, Držićeva 15, 21210 Solin</item>
      <item>Hilda Aljinović, I. Paštrića Poljičanina 18, 21311 Podstrana</item>
      <item>Vinka Batalić, Kukuljevićeva 3, 21000 Split</item>
      <item>Jadranka Jurjević, Hercegovačka 30, 21000 Split</item>
      <item>Jerko Dugeč, Marina Getaldića 31, 21000 Split</item>
      <item>Mara Dobrota, Trondheimska 9, 21000 Split</item>
      <item>Marin Mladar, PLEMENŠČINA 8 (ranije: KAŠTEL SUĆURAC, CESTA KAŠTEL SUĆURAC, 120), 21212 Kaštel Sućurac</item>
      <item>Blaženka Mihanović, Radičinka 12, 21311 Žrnovnica</item>
      <item>Ljiljana Dadić, Jurja Plančića 8, 21000 Split</item>
      <item>Cvjetana Srbljin, Rendićeva 7, 21000 Split</item>
      <item>Mile Jerković, Pujanke 71, 21000 Split</item>
      <item>Jurka Penić, ULICA MATE RADELJKOVIĆA 7 (ranije: KAŠTEL ŠTAFILIĆ, PUT RESNIKA, 0), 21217 Kaštel Štafilić</item>
      <item>OŠTRC d.o.o., Dežmanova 5, 10000 Zagreb</item>
      <item>Ivan Mišetić, Mihanovićeva 20, 10000 Zagreb</item>
      <item>Hrvatski fond za privatizaciju, I. Lučića 6-8, 10000 Zagreb</item>
      <item>Viskoki trgovački sud RH, Berislavićeva 11, 10000 Zagreb</item>
      <item>Mario Tomić, Ulica Svetega Križica 26, 21450 Hvar</item>
      <item>Marija Davidović, Listešići 11, 21231 Klis</item>
      <item>Jere Brkan, Vukovarska 127, 21000 Split</item>
      <item>Andrija Klarić, Hruševečka Ulica 3, 10000 Zagreb</item>
      <item>DRŽAVNI ZAVOD ZA INTELEKTUALNO VLASNIŠTVO, Ulica Grada Vukovara 78, 10000 Zagreb</item>
      <item>Perica Mitrović, Bjelolasička 23, 31000 Osijek</item>
      <item>Luka Bacelj, Bacelji 12, 21206 Bračević</item>
    </izvorni_sadrzaj>
    <derivirana_varijabla naziv="DomainObject.Predmet.OstaliListFormatedWithAdress_1">
      <item>ŽUPANIJSKO DRŽAVNO ODVJETNIŠTVO U SPLITU, Gundulićeva 29, 21000 Split punomoćnik sudionika u postupku REPUBLIKA HRVATSKA; MINISTARSTVO GOSPODARSTVA, RAVNETELJSTVO ZA ROBNE ZALIHE</item>
      <item>Ivan Matković, Jurja Šižgorića 20, 21000 Split</item>
      <item>Financijska agencija, Vrtni put 3, 10000 Zagreb</item>
      <item>NARODNE NOVINE, dioničko društvo za izdavanje i tiskanje Službenog lista Republike Hrvatske, službenih i drugih obrazaca te , Savski Gaj XIII. put 6, 10000 Zagreb</item>
      <item>Natalija Mladineo, Viška 24, 21000 Split</item>
      <item>Dr. Silvio Ćurin, Domovinskog rata 27/I, 21000 Split</item>
      <item>Toni Vukičević, Gorička 6 a, 21000 Split</item>
      <item>Mijo Jeličić, Kliška 29, 21000 Split punomoćnik sudionika u postupku Mara Jukić; Ivica Bašić</item>
      <item>Damir Zagoršćak, I. Gundulića 36 b, 31000 Osijek</item>
      <item>Grgić &amp; Partneri odvjetničko društvo j.t.d., Ulica grada Vukovara 282, 10000 Zagreb punomoćnik sudionika u postupku JADRANSKO OSIGURANJE d.d.; EUROLEASING d.o.o.</item>
      <item>Antonio Zujić, Arnoldova 4, 10000 Zagreb punomoćnik sudionika u postupku CITY EX d.o.o. za prijenos poslovne dokumentacije</item>
      <item>Anđelko Jureško, Radnički dol 23, 10000 Zagreb</item>
      <item>PAVIŠA MAROVIĆ, Bosanska 11/III, 21000 Split</item>
      <item>JADRANŠPED društvo s ograničenom odgovornošću za špediciju, trgovinu i usluge, Kopilica 47 b, Split</item>
      <item>Lukica Bucat, Milna 2014, Milna</item>
      <item>Miranda Budiša, Ulica Kralja Zvonimira 18, 22320 Drniš</item>
      <item>Nada Lović, Pujanke 1, 21000 Split</item>
      <item>JADRANSKO OSIGURANJE dioničko društvo, Listopadska 2, 10000 Zagreb</item>
      <item>Zajednički odvjetnički ured VINKO LJUBIČIĆ, ŽELJKO VRDOL, Sukojišanska 4, 21000 Split</item>
      <item>Jasmin Avdagić, Kralja Zvonimira 44, 22000 Šibenik punomoćnik sudionika u postupku TISKARA MALENICA d.o.o.</item>
      <item>Odvjetnički ured Avdagić, Kralja Zvonimira 44, 22000 Šibenik</item>
      <item>Ivica Crnogaća, Kralja Zvonimira 44, 22000 Šibenik</item>
      <item>Zdravko Bojanić, P. Scutteri 7, 21460 STARI GRAD, Otok Hvar punomoćnik sudionika u postupku Ivan Marijan</item>
      <item>MAĐARIĆ &amp; LUI - odvjetničko društvo d.o.o., Ilica 191F, 10000 Zagreb punomoćnik sudionika u postupku Zagrebačka burza d.d.</item>
      <item>HRVOJE LUI, Ilica 191 F, 10000 Zagreb</item>
      <item>DARKO VARNICA, F.Tuđmana 632, 21214 Kaštel Kambelovac</item>
      <item>ŽUPANIJSKO DRŽAVNO ODVJETNIŠTVO, Gundulićeva 29 a, 21000 Split punomoćnik sudionika u postupku POREZNA UPRAVA Područni ured Split</item>
      <item>ANTE RAJČIĆ, Sukoišanska 23, 21000 Split</item>
      <item>KRUNO PERONJA, Domovinskog rata 29 b/V, 21000 Split punomoćnik sudionika u postupku FABIJAN PERONJA</item>
      <item>Odvjetničko društvo Hanžeković &amp; Partneri društvo s ograničenom odgovornošću, Radnička Cesta 22, 10000 Zagreb punomoćnik sudionika u postupku AMEROPA AG</item>
      <item>DORIS KOŠTA, Ulica Domovinskog rata 21, 21000 Split punomoćnik sudionika u postupku NIKOLA LACMANOVIĆ</item>
      <item>MIRJANA KATUNARIĆ MATKOVIĆ, Matoševa 24, 21000 Split</item>
      <item>Rino Barbić, Vrsina bb, 21465 Jelsa punomoćnik sudionika u postupku HVARSKI VODOVOD d.o.o.</item>
      <item>Mr.sci.iur. Berigoj Vrsalović, Trg Mihovila Pavlinovića 3, 21000 Split</item>
      <item>Odvjetničko društvo SURJAN I PARTNERI, odvjetnik Ivan Surjan, Martićeva 10/II, 10000 Zagreb</item>
      <item>Borko Bebić, Kneza Višeslava 16, 21000 Split</item>
      <item>Matija Dorić, Švarcova 2, 10000 Zagreb</item>
      <item>MARKOVIĆ &amp; PLIŠO odvjetničko društvo d.o.o., Ilica 1A, 10000 Zagreb</item>
      <item>Tamara Kranjec Malenica, Predovečka 11, 10000 Zagreb</item>
      <item>Rino Barbić, Vrsina bb, 21465 Jelsa punomoćnik sudionika u postupku Toma Šurjak; Jakov Peronja</item>
      <item>Zoran Iviš, Put Supavla 1/I, 21000 Split punomoćnik sudionika u postupku TIGAR d.o.o. za usluge</item>
      <item>VONČINA GRUBIŠIĆ LOVIĆ LALIĆ, Preradovićeva 13, 10000 Zagreb</item>
      <item>Marina Tončić-Bota, Nikole Tesle 3/II, 10000 Zagreb punomoćnik sudionika u postupku TRAST međunarodno otpremništvo, dioničko društvo</item>
      <item>Dijana Britvić, Ćiril Metodova 38, 21000 Split</item>
      <item>Zajednički odvjetički ured Vinko Ljubičić, Željko Vrdoljak, Sukoišanska 4, 21000 Split</item>
      <item>Odvjetničko društvo GLAMUZINA &amp; GROŠETA, Krajiška 27, 10000 Zagreb punomoćnik sudionika u postupku IREKS AROMA društvo s ograničenom odgovornošću</item>
      <item>Antonia Selak, Gorjanska 26/III, 10000 Zagreb punomoćnik sudionika u postupku Marin Mileteta, odvjetnik</item>
      <item>Odvjetničko društvo  Dragičević i partneri d.o.o., Palmotićeva 60, 10000 Zagreb</item>
      <item>Vinko Radovani, Hrvatske mornarice 1 J, 21000 Split</item>
      <item>OPĆINSKI SUD U OSIJEKU, Europska avenija 7, 31000 Osijek</item>
      <item>Igor Radelić, Kornatska 1, 10000 Zagreb</item>
      <item>Ivo Staničić, I. Gundulića  16 A, 21000 Split</item>
      <item>Odvjetničko društvo Stanić i partneri j.t.d., Riva 4, 51000 Rijeka</item>
      <item>Odvjetničko društvo Hanžeković &amp; Partneri društvo s ograničenom odgovornošću, Radnička Cesta 22, 10000 Zagreb</item>
      <item>Slavica Čupić, Bihačka 2 A/IV, 21000 Split</item>
      <item>Marko Ramljak, Prilaz Gjure Deželića 57, 10000 Zagreb</item>
      <item>Ivan Bilota dipl.ing.građ., Ulica Hrvatskih Žrtava 130, 21220 Seget Donji</item>
      <item>BILOTA INŽENJERING d.o.o. za gradnju i turizam, Hrvatskih žrtava 130, Seget Donji</item>
      <item>OPĆINSKI SUD U SPLITU, Dračevac, Bivša Vojarna Sveti Križ, 21000 Split</item>
      <item>OPĆINSKI SUD U KNINU Posbeni zemljišnoknjižni odjel sa sjedištem u Drnišu, Trg kralja Tomislava 2, 22320 Drniš</item>
      <item>OPĆINSKI SUD U RIJECI Zemljišno-knjižni odjel, Zadarska 1, 51000 Rijeka</item>
      <item>Jelena Kalinić, Raosa Ivana 15, 21000 Split</item>
      <item>Trgovački sud Split, OVRŠNI ODJEL, Sukoišanska 6, 21000 Split</item>
      <item>Trgovački sud Split OGLASNA PLOČA, Sukoišanska 6, 21000 Split</item>
      <item>OPĆINSKI SUD ZADAR Zemljišno knjižni odjel, Borelli 9, 23 000 Zadar</item>
      <item>TRGOVAČKI SUD ZADAR Stalna služba u Šibeniku, Stjepana Radića 81, 22000 Šibenik</item>
      <item>OPĆINSKI GRAĐANSKI SUD ZAGREB, Ulica grada Vukovara 84, 10000 Zagreb</item>
      <item>Trgovački sud Split Računovodstvo, Sukoišanska 6, 21000 Split</item>
      <item>Trgovački sud Split PISARNICA, Sukoišanska 6, 21000 Split</item>
      <item>OPĆINSKI SUD STARI GRAD Zemljišno knjižni odjel, Zbora narodne garde 9, 21460 Stari Grad</item>
      <item>OPĆINSKI SUD DRNIŠ, Trg kralja Tomislava 2, 22320 Drniš</item>
      <item>OPĆINSKI SUD VUKOVAR Zemljišno knjižni odjel, Županijska ulica br. 31, 32000 Vukovar</item>
      <item>Josip Lončarić, Kosirnikova 9, 10000 Zagreb</item>
      <item>Uprava za zaštitu kulturne baštine konzervatorski odjel Trogir, Gradska 4, Trogir</item>
      <item>Ivica Nalis, Ulica Zrinjskih I Frankopana 15, 20350 Metković</item>
      <item>Visoki trgovački sud Republike Hrvatske, Berislavićeva 11, 10000 Zagreb</item>
      <item>Agencija za osiguranje radničkih potraživanja u slučaju stečaja poslodavca, Frankopanska 11, 10000 Zagreb</item>
      <item>SOCIETE GENERALE-SPLITSKA BANKA dioničko društvo, Ruđera Boškovića 16, Split</item>
      <item>Općinski sud u Zadru, Zemljišno knjižni odjel, Borelli 9, 23000 Zadar</item>
      <item>Općinski sud Velika Gorica, Zemljišjno knjižni odjel, Trg kralja Tomislava 36, 10150 Velika Gorica</item>
      <item>Posebni zemljišno knjižni odjel Općinskog suda u Kninu sa sjedištem u Drnišu, Trg kralja Tomislava 2, 22320 Drniš</item>
      <item>Agencija za upravljanje državnom imovinom, Ivana Lučića 6, 10000 Zagreb</item>
      <item>Općinski sud u Splitu, Zemljišno knjižni odjel, Gundulićeva  29, 21000 Split</item>
      <item>Alen Dumanić, Put Skalica 16, 21000 Split</item>
      <item>ADRIACINK d.d. za pocinčavanje, lijevanje i izradu čeličnih konstrukcija, Stinice 12, Split</item>
      <item>Tomislav Krka, Starčevićeva 13, Split</item>
      <item>Porezna uprava Zadar, Ante Starčevića 9, 23000 Zadar</item>
      <item>Porezna uprava Drniš, Kardinala A. Stepinca 4, 22320 Drniš</item>
      <item>Porezna uprava Vukovar, Trg dr. Franje Tuđmana 1, 32000 Vukovar</item>
      <item>Porezna uprava Rijeka, Riva 16, 51000 Rijeka</item>
      <item>Porezna uprava Ispostava Hvar, Fabrika bb, 21450 Hvar</item>
      <item>Porezna uprava Velika Gorica, Trg kralja Tomislava 34, 10410 Velika Gorica</item>
      <item>Porezna uprava Split, Trg dr. Franje Tuđmana 4, 21000 Split</item>
      <item>Marija Brčić, Put Plokita 3, 21000 Split</item>
      <item>Milan Veić, Istarska 11, 21000 Split</item>
      <item>Lukrecija Benković Duboković, Put Firula 19, 21000 Split</item>
      <item>GRAD SPLIT, OBALAK.BRANIMIRA 14, 21000 Split</item>
      <item>Županijsko državno odvjetništvo u Splitu Građansko upravni odjel, Gundulićeva 29 a, 21000 Split</item>
      <item>Fond za zaštitu okoliša i energetsku učinkovitost, Ksaver 208, 10000 Zagreb</item>
      <item>REDOX  j.d.o.o. za usluge, Imotska 61, Split</item>
      <item>Ines Jurašin, Gundulićeva 26, 21000 Split</item>
      <item>Centar za restrukturiranje i prodaju, Ivana Lučića 6, 10000 Zagreb</item>
      <item>Mirjana Katunarić - Matković, odvjetnica, Andrićeva 3, 21000 Split</item>
      <item>Općinski sud u Splitu Zemljišno knjižni odjel Kaštel Lukšić, Obala kralja Tomislava 2, 21214 Kaštel Lukšić</item>
      <item>Ured državne uprave u Splitsko-dalmatinskoj županiji Ispostava Kaštela, Braće Radić 1, 21212 Kaštel Sućurac</item>
      <item>GRAD KAŠTELA, Ulica Braće Radić 1, 21212 Kaštel Sućurac</item>
      <item>Centar za restrukturiranje i prodaju, Ivana Lučića 6, 10000 Zagreb</item>
      <item>Financijska agencija REGIONALNI CENTAR SPLIT, Mažuranićevo šetalište 24 b, 21000 Split</item>
      <item>Alessandra Šimeta, Via Motta 34, 6906 Lugano</item>
      <item>MINISTARSTVO PRAVOSUĐA Glavno tajništvo, Ulica grada Vukovara 49, 10000 Zagreb</item>
      <item>Jadranko Vidović, Mažuranićevo šetalište 55, 21000 Split punomoćnik sudionika u postupku Vedran Nevešćanin</item>
      <item>Anđa Šolić, Držićeva 15, 21210 Solin</item>
      <item>Hilda Aljinović, I. Paštrića Poljičanina 18, 21311 Podstrana</item>
      <item>Vinka Batalić, Kukuljevićeva 3, 21000 Split</item>
      <item>Jadranka Jurjević, Hercegovačka 30, 21000 Split</item>
      <item>Jerko Dugeč, Marina Getaldića 31, 21000 Split</item>
      <item>Mara Dobrota, Trondheimska 9, 21000 Split</item>
      <item>Marin Mladar, PLEMENŠČINA 8 (ranije: KAŠTEL SUĆURAC, CESTA KAŠTEL SUĆURAC, 120), 21212 Kaštel Sućurac</item>
      <item>Blaženka Mihanović, Radičinka 12, 21311 Žrnovnica</item>
      <item>Ljiljana Dadić, Jurja Plančića 8, 21000 Split</item>
      <item>Cvjetana Srbljin, Rendićeva 7, 21000 Split</item>
      <item>Mile Jerković, Pujanke 71, 21000 Split</item>
      <item>Jurka Penić, ULICA MATE RADELJKOVIĆA 7 (ranije: KAŠTEL ŠTAFILIĆ, PUT RESNIKA, 0), 21217 Kaštel Štafilić</item>
      <item>OŠTRC d.o.o., Dežmanova 5, 10000 Zagreb</item>
      <item>Ivan Mišetić, Mihanovićeva 20, 10000 Zagreb</item>
      <item>Hrvatski fond za privatizaciju, I. Lučića 6-8, 10000 Zagreb</item>
      <item>Viskoki trgovački sud RH, Berislavićeva 11, 10000 Zagreb</item>
      <item>Mario Tomić, Ulica Svetega Križica 26, 21450 Hvar</item>
      <item>Marija Davidović, Listešići 11, 21231 Klis</item>
      <item>Jere Brkan, Vukovarska 127, 21000 Split</item>
      <item>Andrija Klarić, Hruševečka Ulica 3, 10000 Zagreb</item>
      <item>DRŽAVNI ZAVOD ZA INTELEKTUALNO VLASNIŠTVO, Ulica Grada Vukovara 78, 10000 Zagreb</item>
      <item>Perica Mitrović, Bjelolasička 23, 31000 Osijek</item>
      <item>Luka Bacelj, Bacelji 12, 21206 Bračević</item>
    </derivirana_varijabla>
  </DomainObject.Predmet.OstaliListFormatedWithAdress>
  <DomainObject.Predmet.OstaliListFormatedWithAdressOIB>
    <izvorni_sadrzaj>
      <item>ŽUPANIJSKO DRŽAVNO ODVJETNIŠTVO U SPLITU, OIB 70793241859, Gundulićeva 29, 21000 Split punomoćnik sudionika u postupku REPUBLIKA HRVATSKA; MINISTARSTVO GOSPODARSTVA, RAVNETELJSTVO ZA ROBNE ZALIHE</item>
      <item>Ivan Matković, Jurja Šižgorića 20, 21000 Split</item>
      <item>Financijska agencija, OIB 85821130368, Vrtni put 3, 10000 Zagreb</item>
      <item>NARODNE NOVINE, dioničko društvo za izdavanje i tiskanje Službenog lista Republike Hrvatske, službenih i drugih obrazaca te , OIB 64546066176, Savski Gaj XIII. put 6, 10000 Zagreb</item>
      <item>Natalija Mladineo, OIB 62875698528, Viška 24, 21000 Split</item>
      <item>Dr. Silvio Ćurin, OIB 42669674962, Domovinskog rata 27/I, 21000 Split</item>
      <item>Toni Vukičević, Gorička 6 a, 21000 Split</item>
      <item>Mijo Jeličić, OIB 71855290129, Kliška 29, 21000 Split punomoćnik sudionika u postupku Mara Jukić; Ivica Bašić</item>
      <item>Damir Zagoršćak, OIB 30993782023, I. Gundulića 36 b, 31000 Osijek</item>
      <item>Grgić &amp; Partneri odvjetničko društvo j.t.d., OIB 16457179668, Ulica grada Vukovara 282, 10000 Zagreb punomoćnik sudionika u postupku JADRANSKO OSIGURANJE d.d.; EUROLEASING d.o.o.</item>
      <item>Antonio Zujić, Arnoldova 4, 10000 Zagreb punomoćnik sudionika u postupku CITY EX d.o.o. za prijenos poslovne dokumentacije</item>
      <item>Anđelko Jureško, OIB 77082063693, Radnički dol 23, 10000 Zagreb</item>
      <item>PAVIŠA MAROVIĆ, Bosanska 11/III, 21000 Split</item>
      <item>JADRANŠPED društvo s ograničenom odgovornošću za špediciju, trgovinu i usluge, OIB 01049951500, Kopilica 47 b, Split</item>
      <item>Lukica Bucat, OIB 91720486742, Milna 2014, Milna</item>
      <item>Miranda Budiša, OIB 35557811513, Ulica Kralja Zvonimira 18, 22320 Drniš</item>
      <item>Nada Lović, OIB 30557474014, Pujanke 1, 21000 Split</item>
      <item>JADRANSKO OSIGURANJE dioničko društvo, OIB 94472454976, Listopadska 2, 10000 Zagreb</item>
      <item>Zajednički odvjetnički ured VINKO LJUBIČIĆ, ŽELJKO VRDOL, Sukojišanska 4, 21000 Split</item>
      <item>Jasmin Avdagić, Kralja Zvonimira 44, 22000 Šibenik punomoćnik sudionika u postupku TISKARA MALENICA d.o.o.</item>
      <item>Odvjetnički ured Avdagić, Kralja Zvonimira 44, 22000 Šibenik</item>
      <item>Ivica Crnogaća, Kralja Zvonimira 44, 22000 Šibenik</item>
      <item>Zdravko Bojanić, P. Scutteri 7, 21460 STARI GRAD, Otok Hvar punomoćnik sudionika u postupku Ivan Marijan</item>
      <item>MAĐARIĆ &amp; LUI - odvjetničko društvo d.o.o., OIB 27355904472, Ilica 191F, 10000 Zagreb punomoćnik sudionika u postupku Zagrebačka burza d.d.</item>
      <item>HRVOJE LUI, Ilica 191 F, 10000 Zagreb</item>
      <item>DARKO VARNICA, F.Tuđmana 632, 21214 Kaštel Kambelovac</item>
      <item>ŽUPANIJSKO DRŽAVNO ODVJETNIŠTVO, OIB 70793241859, Gundulićeva 29 a, 21000 Split punomoćnik sudionika u postupku POREZNA UPRAVA Područni ured Split</item>
      <item>ANTE RAJČIĆ, Sukoišanska 23, 21000 Split</item>
      <item>KRUNO PERONJA, Domovinskog rata 29 b/V, 21000 Split punomoćnik sudionika u postupku FABIJAN PERONJA</item>
      <item>Odvjetničko društvo Hanžeković &amp; Partneri društvo s ograničenom odgovornošću, OIB 85127306373, Radnička Cesta 22, 10000 Zagreb punomoćnik sudionika u postupku AMEROPA AG</item>
      <item>DORIS KOŠTA, OIB 50670282682, Ulica Domovinskog rata 21, 21000 Split punomoćnik sudionika u postupku NIKOLA LACMANOVIĆ</item>
      <item>MIRJANA KATUNARIĆ MATKOVIĆ, Matoševa 24, 21000 Split</item>
      <item>Rino Barbić, Vrsina bb, 21465 Jelsa punomoćnik sudionika u postupku HVARSKI VODOVOD d.o.o.</item>
      <item>Mr.sci.iur. Berigoj Vrsalović, OIB 35894904443, Trg Mihovila Pavlinovića 3, 21000 Split</item>
      <item>Odvjetničko društvo SURJAN I PARTNERI, odvjetnik Ivan Surjan, Martićeva 10/II, 10000 Zagreb</item>
      <item>Borko Bebić, Kneza Višeslava 16, 21000 Split</item>
      <item>Matija Dorić, Švarcova 2, 10000 Zagreb</item>
      <item>MARKOVIĆ &amp; PLIŠO odvjetničko društvo d.o.o., OIB 82282572283, Ilica 1A, 10000 Zagreb</item>
      <item>Tamara Kranjec Malenica, Predovečka 11, 10000 Zagreb</item>
      <item>Rino Barbić, Vrsina bb, 21465 Jelsa punomoćnik sudionika u postupku Toma Šurjak; Jakov Peronja</item>
      <item>Zoran Iviš, Put Supavla 1/I, 21000 Split punomoćnik sudionika u postupku TIGAR d.o.o. za usluge</item>
      <item>VONČINA GRUBIŠIĆ LOVIĆ LALIĆ, Preradovićeva 13, 10000 Zagreb</item>
      <item>Marina Tončić-Bota, Nikole Tesle 3/II, 10000 Zagreb punomoćnik sudionika u postupku TRAST međunarodno otpremništvo, dioničko društvo</item>
      <item>Dijana Britvić, OIB 82319776508, Ćiril Metodova 38, 21000 Split</item>
      <item>Zajednički odvjetički ured Vinko Ljubičić, Željko Vrdoljak, Sukoišanska 4, 21000 Split</item>
      <item>Odvjetničko društvo GLAMUZINA &amp; GROŠETA, OIB 69402757072, Krajiška 27, 10000 Zagreb punomoćnik sudionika u postupku IREKS AROMA društvo s ograničenom odgovornošću</item>
      <item>Antonia Selak, Gorjanska 26/III, 10000 Zagreb punomoćnik sudionika u postupku Marin Mileteta, odvjetnik</item>
      <item>Odvjetničko društvo  Dragičević i partneri d.o.o., Palmotićeva 60, 10000 Zagreb</item>
      <item>Vinko Radovani, Hrvatske mornarice 1 J, 21000 Split</item>
      <item>OPĆINSKI SUD U OSIJEKU, OIB 38625793303, Europska avenija 7, 31000 Osijek</item>
      <item>Igor Radelić, Kornatska 1, 10000 Zagreb</item>
      <item>Ivo Staničić, I. Gundulića  16 A, 21000 Split</item>
      <item>Odvjetničko društvo Stanić i partneri j.t.d., Riva 4, 51000 Rijeka</item>
      <item>Odvjetničko društvo Hanžeković &amp; Partneri društvo s ograničenom odgovornošću, OIB 85127306373, Radnička Cesta 22, 10000 Zagreb</item>
      <item>Slavica Čupić, Bihačka 2 A/IV, 21000 Split</item>
      <item>Marko Ramljak, Prilaz Gjure Deželića 57, 10000 Zagreb</item>
      <item>Ivan Bilota dipl.ing.građ., OIB 56287080453, Ulica Hrvatskih Žrtava 130, 21220 Seget Donji</item>
      <item>BILOTA INŽENJERING d.o.o. za gradnju i turizam, OIB 56075169776, Hrvatskih žrtava 130, Seget Donji</item>
      <item>OPĆINSKI SUD U SPLITU, OIB 61980608934, Dračevac, Bivša Vojarna Sveti Križ, 21000 Split</item>
      <item>OPĆINSKI SUD U KNINU Posbeni zemljišnoknjižni odjel sa sjedištem u Drnišu, OIB 41941343564, Trg kralja Tomislava 2, 22320 Drniš</item>
      <item>OPĆINSKI SUD U RIJECI Zemljišno-knjižni odjel, OIB 54566384631, Zadarska 1, 51000 Rijeka</item>
      <item>Jelena Kalinić, Raosa Ivana 15, 21000 Split</item>
      <item>Trgovački sud Split, OVRŠNI ODJEL, Sukoišanska 6, 21000 Split</item>
      <item>Trgovački sud Split OGLASNA PLOČA, Sukoišanska 6, 21000 Split</item>
      <item>OPĆINSKI SUD ZADAR Zemljišno knjižni odjel, Borelli 9, 23 000 Zadar</item>
      <item>TRGOVAČKI SUD ZADAR Stalna služba u Šibeniku, OIB 97465301721, Stjepana Radića 81, 22000 Šibenik</item>
      <item>OPĆINSKI GRAĐANSKI SUD ZAGREB, OIB 01252163117, Ulica grada Vukovara 84, 10000 Zagreb</item>
      <item>Trgovački sud Split Računovodstvo, OIB 30842297926, Sukoišanska 6, 21000 Split</item>
      <item>Trgovački sud Split PISARNICA, OIB 30842297926, Sukoišanska 6, 21000 Split</item>
      <item>OPĆINSKI SUD STARI GRAD Zemljišno knjižni odjel, OIB 61980608934, Zbora narodne garde 9, 21460 Stari Grad</item>
      <item>OPĆINSKI SUD DRNIŠ, Trg kralja Tomislava 2, 22320 Drniš</item>
      <item>OPĆINSKI SUD VUKOVAR Zemljišno knjižni odjel, OIB 69370038985, Županijska ulica br. 31, 32000 Vukovar</item>
      <item>Josip Lončarić, Kosirnikova 9, 10000 Zagreb</item>
      <item>Uprava za zaštitu kulturne baštine konzervatorski odjel Trogir, Gradska 4, Trogir</item>
      <item>Ivica Nalis, OIB 03828238106, Ulica Zrinjskih I Frankopana 15, 20350 Metković</item>
      <item>Visoki trgovački sud Republike Hrvatske, OIB 97349366519, Berislavićeva 11, 10000 Zagreb</item>
      <item>Agencija za osiguranje radničkih potraživanja u slučaju stečaja poslodavca, OIB 04323472109, Frankopanska 11, 10000 Zagreb</item>
      <item>SOCIETE GENERALE-SPLITSKA BANKA dioničko društvo, OIB 69326397242, Ruđera Boškovića 16, Split</item>
      <item>Općinski sud u Zadru, Zemljišno knjižni odjel, OIB 78866932443, Borelli 9, 23000 Zadar</item>
      <item>Općinski sud Velika Gorica, Zemljišjno knjižni odjel, OIB 32284739479, Trg kralja Tomislava 36, 10150 Velika Gorica</item>
      <item>Posebni zemljišno knjižni odjel Općinskog suda u Kninu sa sjedištem u Drnišu, OIB 41941343564, Trg kralja Tomislava 2, 22320 Drniš</item>
      <item>Agencija za upravljanje državnom imovinom, OIB 75666130770, Ivana Lučića 6, 10000 Zagreb</item>
      <item>Općinski sud u Splitu, Zemljišno knjižni odjel, OIB 61980608934, Gundulićeva  29, 21000 Split</item>
      <item>Alen Dumanić, OIB 96821083726, Put Skalica 16, 21000 Split</item>
      <item>ADRIACINK d.d. za pocinčavanje, lijevanje i izradu čeličnih konstrukcija, OIB 29615199749, Stinice 12, Split</item>
      <item>Tomislav Krka, Starčevićeva 13, Split</item>
      <item>Porezna uprava Zadar, OIB 18683136487, Ante Starčevića 9, 23000 Zadar</item>
      <item>Porezna uprava Drniš, OIB 18683136487, Kardinala A. Stepinca 4, 22320 Drniš</item>
      <item>Porezna uprava Vukovar, OIB 18683136487, Trg dr. Franje Tuđmana 1, 32000 Vukovar</item>
      <item>Porezna uprava Rijeka, OIB 18683136487, Riva 16, 51000 Rijeka</item>
      <item>Porezna uprava Ispostava Hvar, OIB 18683136487, Fabrika bb, 21450 Hvar</item>
      <item>Porezna uprava Velika Gorica, OIB 18683136487, Trg kralja Tomislava 34, 10410 Velika Gorica</item>
      <item>Porezna uprava Split, OIB 18683136487, Trg dr. Franje Tuđmana 4, 21000 Split</item>
      <item>Marija Brčić, Put Plokita 3, 21000 Split</item>
      <item>Milan Veić, Istarska 11, 21000 Split</item>
      <item>Lukrecija Benković Duboković, OIB 23379427545, Put Firula 19, 21000 Split</item>
      <item>GRAD SPLIT, OBALAK.BRANIMIRA 14, 21000 Split</item>
      <item>Županijsko državno odvjetništvo u Splitu Građansko upravni odjel, OIB 70793241859, Gundulićeva 29 a, 21000 Split</item>
      <item>Fond za zaštitu okoliša i energetsku učinkovitost, Ksaver 208, 10000 Zagreb</item>
      <item>REDOX  j.d.o.o. za usluge, OIB 55472425213, Imotska 61, Split</item>
      <item>Ines Jurašin, Gundulićeva 26, 21000 Split</item>
      <item>Centar za restrukturiranje i prodaju, OIB 38083028711, Ivana Lučića 6, 10000 Zagreb</item>
      <item>Mirjana Katunarić - Matković, odvjetnica, OIB 19345128906, Andrićeva 3, 21000 Split</item>
      <item>Općinski sud u Splitu Zemljišno knjižni odjel Kaštel Lukšić, OIB 61980608934, Obala kralja Tomislava 2, 21214 Kaštel Lukšić</item>
      <item>Ured državne uprave u Splitsko-dalmatinskoj županiji Ispostava Kaštela, Braće Radić 1, 21212 Kaštel Sućurac</item>
      <item>GRAD KAŠTELA, Ulica Braće Radić 1, 21212 Kaštel Sućurac</item>
      <item>Centar za restrukturiranje i prodaju, OIB 38083028711, Ivana Lučića 6, 10000 Zagreb</item>
      <item>Financijska agencija REGIONALNI CENTAR SPLIT, OIB 85821130368, Mažuranićevo šetalište 24 b, 21000 Split</item>
      <item>Alessandra Šimeta, OIB 12919457160, Via Motta 34, 6906 Lugano</item>
      <item>MINISTARSTVO PRAVOSUĐA Glavno tajništvo, OIB 26635293339, Ulica grada Vukovara 49, 10000 Zagreb</item>
      <item>Jadranko Vidović, OIB 59002364613, Mažuranićevo šetalište 55, 21000 Split punomoćnik sudionika u postupku Vedran Nevešćanin</item>
      <item>Anđa Šolić, OIB 19915712920, Držićeva 15, 21210 Solin</item>
      <item>Hilda Aljinović, OIB 29776220525, I. Paštrića Poljičanina 18, 21311 Podstrana</item>
      <item>Vinka Batalić, OIB 93618932042, Kukuljevićeva 3, 21000 Split</item>
      <item>Jadranka Jurjević, OIB 81391207997, Hercegovačka 30, 21000 Split</item>
      <item>Jerko Dugeč, OIB 57017761001, Marina Getaldića 31, 21000 Split</item>
      <item>Mara Dobrota, OIB 21943772484, Trondheimska 9, 21000 Split</item>
      <item>Marin Mladar, OIB 17080094552, PLEMENŠČINA 8 (ranije: KAŠTEL SUĆURAC, CESTA KAŠTEL SUĆURAC, 120), 21212 Kaštel Sućurac</item>
      <item>Blaženka Mihanović, OIB 68180763414, Radičinka 12, 21311 Žrnovnica</item>
      <item>Ljiljana Dadić, OIB 34453706637, Jurja Plančića 8, 21000 Split</item>
      <item>Cvjetana Srbljin, OIB 66904421085, Rendićeva 7, 21000 Split</item>
      <item>Mile Jerković, OIB 47281082801, Pujanke 71, 21000 Split</item>
      <item>Jurka Penić, OIB 45519634047, ULICA MATE RADELJKOVIĆA 7 (ranije: KAŠTEL ŠTAFILIĆ, PUT RESNIKA, 0), 21217 Kaštel Štafilić</item>
      <item>OŠTRC d.o.o., OIB 74171273839, Dežmanova 5, 10000 Zagreb</item>
      <item>Ivan Mišetić, Mihanovićeva 20, 10000 Zagreb</item>
      <item>Hrvatski fond za privatizaciju, I. Lučića 6-8, 10000 Zagreb</item>
      <item>Viskoki trgovački sud RH, Berislavićeva 11, 10000 Zagreb</item>
      <item>Mario Tomić, OIB 12822553870, Ulica Svetega Križica 26, 21450 Hvar</item>
      <item>Marija Davidović, Listešići 11, 21231 Klis</item>
      <item>Jere Brkan, Vukovarska 127, 21000 Split</item>
      <item>Andrija Klarić, OIB 18697161464, Hruševečka Ulica 3, 10000 Zagreb</item>
      <item>DRŽAVNI ZAVOD ZA INTELEKTUALNO VLASNIŠTVO, OIB 89755384389, Ulica Grada Vukovara 78, 10000 Zagreb</item>
      <item>Perica Mitrović, OIB 29538074286, Bjelolasička 23, 31000 Osijek</item>
      <item>Luka Bacelj, OIB 55461633514, Bacelji 12, 21206 Bračević</item>
    </izvorni_sadrzaj>
    <derivirana_varijabla naziv="DomainObject.Predmet.OstaliListFormatedWithAdressOIB_1">
      <item>ŽUPANIJSKO DRŽAVNO ODVJETNIŠTVO U SPLITU, OIB 70793241859, Gundulićeva 29, 21000 Split punomoćnik sudionika u postupku REPUBLIKA HRVATSKA; MINISTARSTVO GOSPODARSTVA, RAVNETELJSTVO ZA ROBNE ZALIHE</item>
      <item>Ivan Matković, Jurja Šižgorića 20, 21000 Split</item>
      <item>Financijska agencija, OIB 85821130368, Vrtni put 3, 10000 Zagreb</item>
      <item>NARODNE NOVINE, dioničko društvo za izdavanje i tiskanje Službenog lista Republike Hrvatske, službenih i drugih obrazaca te , OIB 64546066176, Savski Gaj XIII. put 6, 10000 Zagreb</item>
      <item>Natalija Mladineo, OIB 62875698528, Viška 24, 21000 Split</item>
      <item>Dr. Silvio Ćurin, OIB 42669674962, Domovinskog rata 27/I, 21000 Split</item>
      <item>Toni Vukičević, Gorička 6 a, 21000 Split</item>
      <item>Mijo Jeličić, OIB 71855290129, Kliška 29, 21000 Split punomoćnik sudionika u postupku Mara Jukić; Ivica Bašić</item>
      <item>Damir Zagoršćak, OIB 30993782023, I. Gundulića 36 b, 31000 Osijek</item>
      <item>Grgić &amp; Partneri odvjetničko društvo j.t.d., OIB 16457179668, Ulica grada Vukovara 282, 10000 Zagreb punomoćnik sudionika u postupku JADRANSKO OSIGURANJE d.d.; EUROLEASING d.o.o.</item>
      <item>Antonio Zujić, Arnoldova 4, 10000 Zagreb punomoćnik sudionika u postupku CITY EX d.o.o. za prijenos poslovne dokumentacije</item>
      <item>Anđelko Jureško, OIB 77082063693, Radnički dol 23, 10000 Zagreb</item>
      <item>PAVIŠA MAROVIĆ, Bosanska 11/III, 21000 Split</item>
      <item>JADRANŠPED društvo s ograničenom odgovornošću za špediciju, trgovinu i usluge, OIB 01049951500, Kopilica 47 b, Split</item>
      <item>Lukica Bucat, OIB 91720486742, Milna 2014, Milna</item>
      <item>Miranda Budiša, OIB 35557811513, Ulica Kralja Zvonimira 18, 22320 Drniš</item>
      <item>Nada Lović, OIB 30557474014, Pujanke 1, 21000 Split</item>
      <item>JADRANSKO OSIGURANJE dioničko društvo, OIB 94472454976, Listopadska 2, 10000 Zagreb</item>
      <item>Zajednički odvjetnički ured VINKO LJUBIČIĆ, ŽELJKO VRDOL, Sukojišanska 4, 21000 Split</item>
      <item>Jasmin Avdagić, Kralja Zvonimira 44, 22000 Šibenik punomoćnik sudionika u postupku TISKARA MALENICA d.o.o.</item>
      <item>Odvjetnički ured Avdagić, Kralja Zvonimira 44, 22000 Šibenik</item>
      <item>Ivica Crnogaća, Kralja Zvonimira 44, 22000 Šibenik</item>
      <item>Zdravko Bojanić, P. Scutteri 7, 21460 STARI GRAD, Otok Hvar punomoćnik sudionika u postupku Ivan Marijan</item>
      <item>MAĐARIĆ &amp; LUI - odvjetničko društvo d.o.o., OIB 27355904472, Ilica 191F, 10000 Zagreb punomoćnik sudionika u postupku Zagrebačka burza d.d.</item>
      <item>HRVOJE LUI, Ilica 191 F, 10000 Zagreb</item>
      <item>DARKO VARNICA, F.Tuđmana 632, 21214 Kaštel Kambelovac</item>
      <item>ŽUPANIJSKO DRŽAVNO ODVJETNIŠTVO, OIB 70793241859, Gundulićeva 29 a, 21000 Split punomoćnik sudionika u postupku POREZNA UPRAVA Područni ured Split</item>
      <item>ANTE RAJČIĆ, Sukoišanska 23, 21000 Split</item>
      <item>KRUNO PERONJA, Domovinskog rata 29 b/V, 21000 Split punomoćnik sudionika u postupku FABIJAN PERONJA</item>
      <item>Odvjetničko društvo Hanžeković &amp; Partneri društvo s ograničenom odgovornošću, OIB 85127306373, Radnička Cesta 22, 10000 Zagreb punomoćnik sudionika u postupku AMEROPA AG</item>
      <item>DORIS KOŠTA, OIB 50670282682, Ulica Domovinskog rata 21, 21000 Split punomoćnik sudionika u postupku NIKOLA LACMANOVIĆ</item>
      <item>MIRJANA KATUNARIĆ MATKOVIĆ, Matoševa 24, 21000 Split</item>
      <item>Rino Barbić, Vrsina bb, 21465 Jelsa punomoćnik sudionika u postupku HVARSKI VODOVOD d.o.o.</item>
      <item>Mr.sci.iur. Berigoj Vrsalović, OIB 35894904443, Trg Mihovila Pavlinovića 3, 21000 Split</item>
      <item>Odvjetničko društvo SURJAN I PARTNERI, odvjetnik Ivan Surjan, Martićeva 10/II, 10000 Zagreb</item>
      <item>Borko Bebić, Kneza Višeslava 16, 21000 Split</item>
      <item>Matija Dorić, Švarcova 2, 10000 Zagreb</item>
      <item>MARKOVIĆ &amp; PLIŠO odvjetničko društvo d.o.o., OIB 82282572283, Ilica 1A, 10000 Zagreb</item>
      <item>Tamara Kranjec Malenica, Predovečka 11, 10000 Zagreb</item>
      <item>Rino Barbić, Vrsina bb, 21465 Jelsa punomoćnik sudionika u postupku Toma Šurjak; Jakov Peronja</item>
      <item>Zoran Iviš, Put Supavla 1/I, 21000 Split punomoćnik sudionika u postupku TIGAR d.o.o. za usluge</item>
      <item>VONČINA GRUBIŠIĆ LOVIĆ LALIĆ, Preradovićeva 13, 10000 Zagreb</item>
      <item>Marina Tončić-Bota, Nikole Tesle 3/II, 10000 Zagreb punomoćnik sudionika u postupku TRAST međunarodno otpremništvo, dioničko društvo</item>
      <item>Dijana Britvić, OIB 82319776508, Ćiril Metodova 38, 21000 Split</item>
      <item>Zajednički odvjetički ured Vinko Ljubičić, Željko Vrdoljak, Sukoišanska 4, 21000 Split</item>
      <item>Odvjetničko društvo GLAMUZINA &amp; GROŠETA, OIB 69402757072, Krajiška 27, 10000 Zagreb punomoćnik sudionika u postupku IREKS AROMA društvo s ograničenom odgovornošću</item>
      <item>Antonia Selak, Gorjanska 26/III, 10000 Zagreb punomoćnik sudionika u postupku Marin Mileteta, odvjetnik</item>
      <item>Odvjetničko društvo  Dragičević i partneri d.o.o., Palmotićeva 60, 10000 Zagreb</item>
      <item>Vinko Radovani, Hrvatske mornarice 1 J, 21000 Split</item>
      <item>OPĆINSKI SUD U OSIJEKU, OIB 38625793303, Europska avenija 7, 31000 Osijek</item>
      <item>Igor Radelić, Kornatska 1, 10000 Zagreb</item>
      <item>Ivo Staničić, I. Gundulića  16 A, 21000 Split</item>
      <item>Odvjetničko društvo Stanić i partneri j.t.d., Riva 4, 51000 Rijeka</item>
      <item>Odvjetničko društvo Hanžeković &amp; Partneri društvo s ograničenom odgovornošću, OIB 85127306373, Radnička Cesta 22, 10000 Zagreb</item>
      <item>Slavica Čupić, Bihačka 2 A/IV, 21000 Split</item>
      <item>Marko Ramljak, Prilaz Gjure Deželića 57, 10000 Zagreb</item>
      <item>Ivan Bilota dipl.ing.građ., OIB 56287080453, Ulica Hrvatskih Žrtava 130, 21220 Seget Donji</item>
      <item>BILOTA INŽENJERING d.o.o. za gradnju i turizam, OIB 56075169776, Hrvatskih žrtava 130, Seget Donji</item>
      <item>OPĆINSKI SUD U SPLITU, OIB 61980608934, Dračevac, Bivša Vojarna Sveti Križ, 21000 Split</item>
      <item>OPĆINSKI SUD U KNINU Posbeni zemljišnoknjižni odjel sa sjedištem u Drnišu, OIB 41941343564, Trg kralja Tomislava 2, 22320 Drniš</item>
      <item>OPĆINSKI SUD U RIJECI Zemljišno-knjižni odjel, OIB 54566384631, Zadarska 1, 51000 Rijeka</item>
      <item>Jelena Kalinić, Raosa Ivana 15, 21000 Split</item>
      <item>Trgovački sud Split, OVRŠNI ODJEL, Sukoišanska 6, 21000 Split</item>
      <item>Trgovački sud Split OGLASNA PLOČA, Sukoišanska 6, 21000 Split</item>
      <item>OPĆINSKI SUD ZADAR Zemljišno knjižni odjel, Borelli 9, 23 000 Zadar</item>
      <item>TRGOVAČKI SUD ZADAR Stalna služba u Šibeniku, OIB 97465301721, Stjepana Radića 81, 22000 Šibenik</item>
      <item>OPĆINSKI GRAĐANSKI SUD ZAGREB, OIB 01252163117, Ulica grada Vukovara 84, 10000 Zagreb</item>
      <item>Trgovački sud Split Računovodstvo, OIB 30842297926, Sukoišanska 6, 21000 Split</item>
      <item>Trgovački sud Split PISARNICA, OIB 30842297926, Sukoišanska 6, 21000 Split</item>
      <item>OPĆINSKI SUD STARI GRAD Zemljišno knjižni odjel, OIB 61980608934, Zbora narodne garde 9, 21460 Stari Grad</item>
      <item>OPĆINSKI SUD DRNIŠ, Trg kralja Tomislava 2, 22320 Drniš</item>
      <item>OPĆINSKI SUD VUKOVAR Zemljišno knjižni odjel, OIB 69370038985, Županijska ulica br. 31, 32000 Vukovar</item>
      <item>Josip Lončarić, Kosirnikova 9, 10000 Zagreb</item>
      <item>Uprava za zaštitu kulturne baštine konzervatorski odjel Trogir, Gradska 4, Trogir</item>
      <item>Ivica Nalis, OIB 03828238106, Ulica Zrinjskih I Frankopana 15, 20350 Metković</item>
      <item>Visoki trgovački sud Republike Hrvatske, OIB 97349366519, Berislavićeva 11, 10000 Zagreb</item>
      <item>Agencija za osiguranje radničkih potraživanja u slučaju stečaja poslodavca, OIB 04323472109, Frankopanska 11, 10000 Zagreb</item>
      <item>SOCIETE GENERALE-SPLITSKA BANKA dioničko društvo, OIB 69326397242, Ruđera Boškovića 16, Split</item>
      <item>Općinski sud u Zadru, Zemljišno knjižni odjel, OIB 78866932443, Borelli 9, 23000 Zadar</item>
      <item>Općinski sud Velika Gorica, Zemljišjno knjižni odjel, OIB 32284739479, Trg kralja Tomislava 36, 10150 Velika Gorica</item>
      <item>Posebni zemljišno knjižni odjel Općinskog suda u Kninu sa sjedištem u Drnišu, OIB 41941343564, Trg kralja Tomislava 2, 22320 Drniš</item>
      <item>Agencija za upravljanje državnom imovinom, OIB 75666130770, Ivana Lučića 6, 10000 Zagreb</item>
      <item>Općinski sud u Splitu, Zemljišno knjižni odjel, OIB 61980608934, Gundulićeva  29, 21000 Split</item>
      <item>Alen Dumanić, OIB 96821083726, Put Skalica 16, 21000 Split</item>
      <item>ADRIACINK d.d. za pocinčavanje, lijevanje i izradu čeličnih konstrukcija, OIB 29615199749, Stinice 12, Split</item>
      <item>Tomislav Krka, Starčevićeva 13, Split</item>
      <item>Porezna uprava Zadar, OIB 18683136487, Ante Starčevića 9, 23000 Zadar</item>
      <item>Porezna uprava Drniš, OIB 18683136487, Kardinala A. Stepinca 4, 22320 Drniš</item>
      <item>Porezna uprava Vukovar, OIB 18683136487, Trg dr. Franje Tuđmana 1, 32000 Vukovar</item>
      <item>Porezna uprava Rijeka, OIB 18683136487, Riva 16, 51000 Rijeka</item>
      <item>Porezna uprava Ispostava Hvar, OIB 18683136487, Fabrika bb, 21450 Hvar</item>
      <item>Porezna uprava Velika Gorica, OIB 18683136487, Trg kralja Tomislava 34, 10410 Velika Gorica</item>
      <item>Porezna uprava Split, OIB 18683136487, Trg dr. Franje Tuđmana 4, 21000 Split</item>
      <item>Marija Brčić, Put Plokita 3, 21000 Split</item>
      <item>Milan Veić, Istarska 11, 21000 Split</item>
      <item>Lukrecija Benković Duboković, OIB 23379427545, Put Firula 19, 21000 Split</item>
      <item>GRAD SPLIT, OBALAK.BRANIMIRA 14, 21000 Split</item>
      <item>Županijsko državno odvjetništvo u Splitu Građansko upravni odjel, OIB 70793241859, Gundulićeva 29 a, 21000 Split</item>
      <item>Fond za zaštitu okoliša i energetsku učinkovitost, Ksaver 208, 10000 Zagreb</item>
      <item>REDOX  j.d.o.o. za usluge, OIB 55472425213, Imotska 61, Split</item>
      <item>Ines Jurašin, Gundulićeva 26, 21000 Split</item>
      <item>Centar za restrukturiranje i prodaju, OIB 38083028711, Ivana Lučića 6, 10000 Zagreb</item>
      <item>Mirjana Katunarić - Matković, odvjetnica, OIB 19345128906, Andrićeva 3, 21000 Split</item>
      <item>Općinski sud u Splitu Zemljišno knjižni odjel Kaštel Lukšić, OIB 61980608934, Obala kralja Tomislava 2, 21214 Kaštel Lukšić</item>
      <item>Ured državne uprave u Splitsko-dalmatinskoj županiji Ispostava Kaštela, Braće Radić 1, 21212 Kaštel Sućurac</item>
      <item>GRAD KAŠTELA, Ulica Braće Radić 1, 21212 Kaštel Sućurac</item>
      <item>Centar za restrukturiranje i prodaju, OIB 38083028711, Ivana Lučića 6, 10000 Zagreb</item>
      <item>Financijska agencija REGIONALNI CENTAR SPLIT, OIB 85821130368, Mažuranićevo šetalište 24 b, 21000 Split</item>
      <item>Alessandra Šimeta, OIB 12919457160, Via Motta 34, 6906 Lugano</item>
      <item>MINISTARSTVO PRAVOSUĐA Glavno tajništvo, OIB 26635293339, Ulica grada Vukovara 49, 10000 Zagreb</item>
      <item>Jadranko Vidović, OIB 59002364613, Mažuranićevo šetalište 55, 21000 Split punomoćnik sudionika u postupku Vedran Nevešćanin</item>
      <item>Anđa Šolić, OIB 19915712920, Držićeva 15, 21210 Solin</item>
      <item>Hilda Aljinović, OIB 29776220525, I. Paštrića Poljičanina 18, 21311 Podstrana</item>
      <item>Vinka Batalić, OIB 93618932042, Kukuljevićeva 3, 21000 Split</item>
      <item>Jadranka Jurjević, OIB 81391207997, Hercegovačka 30, 21000 Split</item>
      <item>Jerko Dugeč, OIB 57017761001, Marina Getaldića 31, 21000 Split</item>
      <item>Mara Dobrota, OIB 21943772484, Trondheimska 9, 21000 Split</item>
      <item>Marin Mladar, OIB 17080094552, PLEMENŠČINA 8 (ranije: KAŠTEL SUĆURAC, CESTA KAŠTEL SUĆURAC, 120), 21212 Kaštel Sućurac</item>
      <item>Blaženka Mihanović, OIB 68180763414, Radičinka 12, 21311 Žrnovnica</item>
      <item>Ljiljana Dadić, OIB 34453706637, Jurja Plančića 8, 21000 Split</item>
      <item>Cvjetana Srbljin, OIB 66904421085, Rendićeva 7, 21000 Split</item>
      <item>Mile Jerković, OIB 47281082801, Pujanke 71, 21000 Split</item>
      <item>Jurka Penić, OIB 45519634047, ULICA MATE RADELJKOVIĆA 7 (ranije: KAŠTEL ŠTAFILIĆ, PUT RESNIKA, 0), 21217 Kaštel Štafilić</item>
      <item>OŠTRC d.o.o., OIB 74171273839, Dežmanova 5, 10000 Zagreb</item>
      <item>Ivan Mišetić, Mihanovićeva 20, 10000 Zagreb</item>
      <item>Hrvatski fond za privatizaciju, I. Lučića 6-8, 10000 Zagreb</item>
      <item>Viskoki trgovački sud RH, Berislavićeva 11, 10000 Zagreb</item>
      <item>Mario Tomić, OIB 12822553870, Ulica Svetega Križica 26, 21450 Hvar</item>
      <item>Marija Davidović, Listešići 11, 21231 Klis</item>
      <item>Jere Brkan, Vukovarska 127, 21000 Split</item>
      <item>Andrija Klarić, OIB 18697161464, Hruševečka Ulica 3, 10000 Zagreb</item>
      <item>DRŽAVNI ZAVOD ZA INTELEKTUALNO VLASNIŠTVO, OIB 89755384389, Ulica Grada Vukovara 78, 10000 Zagreb</item>
      <item>Perica Mitrović, OIB 29538074286, Bjelolasička 23, 31000 Osijek</item>
      <item>Luka Bacelj, OIB 55461633514, Bacelji 12, 21206 Bračević</item>
    </derivirana_varijabla>
  </DomainObject.Predmet.OstaliListFormatedWithAdressOIB>
  <DomainObject.Predmet.OstaliListNazivFormated>
    <izvorni_sadrzaj>
      <item>ŽUPANIJSKO DRŽAVNO ODVJETNIŠTVO U SPLITU</item>
      <item>Ivan Matković</item>
      <item>Financijska agencija</item>
      <item>NARODNE NOVINE, dioničko društvo za izdavanje i tiskanje Službenog lista Republike Hrvatske, službenih i drugih obrazaca te </item>
      <item>Natalija Mladineo</item>
      <item>Dr. Silvio Ćurin</item>
      <item>Toni Vukičević</item>
      <item>Mijo Jeličić</item>
      <item>Damir Zagoršćak</item>
      <item>Grgić &amp; Partneri odvjetničko društvo j.t.d.</item>
      <item>Antonio Zujić</item>
      <item>Anđelko Jureško</item>
      <item>PAVIŠA MAROVIĆ</item>
      <item>JADRANŠPED društvo s ograničenom odgovornošću za špediciju, trgovinu i usluge</item>
      <item>Lukica Bucat</item>
      <item>Miranda Budiša</item>
      <item>Nada Lović</item>
      <item>JADRANSKO OSIGURANJE dioničko društvo</item>
      <item>Zajednički odvjetnički ured VINKO LJUBIČIĆ, ŽELJKO VRDOL</item>
      <item>Jasmin Avdagić</item>
      <item>Odvjetnički ured Avdagić</item>
      <item>Ivica Crnogaća</item>
      <item>Zdravko Bojanić</item>
      <item>MAĐARIĆ &amp; LUI - odvjetničko društvo d.o.o.</item>
      <item>HRVOJE LUI</item>
      <item>DARKO VARNICA</item>
      <item>ŽUPANIJSKO DRŽAVNO ODVJETNIŠTVO</item>
      <item>ANTE RAJČIĆ</item>
      <item>KRUNO PERONJA</item>
      <item>Odvjetničko društvo Hanžeković &amp; Partneri društvo s ograničenom odgovornošću</item>
      <item>DORIS KOŠTA</item>
      <item>MIRJANA KATUNARIĆ MATKOVIĆ</item>
      <item>Rino Barbić</item>
      <item>Mr.sci.iur. Berigoj Vrsalović</item>
      <item>Odvjetničko društvo SURJAN I PARTNERI, odvjetnik Ivan Surjan</item>
      <item>Borko Bebić</item>
      <item>Matija Dorić</item>
      <item>MARKOVIĆ &amp; PLIŠO odvjetničko društvo d.o.o.</item>
      <item>Tamara Kranjec Malenica</item>
      <item>Rino Barbić</item>
      <item>Zoran Iviš</item>
      <item>VONČINA GRUBIŠIĆ LOVIĆ LALIĆ</item>
      <item>Marina Tončić-Bota</item>
      <item>Dijana Britvić</item>
      <item>Zajednički odvjetički ured Vinko Ljubičić, Željko Vrdoljak</item>
      <item>Odvjetničko društvo GLAMUZINA &amp; GROŠETA</item>
      <item>Antonia Selak</item>
      <item>Odvjetničko društvo  Dragičević i partneri d.o.o.</item>
      <item>Vinko Radovani</item>
      <item>OPĆINSKI SUD U OSIJEKU</item>
      <item>Igor Radelić</item>
      <item>Ivo Staničić</item>
      <item>Odvjetničko društvo Stanić i partneri j.t.d.</item>
      <item>Odvjetničko društvo Hanžeković &amp; Partneri društvo s ograničenom odgovornošću</item>
      <item>Slavica Čupić</item>
      <item>Marko Ramljak</item>
      <item>Ivan Bilota dipl.ing.građ.</item>
      <item>BILOTA INŽENJERING d.o.o. za gradnju i turizam</item>
      <item>OPĆINSKI SUD U SPLITU</item>
      <item>OPĆINSKI SUD U KNINU Posbeni zemljišnoknjižni odjel sa sjedištem u Drnišu</item>
      <item>OPĆINSKI SUD U RIJECI Zemljišno-knjižni odjel</item>
      <item>Jelena Kalinić</item>
      <item>Trgovački sud Split, OVRŠNI ODJEL</item>
      <item>Trgovački sud Split OGLASNA PLOČA</item>
      <item>OPĆINSKI SUD ZADAR Zemljišno knjižni odjel</item>
      <item>TRGOVAČKI SUD ZADAR Stalna služba u Šibeniku</item>
      <item>OPĆINSKI GRAĐANSKI SUD ZAGREB</item>
      <item>Trgovački sud Split Računovodstvo</item>
      <item>Trgovački sud Split PISARNICA</item>
      <item>OPĆINSKI SUD STARI GRAD Zemljišno knjižni odjel</item>
      <item>OPĆINSKI SUD DRNIŠ</item>
      <item>OPĆINSKI SUD VUKOVAR Zemljišno knjižni odjel</item>
      <item>Josip Lončarić</item>
      <item>Uprava za zaštitu kulturne baštine konzervatorski odjel Trogir</item>
      <item>Ivica Nalis</item>
      <item>Visoki trgovački sud Republike Hrvatske</item>
      <item>Agencija za osiguranje radničkih potraživanja u slučaju stečaja poslodavca</item>
      <item>SOCIETE GENERALE-SPLITSKA BANKA dioničko društvo</item>
      <item>Općinski sud u Zadru, Zemljišno knjižni odjel</item>
      <item>Općinski sud Velika Gorica, Zemljišjno knjižni odjel</item>
      <item>Posebni zemljišno knjižni odjel Općinskog suda u Kninu sa sjedištem u Drnišu</item>
      <item>Agencija za upravljanje državnom imovinom</item>
      <item>Općinski sud u Splitu, Zemljišno knjižni odjel</item>
      <item>Alen Dumanić</item>
      <item>ADRIACINK d.d. za pocinčavanje, lijevanje i izradu čeličnih konstrukcija</item>
      <item>Tomislav Krka</item>
      <item>Porezna uprava Zadar</item>
      <item>Porezna uprava Drniš</item>
      <item>Porezna uprava Vukovar</item>
      <item>Porezna uprava Rijeka</item>
      <item>Porezna uprava Ispostava Hvar</item>
      <item>Porezna uprava Velika Gorica</item>
      <item>Porezna uprava Split</item>
      <item>Marija Brčić</item>
      <item>Milan Veić</item>
      <item>Lukrecija Benković Duboković</item>
      <item>GRAD SPLIT</item>
      <item>Županijsko državno odvjetništvo u Splitu Građansko upravni odjel</item>
      <item>Fond za zaštitu okoliša i energetsku učinkovitost</item>
      <item>REDOX  j.d.o.o. za usluge</item>
      <item>Ines Jurašin</item>
      <item>Centar za restrukturiranje i prodaju</item>
      <item>Mirjana Katunarić - Matković, odvjetnica</item>
      <item>Općinski sud u Splitu Zemljišno knjižni odjel Kaštel Lukšić</item>
      <item>Ured državne uprave u Splitsko-dalmatinskoj županiji Ispostava Kaštela</item>
      <item>GRAD KAŠTELA</item>
      <item>Centar za restrukturiranje i prodaju</item>
      <item>Financijska agencija REGIONALNI CENTAR SPLIT</item>
      <item>Alessandra Šimeta</item>
      <item>MINISTARSTVO PRAVOSUĐA Glavno tajništvo</item>
      <item>Jadranko Vidović</item>
      <item>Anđa Šolić</item>
      <item>Hilda Aljinović</item>
      <item>Vinka Batalić</item>
      <item>Jadranka Jurjević</item>
      <item>Jerko Dugeč</item>
      <item>Mara Dobrota</item>
      <item>Marin Mladar</item>
      <item>Blaženka Mihanović</item>
      <item>Ljiljana Dadić</item>
      <item>Cvjetana Srbljin</item>
      <item>Mile Jerković</item>
      <item>Jurka Penić</item>
      <item>OŠTRC d.o.o.</item>
      <item>Ivan Mišetić</item>
      <item>Hrvatski fond za privatizaciju</item>
      <item>Viskoki trgovački sud RH</item>
      <item>Mario Tomić</item>
      <item>Marija Davidović</item>
      <item>Jere Brkan</item>
      <item>Andrija Klarić</item>
      <item>DRŽAVNI ZAVOD ZA INTELEKTUALNO VLASNIŠTVO</item>
      <item>Perica Mitrović</item>
      <item>Luka Bacelj</item>
    </izvorni_sadrzaj>
    <derivirana_varijabla naziv="DomainObject.Predmet.OstaliListNazivFormated_1">
      <item>ŽUPANIJSKO DRŽAVNO ODVJETNIŠTVO U SPLITU</item>
      <item>Ivan Matković</item>
      <item>Financijska agencija</item>
      <item>NARODNE NOVINE, dioničko društvo za izdavanje i tiskanje Službenog lista Republike Hrvatske, službenih i drugih obrazaca te </item>
      <item>Natalija Mladineo</item>
      <item>Dr. Silvio Ćurin</item>
      <item>Toni Vukičević</item>
      <item>Mijo Jeličić</item>
      <item>Damir Zagoršćak</item>
      <item>Grgić &amp; Partneri odvjetničko društvo j.t.d.</item>
      <item>Antonio Zujić</item>
      <item>Anđelko Jureško</item>
      <item>PAVIŠA MAROVIĆ</item>
      <item>JADRANŠPED društvo s ograničenom odgovornošću za špediciju, trgovinu i usluge</item>
      <item>Lukica Bucat</item>
      <item>Miranda Budiša</item>
      <item>Nada Lović</item>
      <item>JADRANSKO OSIGURANJE dioničko društvo</item>
      <item>Zajednički odvjetnički ured VINKO LJUBIČIĆ, ŽELJKO VRDOL</item>
      <item>Jasmin Avdagić</item>
      <item>Odvjetnički ured Avdagić</item>
      <item>Ivica Crnogaća</item>
      <item>Zdravko Bojanić</item>
      <item>MAĐARIĆ &amp; LUI - odvjetničko društvo d.o.o.</item>
      <item>HRVOJE LUI</item>
      <item>DARKO VARNICA</item>
      <item>ŽUPANIJSKO DRŽAVNO ODVJETNIŠTVO</item>
      <item>ANTE RAJČIĆ</item>
      <item>KRUNO PERONJA</item>
      <item>Odvjetničko društvo Hanžeković &amp; Partneri društvo s ograničenom odgovornošću</item>
      <item>DORIS KOŠTA</item>
      <item>MIRJANA KATUNARIĆ MATKOVIĆ</item>
      <item>Rino Barbić</item>
      <item>Mr.sci.iur. Berigoj Vrsalović</item>
      <item>Odvjetničko društvo SURJAN I PARTNERI, odvjetnik Ivan Surjan</item>
      <item>Borko Bebić</item>
      <item>Matija Dorić</item>
      <item>MARKOVIĆ &amp; PLIŠO odvjetničko društvo d.o.o.</item>
      <item>Tamara Kranjec Malenica</item>
      <item>Rino Barbić</item>
      <item>Zoran Iviš</item>
      <item>VONČINA GRUBIŠIĆ LOVIĆ LALIĆ</item>
      <item>Marina Tončić-Bota</item>
      <item>Dijana Britvić</item>
      <item>Zajednički odvjetički ured Vinko Ljubičić, Željko Vrdoljak</item>
      <item>Odvjetničko društvo GLAMUZINA &amp; GROŠETA</item>
      <item>Antonia Selak</item>
      <item>Odvjetničko društvo  Dragičević i partneri d.o.o.</item>
      <item>Vinko Radovani</item>
      <item>OPĆINSKI SUD U OSIJEKU</item>
      <item>Igor Radelić</item>
      <item>Ivo Staničić</item>
      <item>Odvjetničko društvo Stanić i partneri j.t.d.</item>
      <item>Odvjetničko društvo Hanžeković &amp; Partneri društvo s ograničenom odgovornošću</item>
      <item>Slavica Čupić</item>
      <item>Marko Ramljak</item>
      <item>Ivan Bilota dipl.ing.građ.</item>
      <item>BILOTA INŽENJERING d.o.o. za gradnju i turizam</item>
      <item>OPĆINSKI SUD U SPLITU</item>
      <item>OPĆINSKI SUD U KNINU Posbeni zemljišnoknjižni odjel sa sjedištem u Drnišu</item>
      <item>OPĆINSKI SUD U RIJECI Zemljišno-knjižni odjel</item>
      <item>Jelena Kalinić</item>
      <item>Trgovački sud Split, OVRŠNI ODJEL</item>
      <item>Trgovački sud Split OGLASNA PLOČA</item>
      <item>OPĆINSKI SUD ZADAR Zemljišno knjižni odjel</item>
      <item>TRGOVAČKI SUD ZADAR Stalna služba u Šibeniku</item>
      <item>OPĆINSKI GRAĐANSKI SUD ZAGREB</item>
      <item>Trgovački sud Split Računovodstvo</item>
      <item>Trgovački sud Split PISARNICA</item>
      <item>OPĆINSKI SUD STARI GRAD Zemljišno knjižni odjel</item>
      <item>OPĆINSKI SUD DRNIŠ</item>
      <item>OPĆINSKI SUD VUKOVAR Zemljišno knjižni odjel</item>
      <item>Josip Lončarić</item>
      <item>Uprava za zaštitu kulturne baštine konzervatorski odjel Trogir</item>
      <item>Ivica Nalis</item>
      <item>Visoki trgovački sud Republike Hrvatske</item>
      <item>Agencija za osiguranje radničkih potraživanja u slučaju stečaja poslodavca</item>
      <item>SOCIETE GENERALE-SPLITSKA BANKA dioničko društvo</item>
      <item>Općinski sud u Zadru, Zemljišno knjižni odjel</item>
      <item>Općinski sud Velika Gorica, Zemljišjno knjižni odjel</item>
      <item>Posebni zemljišno knjižni odjel Općinskog suda u Kninu sa sjedištem u Drnišu</item>
      <item>Agencija za upravljanje državnom imovinom</item>
      <item>Općinski sud u Splitu, Zemljišno knjižni odjel</item>
      <item>Alen Dumanić</item>
      <item>ADRIACINK d.d. za pocinčavanje, lijevanje i izradu čeličnih konstrukcija</item>
      <item>Tomislav Krka</item>
      <item>Porezna uprava Zadar</item>
      <item>Porezna uprava Drniš</item>
      <item>Porezna uprava Vukovar</item>
      <item>Porezna uprava Rijeka</item>
      <item>Porezna uprava Ispostava Hvar</item>
      <item>Porezna uprava Velika Gorica</item>
      <item>Porezna uprava Split</item>
      <item>Marija Brčić</item>
      <item>Milan Veić</item>
      <item>Lukrecija Benković Duboković</item>
      <item>GRAD SPLIT</item>
      <item>Županijsko državno odvjetništvo u Splitu Građansko upravni odjel</item>
      <item>Fond za zaštitu okoliša i energetsku učinkovitost</item>
      <item>REDOX  j.d.o.o. za usluge</item>
      <item>Ines Jurašin</item>
      <item>Centar za restrukturiranje i prodaju</item>
      <item>Mirjana Katunarić - Matković, odvjetnica</item>
      <item>Općinski sud u Splitu Zemljišno knjižni odjel Kaštel Lukšić</item>
      <item>Ured državne uprave u Splitsko-dalmatinskoj županiji Ispostava Kaštela</item>
      <item>GRAD KAŠTELA</item>
      <item>Centar za restrukturiranje i prodaju</item>
      <item>Financijska agencija REGIONALNI CENTAR SPLIT</item>
      <item>Alessandra Šimeta</item>
      <item>MINISTARSTVO PRAVOSUĐA Glavno tajništvo</item>
      <item>Jadranko Vidović</item>
      <item>Anđa Šolić</item>
      <item>Hilda Aljinović</item>
      <item>Vinka Batalić</item>
      <item>Jadranka Jurjević</item>
      <item>Jerko Dugeč</item>
      <item>Mara Dobrota</item>
      <item>Marin Mladar</item>
      <item>Blaženka Mihanović</item>
      <item>Ljiljana Dadić</item>
      <item>Cvjetana Srbljin</item>
      <item>Mile Jerković</item>
      <item>Jurka Penić</item>
      <item>OŠTRC d.o.o.</item>
      <item>Ivan Mišetić</item>
      <item>Hrvatski fond za privatizaciju</item>
      <item>Viskoki trgovački sud RH</item>
      <item>Mario Tomić</item>
      <item>Marija Davidović</item>
      <item>Jere Brkan</item>
      <item>Andrija Klarić</item>
      <item>DRŽAVNI ZAVOD ZA INTELEKTUALNO VLASNIŠTVO</item>
      <item>Perica Mitrović</item>
      <item>Luka Bacelj</item>
    </derivirana_varijabla>
  </DomainObject.Predmet.OstaliListNazivFormated>
  <DomainObject.Predmet.OstaliListNazivFormatedOIB>
    <izvorni_sadrzaj>
      <item>ŽUPANIJSKO DRŽAVNO ODVJETNIŠTVO U SPLITU, OIB 70793241859</item>
      <item>Ivan Matković</item>
      <item>Financijska agencija, OIB 85821130368</item>
      <item>NARODNE NOVINE, dioničko društvo za izdavanje i tiskanje Službenog lista Republike Hrvatske, službenih i drugih obrazaca te , OIB 64546066176</item>
      <item>Natalija Mladineo, OIB 62875698528</item>
      <item>Dr. Silvio Ćurin, OIB 42669674962</item>
      <item>Toni Vukičević</item>
      <item>Mijo Jeličić, OIB 71855290129</item>
      <item>Damir Zagoršćak, OIB 30993782023</item>
      <item>Grgić &amp; Partneri odvjetničko društvo j.t.d., OIB 16457179668</item>
      <item>Antonio Zujić</item>
      <item>Anđelko Jureško, OIB 77082063693</item>
      <item>PAVIŠA MAROVIĆ</item>
      <item>JADRANŠPED društvo s ograničenom odgovornošću za špediciju, trgovinu i usluge, OIB 01049951500</item>
      <item>Lukica Bucat, OIB 91720486742</item>
      <item>Miranda Budiša, OIB 35557811513</item>
      <item>Nada Lović, OIB 30557474014</item>
      <item>JADRANSKO OSIGURANJE dioničko društvo, OIB 94472454976</item>
      <item>Zajednički odvjetnički ured VINKO LJUBIČIĆ, ŽELJKO VRDOL</item>
      <item>Jasmin Avdagić</item>
      <item>Odvjetnički ured Avdagić</item>
      <item>Ivica Crnogaća</item>
      <item>Zdravko Bojanić</item>
      <item>MAĐARIĆ &amp; LUI - odvjetničko društvo d.o.o., OIB 27355904472</item>
      <item>HRVOJE LUI</item>
      <item>DARKO VARNICA</item>
      <item>ŽUPANIJSKO DRŽAVNO ODVJETNIŠTVO, OIB 70793241859</item>
      <item>ANTE RAJČIĆ</item>
      <item>KRUNO PERONJA</item>
      <item>Odvjetničko društvo Hanžeković &amp; Partneri društvo s ograničenom odgovornošću, OIB 85127306373</item>
      <item>DORIS KOŠTA, OIB 50670282682</item>
      <item>MIRJANA KATUNARIĆ MATKOVIĆ</item>
      <item>Rino Barbić</item>
      <item>Mr.sci.iur. Berigoj Vrsalović, OIB 35894904443</item>
      <item>Odvjetničko društvo SURJAN I PARTNERI, odvjetnik Ivan Surjan</item>
      <item>Borko Bebić</item>
      <item>Matija Dorić</item>
      <item>MARKOVIĆ &amp; PLIŠO odvjetničko društvo d.o.o., OIB 82282572283</item>
      <item>Tamara Kranjec Malenica</item>
      <item>Rino Barbić</item>
      <item>Zoran Iviš</item>
      <item>VONČINA GRUBIŠIĆ LOVIĆ LALIĆ</item>
      <item>Marina Tončić-Bota</item>
      <item>Dijana Britvić, OIB 82319776508</item>
      <item>Zajednički odvjetički ured Vinko Ljubičić, Željko Vrdoljak</item>
      <item>Odvjetničko društvo GLAMUZINA &amp; GROŠETA, OIB 69402757072</item>
      <item>Antonia Selak</item>
      <item>Odvjetničko društvo  Dragičević i partneri d.o.o.</item>
      <item>Vinko Radovani</item>
      <item>OPĆINSKI SUD U OSIJEKU, OIB 38625793303</item>
      <item>Igor Radelić</item>
      <item>Ivo Staničić</item>
      <item>Odvjetničko društvo Stanić i partneri j.t.d.</item>
      <item>Odvjetničko društvo Hanžeković &amp; Partneri društvo s ograničenom odgovornošću, OIB 85127306373</item>
      <item>Slavica Čupić</item>
      <item>Marko Ramljak</item>
      <item>Ivan Bilota dipl.ing.građ., OIB 56287080453</item>
      <item>BILOTA INŽENJERING d.o.o. za gradnju i turizam, OIB 56075169776</item>
      <item>OPĆINSKI SUD U SPLITU, OIB 61980608934</item>
      <item>OPĆINSKI SUD U KNINU Posbeni zemljišnoknjižni odjel sa sjedištem u Drnišu, OIB 41941343564</item>
      <item>OPĆINSKI SUD U RIJECI Zemljišno-knjižni odjel, OIB 54566384631</item>
      <item>Jelena Kalinić</item>
      <item>Trgovački sud Split, OVRŠNI ODJEL</item>
      <item>Trgovački sud Split OGLASNA PLOČA</item>
      <item>OPĆINSKI SUD ZADAR Zemljišno knjižni odjel</item>
      <item>TRGOVAČKI SUD ZADAR Stalna služba u Šibeniku, OIB 97465301721</item>
      <item>OPĆINSKI GRAĐANSKI SUD ZAGREB, OIB 01252163117</item>
      <item>Trgovački sud Split Računovodstvo, OIB 30842297926</item>
      <item>Trgovački sud Split PISARNICA, OIB 30842297926</item>
      <item>OPĆINSKI SUD STARI GRAD Zemljišno knjižni odjel, OIB 61980608934</item>
      <item>OPĆINSKI SUD DRNIŠ</item>
      <item>OPĆINSKI SUD VUKOVAR Zemljišno knjižni odjel, OIB 69370038985</item>
      <item>Josip Lončarić</item>
      <item>Uprava za zaštitu kulturne baštine konzervatorski odjel Trogir</item>
      <item>Ivica Nalis, OIB 03828238106</item>
      <item>Visoki trgovački sud Republike Hrvatske, OIB 97349366519</item>
      <item>Agencija za osiguranje radničkih potraživanja u slučaju stečaja poslodavca, OIB 04323472109</item>
      <item>SOCIETE GENERALE-SPLITSKA BANKA dioničko društvo, OIB 69326397242</item>
      <item>Općinski sud u Zadru, Zemljišno knjižni odjel, OIB 78866932443</item>
      <item>Općinski sud Velika Gorica, Zemljišjno knjižni odjel, OIB 32284739479</item>
      <item>Posebni zemljišno knjižni odjel Općinskog suda u Kninu sa sjedištem u Drnišu, OIB 41941343564</item>
      <item>Agencija za upravljanje državnom imovinom, OIB 75666130770</item>
      <item>Općinski sud u Splitu, Zemljišno knjižni odjel, OIB 61980608934</item>
      <item>Alen Dumanić, OIB 96821083726</item>
      <item>ADRIACINK d.d. za pocinčavanje, lijevanje i izradu čeličnih konstrukcija, OIB 29615199749</item>
      <item>Tomislav Krka</item>
      <item>Porezna uprava Zadar, OIB 18683136487</item>
      <item>Porezna uprava Drniš, OIB 18683136487</item>
      <item>Porezna uprava Vukovar, OIB 18683136487</item>
      <item>Porezna uprava Rijeka, OIB 18683136487</item>
      <item>Porezna uprava Ispostava Hvar, OIB 18683136487</item>
      <item>Porezna uprava Velika Gorica, OIB 18683136487</item>
      <item>Porezna uprava Split, OIB 18683136487</item>
      <item>Marija Brčić</item>
      <item>Milan Veić</item>
      <item>Lukrecija Benković Duboković, OIB 23379427545</item>
      <item>GRAD SPLIT</item>
      <item>Županijsko državno odvjetništvo u Splitu Građansko upravni odjel, OIB 70793241859</item>
      <item>Fond za zaštitu okoliša i energetsku učinkovitost</item>
      <item>REDOX  j.d.o.o. za usluge, OIB 55472425213</item>
      <item>Ines Jurašin</item>
      <item>Centar za restrukturiranje i prodaju, OIB 38083028711</item>
      <item>Mirjana Katunarić - Matković, odvjetnica, OIB 19345128906</item>
      <item>Općinski sud u Splitu Zemljišno knjižni odjel Kaštel Lukšić, OIB 61980608934</item>
      <item>Ured državne uprave u Splitsko-dalmatinskoj županiji Ispostava Kaštela</item>
      <item>GRAD KAŠTELA</item>
      <item>Centar za restrukturiranje i prodaju, OIB 38083028711</item>
      <item>Financijska agencija REGIONALNI CENTAR SPLIT, OIB 85821130368</item>
      <item>Alessandra Šimeta, OIB 12919457160</item>
      <item>MINISTARSTVO PRAVOSUĐA Glavno tajništvo, OIB 26635293339</item>
      <item>Jadranko Vidović, OIB 59002364613</item>
      <item>Anđa Šolić, OIB 19915712920</item>
      <item>Hilda Aljinović, OIB 29776220525</item>
      <item>Vinka Batalić, OIB 93618932042</item>
      <item>Jadranka Jurjević, OIB 81391207997</item>
      <item>Jerko Dugeč, OIB 57017761001</item>
      <item>Mara Dobrota, OIB 21943772484</item>
      <item>Marin Mladar, OIB 17080094552</item>
      <item>Blaženka Mihanović, OIB 68180763414</item>
      <item>Ljiljana Dadić, OIB 34453706637</item>
      <item>Cvjetana Srbljin, OIB 66904421085</item>
      <item>Mile Jerković, OIB 47281082801</item>
      <item>Jurka Penić, OIB 45519634047</item>
      <item>OŠTRC d.o.o., OIB 74171273839</item>
      <item>Ivan Mišetić</item>
      <item>Hrvatski fond za privatizaciju</item>
      <item>Viskoki trgovački sud RH</item>
      <item>Mario Tomić, OIB 12822553870</item>
      <item>Marija Davidović</item>
      <item>Jere Brkan</item>
      <item>Andrija Klarić, OIB 18697161464</item>
      <item>DRŽAVNI ZAVOD ZA INTELEKTUALNO VLASNIŠTVO, OIB 89755384389</item>
      <item>Perica Mitrović, OIB 29538074286</item>
      <item>Luka Bacelj, OIB 55461633514</item>
    </izvorni_sadrzaj>
    <derivirana_varijabla naziv="DomainObject.Predmet.OstaliListNazivFormatedOIB_1">
      <item>ŽUPANIJSKO DRŽAVNO ODVJETNIŠTVO U SPLITU, OIB 70793241859</item>
      <item>Ivan Matković</item>
      <item>Financijska agencija, OIB 85821130368</item>
      <item>NARODNE NOVINE, dioničko društvo za izdavanje i tiskanje Službenog lista Republike Hrvatske, službenih i drugih obrazaca te , OIB 64546066176</item>
      <item>Natalija Mladineo, OIB 62875698528</item>
      <item>Dr. Silvio Ćurin, OIB 42669674962</item>
      <item>Toni Vukičević</item>
      <item>Mijo Jeličić, OIB 71855290129</item>
      <item>Damir Zagoršćak, OIB 30993782023</item>
      <item>Grgić &amp; Partneri odvjetničko društvo j.t.d., OIB 16457179668</item>
      <item>Antonio Zujić</item>
      <item>Anđelko Jureško, OIB 77082063693</item>
      <item>PAVIŠA MAROVIĆ</item>
      <item>JADRANŠPED društvo s ograničenom odgovornošću za špediciju, trgovinu i usluge, OIB 01049951500</item>
      <item>Lukica Bucat, OIB 91720486742</item>
      <item>Miranda Budiša, OIB 35557811513</item>
      <item>Nada Lović, OIB 30557474014</item>
      <item>JADRANSKO OSIGURANJE dioničko društvo, OIB 94472454976</item>
      <item>Zajednički odvjetnički ured VINKO LJUBIČIĆ, ŽELJKO VRDOL</item>
      <item>Jasmin Avdagić</item>
      <item>Odvjetnički ured Avdagić</item>
      <item>Ivica Crnogaća</item>
      <item>Zdravko Bojanić</item>
      <item>MAĐARIĆ &amp; LUI - odvjetničko društvo d.o.o., OIB 27355904472</item>
      <item>HRVOJE LUI</item>
      <item>DARKO VARNICA</item>
      <item>ŽUPANIJSKO DRŽAVNO ODVJETNIŠTVO, OIB 70793241859</item>
      <item>ANTE RAJČIĆ</item>
      <item>KRUNO PERONJA</item>
      <item>Odvjetničko društvo Hanžeković &amp; Partneri društvo s ograničenom odgovornošću, OIB 85127306373</item>
      <item>DORIS KOŠTA, OIB 50670282682</item>
      <item>MIRJANA KATUNARIĆ MATKOVIĆ</item>
      <item>Rino Barbić</item>
      <item>Mr.sci.iur. Berigoj Vrsalović, OIB 35894904443</item>
      <item>Odvjetničko društvo SURJAN I PARTNERI, odvjetnik Ivan Surjan</item>
      <item>Borko Bebić</item>
      <item>Matija Dorić</item>
      <item>MARKOVIĆ &amp; PLIŠO odvjetničko društvo d.o.o., OIB 82282572283</item>
      <item>Tamara Kranjec Malenica</item>
      <item>Rino Barbić</item>
      <item>Zoran Iviš</item>
      <item>VONČINA GRUBIŠIĆ LOVIĆ LALIĆ</item>
      <item>Marina Tončić-Bota</item>
      <item>Dijana Britvić, OIB 82319776508</item>
      <item>Zajednički odvjetički ured Vinko Ljubičić, Željko Vrdoljak</item>
      <item>Odvjetničko društvo GLAMUZINA &amp; GROŠETA, OIB 69402757072</item>
      <item>Antonia Selak</item>
      <item>Odvjetničko društvo  Dragičević i partneri d.o.o.</item>
      <item>Vinko Radovani</item>
      <item>OPĆINSKI SUD U OSIJEKU, OIB 38625793303</item>
      <item>Igor Radelić</item>
      <item>Ivo Staničić</item>
      <item>Odvjetničko društvo Stanić i partneri j.t.d.</item>
      <item>Odvjetničko društvo Hanžeković &amp; Partneri društvo s ograničenom odgovornošću, OIB 85127306373</item>
      <item>Slavica Čupić</item>
      <item>Marko Ramljak</item>
      <item>Ivan Bilota dipl.ing.građ., OIB 56287080453</item>
      <item>BILOTA INŽENJERING d.o.o. za gradnju i turizam, OIB 56075169776</item>
      <item>OPĆINSKI SUD U SPLITU, OIB 61980608934</item>
      <item>OPĆINSKI SUD U KNINU Posbeni zemljišnoknjižni odjel sa sjedištem u Drnišu, OIB 41941343564</item>
      <item>OPĆINSKI SUD U RIJECI Zemljišno-knjižni odjel, OIB 54566384631</item>
      <item>Jelena Kalinić</item>
      <item>Trgovački sud Split, OVRŠNI ODJEL</item>
      <item>Trgovački sud Split OGLASNA PLOČA</item>
      <item>OPĆINSKI SUD ZADAR Zemljišno knjižni odjel</item>
      <item>TRGOVAČKI SUD ZADAR Stalna služba u Šibeniku, OIB 97465301721</item>
      <item>OPĆINSKI GRAĐANSKI SUD ZAGREB, OIB 01252163117</item>
      <item>Trgovački sud Split Računovodstvo, OIB 30842297926</item>
      <item>Trgovački sud Split PISARNICA, OIB 30842297926</item>
      <item>OPĆINSKI SUD STARI GRAD Zemljišno knjižni odjel, OIB 61980608934</item>
      <item>OPĆINSKI SUD DRNIŠ</item>
      <item>OPĆINSKI SUD VUKOVAR Zemljišno knjižni odjel, OIB 69370038985</item>
      <item>Josip Lončarić</item>
      <item>Uprava za zaštitu kulturne baštine konzervatorski odjel Trogir</item>
      <item>Ivica Nalis, OIB 03828238106</item>
      <item>Visoki trgovački sud Republike Hrvatske, OIB 97349366519</item>
      <item>Agencija za osiguranje radničkih potraživanja u slučaju stečaja poslodavca, OIB 04323472109</item>
      <item>SOCIETE GENERALE-SPLITSKA BANKA dioničko društvo, OIB 69326397242</item>
      <item>Općinski sud u Zadru, Zemljišno knjižni odjel, OIB 78866932443</item>
      <item>Općinski sud Velika Gorica, Zemljišjno knjižni odjel, OIB 32284739479</item>
      <item>Posebni zemljišno knjižni odjel Općinskog suda u Kninu sa sjedištem u Drnišu, OIB 41941343564</item>
      <item>Agencija za upravljanje državnom imovinom, OIB 75666130770</item>
      <item>Općinski sud u Splitu, Zemljišno knjižni odjel, OIB 61980608934</item>
      <item>Alen Dumanić, OIB 96821083726</item>
      <item>ADRIACINK d.d. za pocinčavanje, lijevanje i izradu čeličnih konstrukcija, OIB 29615199749</item>
      <item>Tomislav Krka</item>
      <item>Porezna uprava Zadar, OIB 18683136487</item>
      <item>Porezna uprava Drniš, OIB 18683136487</item>
      <item>Porezna uprava Vukovar, OIB 18683136487</item>
      <item>Porezna uprava Rijeka, OIB 18683136487</item>
      <item>Porezna uprava Ispostava Hvar, OIB 18683136487</item>
      <item>Porezna uprava Velika Gorica, OIB 18683136487</item>
      <item>Porezna uprava Split, OIB 18683136487</item>
      <item>Marija Brčić</item>
      <item>Milan Veić</item>
      <item>Lukrecija Benković Duboković, OIB 23379427545</item>
      <item>GRAD SPLIT</item>
      <item>Županijsko državno odvjetništvo u Splitu Građansko upravni odjel, OIB 70793241859</item>
      <item>Fond za zaštitu okoliša i energetsku učinkovitost</item>
      <item>REDOX  j.d.o.o. za usluge, OIB 55472425213</item>
      <item>Ines Jurašin</item>
      <item>Centar za restrukturiranje i prodaju, OIB 38083028711</item>
      <item>Mirjana Katunarić - Matković, odvjetnica, OIB 19345128906</item>
      <item>Općinski sud u Splitu Zemljišno knjižni odjel Kaštel Lukšić, OIB 61980608934</item>
      <item>Ured državne uprave u Splitsko-dalmatinskoj županiji Ispostava Kaštela</item>
      <item>GRAD KAŠTELA</item>
      <item>Centar za restrukturiranje i prodaju, OIB 38083028711</item>
      <item>Financijska agencija REGIONALNI CENTAR SPLIT, OIB 85821130368</item>
      <item>Alessandra Šimeta, OIB 12919457160</item>
      <item>MINISTARSTVO PRAVOSUĐA Glavno tajništvo, OIB 26635293339</item>
      <item>Jadranko Vidović, OIB 59002364613</item>
      <item>Anđa Šolić, OIB 19915712920</item>
      <item>Hilda Aljinović, OIB 29776220525</item>
      <item>Vinka Batalić, OIB 93618932042</item>
      <item>Jadranka Jurjević, OIB 81391207997</item>
      <item>Jerko Dugeč, OIB 57017761001</item>
      <item>Mara Dobrota, OIB 21943772484</item>
      <item>Marin Mladar, OIB 17080094552</item>
      <item>Blaženka Mihanović, OIB 68180763414</item>
      <item>Ljiljana Dadić, OIB 34453706637</item>
      <item>Cvjetana Srbljin, OIB 66904421085</item>
      <item>Mile Jerković, OIB 47281082801</item>
      <item>Jurka Penić, OIB 45519634047</item>
      <item>OŠTRC d.o.o., OIB 74171273839</item>
      <item>Ivan Mišetić</item>
      <item>Hrvatski fond za privatizaciju</item>
      <item>Viskoki trgovački sud RH</item>
      <item>Mario Tomić, OIB 12822553870</item>
      <item>Marija Davidović</item>
      <item>Jere Brkan</item>
      <item>Andrija Klarić, OIB 18697161464</item>
      <item>DRŽAVNI ZAVOD ZA INTELEKTUALNO VLASNIŠTVO, OIB 89755384389</item>
      <item>Perica Mitrović, OIB 29538074286</item>
      <item>Luka Bacelj, OIB 55461633514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31. siječnja 2019.</izvorni_sadrzaj>
    <derivirana_varijabla naziv="DomainObject.Datum_1">31. siječnja 2019.</derivirana_varijabla>
  </DomainObject.Datum>
  <DomainObject.PoslovniBrojDokumenta>
    <izvorni_sadrzaj>St-49/2012-1815</izvorni_sadrzaj>
    <derivirana_varijabla naziv="DomainObject.PoslovniBrojDokumenta_1">St-49/2012-1815</derivirana_varijabla>
  </DomainObject.PoslovniBrojDokumenta>
  <DomainObject.Predmet.StrankaIDrugi>
    <izvorni_sadrzaj>REPUBLIKA HRVATSKA i dr.</izvorni_sadrzaj>
    <derivirana_varijabla naziv="DomainObject.Predmet.StrankaIDrugi_1">REPUBLIKA HRVATSKA i dr.</derivirana_varijabla>
  </DomainObject.Predmet.StrankaIDrugi>
  <DomainObject.Predmet.ProtustrankaIDrugi>
    <izvorni_sadrzaj>DALMACIJAVINO d.d. za proizvodnju i promet alkoholnih i bezalkoholnih pića "u stečaju"</izvorni_sadrzaj>
    <derivirana_varijabla naziv="DomainObject.Predmet.ProtustrankaIDrugi_1">DALMACIJAVINO d.d. za proizvodnju i promet alkoholnih i bezalkoholnih pića "u stečaju"</derivirana_varijabla>
  </DomainObject.Predmet.ProtustrankaIDrugi>
  <DomainObject.Predmet.StrankaIDrugiAdressOIB>
    <izvorni_sadrzaj>REPUBLIKA HRVATSKA, OIB 18683136487 i dr.</izvorni_sadrzaj>
    <derivirana_varijabla naziv="DomainObject.Predmet.StrankaIDrugiAdressOIB_1">REPUBLIKA HRVATSKA, OIB 18683136487 i dr.</derivirana_varijabla>
  </DomainObject.Predmet.StrankaIDrugiAdressOIB>
  <DomainObject.Predmet.ProtustrankaIDrugiAdressOIB>
    <izvorni_sadrzaj>DALMACIJAVINO d.d. za proizvodnju i promet alkoholnih i bezalkoholnih pića "u stečaju", OIB 07837847925, Obala kneza Domagoja 15, 21000 Split</izvorni_sadrzaj>
    <derivirana_varijabla naziv="DomainObject.Predmet.ProtustrankaIDrugiAdressOIB_1">DALMACIJAVINO d.d. za proizvodnju i promet alkoholnih i bezalkoholnih pića "u stečaju", OIB 07837847925, Obala kneza Domagoja 15,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ŽUPANIJSKO DRŽAVNO ODVJETNIŠTVO U SPLITU</item>
      <item>REPUBLIKA HRVATSKA</item>
      <item>DALMACIJAVINO d.d. za proizvodnju i promet alkoholnih i bezalkoholnih pića "u stečaju"</item>
      <item>Ivan Matković</item>
      <item>Financijska agencija</item>
      <item>NARODNE NOVINE, dioničko društvo za izdavanje i tiskanje Službenog lista Republike Hrvatske, službenih i drugih obrazaca te </item>
      <item>Natalija Mladineo</item>
      <item>LUKA dioničko društvo</item>
      <item>RAD, d.o.o. za vodoopskrbu i ostale komunalne djelatnosti</item>
      <item>Dr. Silvio Ćurin</item>
      <item>Toni Vukičević</item>
      <item>HEP-Operator distribucijskog sustava d.o.o. za distribuciju i opskrbu električne energije ELEKTRA ŠIBENI</item>
      <item>Mara Jukić</item>
      <item>Ivica Bašić</item>
      <item>Mijo Jeličić</item>
      <item>GASTRO GRUPA d.o.o. za trgovinu i usluge</item>
      <item>Damir Zagoršćak</item>
      <item>AUTO HRVATSKA dioničko društvo</item>
      <item>JADRANSKO OSIGURANJE d.d.</item>
      <item>Grgić &amp; Partneri odvjetničko društvo j.t.d.</item>
      <item>CITY EX d.o.o. za prijenos poslovne dokumentacije</item>
      <item>Antonio Zujić</item>
      <item>Hrvatski Telekom d.d.</item>
      <item>CODEX SORTIUM društvo s ograničenom odgovornošću za pružanje kompleksnih konzalting usluga</item>
      <item>SUNCE osiguranje d.d.</item>
      <item>HRVATSKA IZVJEŠTAJNA NOVINSKA AGENCIJA</item>
      <item>ČISTOĆA d.o.o. za komunalnu djelatnost, održavanje čistoće i odlaganje komunalnog otpada</item>
      <item>Anđelko Jureško</item>
      <item>TEXT-PAPIR d.o.o. za trgovinu i usluge</item>
      <item>PAVIŠA MAROVIĆ</item>
      <item>SLOBODNA DALMACIJA izdavačka i tiskarska djelatnost, dioničko društvo</item>
      <item>ČISTOĆA društvo s ograničenom odgovornošću za obavljanje komunalnih djelatnosti održavanja čistoće i odlaganja komunaln</item>
      <item>JADRANŠPED društvo s ograničenom odgovornošću za špediciju, trgovinu i usluge</item>
      <item>Lukica Bucat</item>
      <item>Miranda Budiša</item>
      <item>Nada Lović</item>
      <item>JADRANSKO OSIGURANJE dioničko društvo</item>
      <item>OPĆINA JELSA Jedinstveni upravni odjel</item>
      <item>AUTOKUĆA BOSNIĆ d.o.o. za trgovinu, servis i remont</item>
      <item>Zajednički odvjetnički ured VINKO LJUBIČIĆ, ŽELJKO VRDOL</item>
      <item>Jasmin Avdagić</item>
      <item>TISKARA MALENICA d.o.o.</item>
      <item>Odvjetnički ured Avdagić</item>
      <item>Ivica Crnogaća</item>
      <item>Zdravko Bojanić</item>
      <item>Ivan Marijan</item>
      <item>HEP-Operator distribucijskog sustava d.o.o. za distribuciju i opskrbu električne energije</item>
      <item>Rikard Pavlović</item>
      <item>LUČKA UPRAVA SPLIT</item>
      <item>TINA ALATI društvo s ograničenom odgovorošću za trgovinu i usluge</item>
      <item>PLOVPUT trgovačko društvo s ograničenom odgovornošću za održavanje pomorskih plovnih putova i radijske službe</item>
      <item>Regionalna veletržnica Benkovac dioničko društvo za trgovinu i usluge "u stečaju"</item>
      <item>MESSER CROATIA PLIN Poduzeće za proizvodnju i prodaju tehničkih plinova d.o.o.</item>
      <item>ZAVOD ZA JAVNO ZDRAVSTVO DR. ANDRIJA ŠTAMPAR</item>
      <item>Zagrebačka burza d.d.</item>
      <item>MAĐARIĆ &amp; LUI - odvjetničko društvo d.o.o.</item>
      <item>HRVOJE LUI</item>
      <item>METRONET TELEKOMUNIKACIJE d.d. za telekomunikacijske usluge</item>
      <item>DARKO VARNICA</item>
      <item>RELAX, d.o.o. za proizvodnju i trgovinu</item>
      <item>MINISTARSTVO GOSPODARSTVA, RAVNETELJSTVO ZA ROBNE ZALIHE</item>
      <item>ŽUPANIJSKO DRŽAVNO ODVJETNIŠTVO</item>
      <item>PUĆO d.o.o. za trgovinu, ugostiteljstvo i cestovni prijevoz</item>
      <item>ITEM, d.o.o. informatičke usluge</item>
      <item>ANTE RAJČIĆ</item>
      <item>ŠKARE TRADE, d.o.o. za trgovinu i ugostiteljstvo</item>
      <item>CROATIA osiguranje d.d. FILIJALA SPLIT</item>
      <item>MIRJANA BARIĆ</item>
      <item>SREDIŠNJE KLIRINŠKO DEPOZITARNO DRUŠTVO, dioničko društvo</item>
      <item>MILENKO BUŠLJETA</item>
      <item>MILICA UGARKOVIĆ</item>
      <item>FABIJAN PERONJA</item>
      <item>Agencija za upravljanje državnom imovinom</item>
      <item>KRUNO PERONJA</item>
      <item>COMENG, društvo s ograničenom odgovornošću za informatički inženjering</item>
      <item>AMEROPA AG</item>
      <item>GRAFOPLEX, društvo s ograničenom odgovornošću, za trgovinu i usluge</item>
      <item>HP - Hrvatska pošta d.d.</item>
      <item>Odvjetničko društvo Hanžeković &amp; Partneri društvo s ograničenom odgovornošću</item>
      <item>Financijska agencija</item>
      <item>DORIS KOŠTA</item>
      <item>NIKOLA LACMANOVIĆ</item>
      <item>HEP-Operator distribucijskog sustava d.o.o. za distribuciju i opskrbu električne energije</item>
      <item>MIRJANA KATUNARIĆ MATKOVIĆ</item>
      <item>VODOVOD I KANALIZACIJA, društvo s ograničenom odgovornošću za vodoopskrbu, odvodnju i pročišćavanje otpadnih voda</item>
      <item>JELKOM, društvo s ograničenom odgovornošću za komunalnu djelatnost</item>
      <item>DALMACIJAVINO d.d. za proizvodnju i promet alkoholnih i bezalkoholnih pića "u stečaju"</item>
      <item>EUROLEASING d.o.o.</item>
      <item>Rino Barbić, odvjetnik</item>
      <item>HVARSKI VODOVOD d.o.o.</item>
      <item>Rino Barbić</item>
      <item>Mr.sci.iur. Berigoj Vrsalović</item>
      <item>Odvjetničko društvo SURJAN I PARTNERI, odvjetnik Ivan Surjan</item>
      <item>IVAN MILAT</item>
      <item>DIONOVA - DIONA d.o.o.</item>
      <item>TEHNOPLAST d.o.o. za građevinarstvo, trgovinu, ugostiteljstvo, turizam i uslužne djelatnosti</item>
      <item>Borko Bebić</item>
      <item>VIPnet, društvo s ograničenom odgovornošću za usluge javnih telekomunikacija</item>
      <item>BILIĆ-ERIĆ d.o.o. za privatnu zaštitu</item>
      <item>Matija Dorić</item>
      <item>DALMACIJAVINO - ZAGREB društvo sograničenom odgovornošću za trgovinu, ugostiteljstvo i prijevoz</item>
      <item>GRAD DRNIŠ</item>
      <item>Vetropack Straža tvornica stakla d.d. Hum na Sutli</item>
      <item>MARKOVIĆ &amp; PLIŠO odvjetničko društvo d.o.o.</item>
      <item>Tamara Kranjec Malenica</item>
      <item>CAPRICORNO, društvo s ograničenom odgovornošću za trgovinu</item>
      <item>PELJEŠKI VRHOVI, POLJOPRIVREDNA ZADRUGA</item>
      <item>Rino Barbić</item>
      <item>Toma Šurjak</item>
      <item>Jakov Peronja</item>
      <item>TIGAR d.o.o. za usluge</item>
      <item>Zoran Iviš</item>
      <item>POREZNA UPRAVA Područni ured Split</item>
      <item>BURA I TRAMUNTANA d.o.o. za trgovinu i usluge</item>
      <item>VONČINA GRUBIŠIĆ LOVIĆ LALIĆ</item>
      <item>Marina Tončić-Bota</item>
      <item>TRAST međunarodno otpremništvo, dioničko društvo</item>
      <item>CHROMOS AGRO dioničko društvo proizvodnja sredstava za zaštitu bilja</item>
      <item>VODOVOD I KANALIZACIJA, društvo s ograničenom odgovornošću za vodoopskrbu, odvodnju i pročišćavanje otpadnih voda</item>
      <item>AUTOTRANS d. o. o. za javni prijevoz putnika u cestovonom prometu, trgovinu, usluge i turistička agencija</item>
      <item>BRTVILA BREZIĆ d.o.o. za proizvodnju brtvila, trgovinu i zastupanje</item>
      <item>Dijana Britvić</item>
      <item>Zajednički odvjetički ured Vinko Ljubičić, Željko Vrdoljak</item>
      <item>Odvjetničko društvo GLAMUZINA &amp; GROŠETA</item>
      <item>IREKS AROMA društvo s ograničenom odgovornošću</item>
      <item>Antonia Selak</item>
      <item>Marin Mileteta, odvjetnik</item>
      <item>Odvjetničko društvo  Dragičević i partneri d.o.o.</item>
      <item>HEP - Opskrba d.o.o. za opskrbu potrošača električnom, toplinskom energijom i plinom</item>
      <item>ING-ATEST d.o.o. za trgovinu i usluge</item>
      <item>Vinko Radovani</item>
      <item>Hrvatske vode, pravna osoba za upravljanje vodama</item>
      <item>BASLER OSIGURANJE ZAGREB dioničko društvo za osiguranje</item>
      <item>NARODNI TRGOVAČKI LANAC d.o.o. za trgovinu i usluge</item>
      <item>MANTIS, d.o.o. za trgovinu i usluge</item>
      <item>OPĆINSKI SUD U OSIJEKU</item>
      <item>Vinko Paina</item>
      <item>TRANSADRIA, međunarodna špedicija d. d. u stečaju</item>
      <item>Hrvatska radiotelevizija</item>
      <item>BRODOMERKUR trgovina i usluge, dioničko društvo</item>
      <item>ZAGREBAČKI HOLDING, društvo s ograničenom odgovornošću za javni prijevoz, opskrbu vodom, održavanje čistoće, putnička a</item>
      <item>Igor Radelić</item>
      <item>Ivo Staničić</item>
      <item>Odvjetničko društvo Stanić i partneri j.t.d.</item>
      <item>Odvjetničko društvo Hanžeković &amp; Partneri društvo s ograničenom odgovornošću</item>
      <item>NASTAVNI ZAVOD ZA JAVNO ZDRAVSTVO SPLITSKO-DALMATINSKE ŽUPANIJE</item>
      <item>Slavica Čupić</item>
      <item>BRODOSPLIT-BRODOGRADILIŠTE društvo s ograničenom odgovornošću</item>
      <item>COPAN ZAGREB društvo s ograničenom odgovornošću za trgovinu i zastupanje</item>
      <item>DUHAN društvo s ograničenom odgovornošću</item>
      <item>Ivica Maleš vl. autoservis "UNO"</item>
      <item>Teo Palaversić</item>
      <item>HRVATSKA POŠTANSKA BANKA, dioničko društvo</item>
      <item>OTIS DIZALA, društvo s ograničenom odgovornošću za proizvodnju, montažu, remont i održavanje dizala</item>
      <item>Fabijan Roić</item>
      <item>Ivo Družević</item>
      <item>Ivo Roić</item>
      <item>Josip Kovačević</item>
      <item>Tedi-Tadija Maroević</item>
      <item>Jakica Lupi</item>
      <item>Joza Bratanić</item>
      <item>Antun Pavičić</item>
      <item>Juraj Pavičić</item>
      <item>Cvjetko Matković</item>
      <item>Katica Kovačević</item>
      <item>Nikša Dužević</item>
      <item>Milovan Kombura</item>
      <item>Jelisava Pavičić</item>
      <item>Matko Carić</item>
      <item>Marinko Dužević</item>
      <item>Margarita Radonić</item>
      <item>Dinko Pavičić Tribunol</item>
      <item>Tonči Šurjak</item>
      <item>Duško Pavičić Ivelja</item>
      <item>Pero Dulčić Sušak</item>
      <item>Ivan Tadić</item>
      <item>Ivica Pavičić</item>
      <item>Mihovil-Mile Pavičić</item>
      <item>Tomi Moscatello</item>
      <item>Nikola Vodanović</item>
      <item>Margarita Marica Stančić</item>
      <item>Vjekoslav Radonić</item>
      <item>Marinko Sanseović</item>
      <item>Tadija Moškatelo</item>
      <item>Damir Petrić</item>
      <item>Louis Petrić</item>
      <item>Ivica Ljubić</item>
      <item>Vinko Lupi</item>
      <item>Ivan Tadić Šilo</item>
      <item>Ivan Tadić</item>
      <item>Vinko Maroević</item>
      <item>Ivan Buratović</item>
      <item>Mijo Mili Pavičić</item>
      <item>Marija Vodanović</item>
      <item>Jakov Fredotović</item>
      <item>Miljenko Srhoj</item>
      <item>Nikola Haladić</item>
      <item>Janez Jelušić</item>
      <item>Nikola Sansević</item>
      <item>Nikola Buratović</item>
      <item>Cvjetko Buratović</item>
      <item>Nikola Buratović</item>
      <item>Nikola Stipišić</item>
      <item>Prošper Moškatelo</item>
      <item>Tonko Maroević</item>
      <item>Ivo Pavičić</item>
      <item>Pavao Čubre</item>
      <item>Luka Šurjak</item>
      <item>Luka Franetović</item>
      <item>Ivan Miloš Mile</item>
      <item>Jure Moškatelo</item>
      <item>Vjekoslav Bogdanić</item>
      <item>Petro Šoljan</item>
      <item>Juraj Dužević</item>
      <item>Damir Šurjak</item>
      <item>Jakov Tresić</item>
      <item>Juraj Moškatelo Stariji</item>
      <item>Ruža Roić</item>
      <item>Rade Čavić</item>
      <item>Matilda Buratović</item>
      <item>Ivo Šurjak</item>
      <item>Dražica Matković Ljubo</item>
      <item>Dinko Račić</item>
      <item>Mila Franetović Dužević</item>
      <item>Luka Stančić</item>
      <item>Meri Petrić</item>
      <item>Ivan Moškatelo</item>
      <item>Vinko Moškatelo</item>
      <item>Nikola Šimunović</item>
      <item>Mirko Radonić</item>
      <item>Antun Sansević</item>
      <item>Nikša Moškatelo</item>
      <item>Antun Vodanović Stariji</item>
      <item>Ivo Bojanić</item>
      <item>Cvjetko Miličić</item>
      <item>Marija Trbuhović</item>
      <item>Neno Šoljan</item>
      <item>Juraj Tomi Moškatelo</item>
      <item>Ivo Račić Kapetanić</item>
      <item>Đuro Caratan</item>
      <item>Ante Tonči Drinković</item>
      <item>Kata Duboković</item>
      <item>Boris Carić</item>
      <item>Tonko Ivčević Bakulić</item>
      <item>Marko Huljić</item>
      <item>Lenka Roić</item>
      <item>Stjepan Jerković</item>
      <item>Boris Borović</item>
      <item>Niko Salamunić</item>
      <item>File Vranković</item>
      <item>Juraj Šperka</item>
      <item>Mili Razović</item>
      <item>Ante Mihojević</item>
      <item>Ljubica Stipišić</item>
      <item>Stjepan Hujo Huljić</item>
      <item>Nikola Grgičević</item>
      <item>Tonči Gurdulić</item>
      <item>Prošperino Milevčić</item>
      <item>Boris Rubinić</item>
      <item>Jakov Račić</item>
      <item>Jakša Radonić</item>
      <item>Vinko Palaversić</item>
      <item>Fabijan Kunčić</item>
      <item>Dušan Salamunić</item>
      <item>Margarita Stančić</item>
      <item>Josip Crnčić</item>
      <item>Luka Moškatelo</item>
      <item>Lucija Milatić-Bričolić</item>
      <item>Fabijan Dužević</item>
      <item>Vjeko Jakas</item>
      <item>Pavo Bunčuga</item>
      <item>Marko Buratović</item>
      <item>Antun Lučić</item>
      <item>Marin Parun Barbić</item>
      <item>Stjepan Tomislav Huljić</item>
      <item>Cvjetka Cvita Milevčić</item>
      <item>Marinko Radonić</item>
      <item>Antun Gurdulić</item>
      <item>Blaženko Jakas</item>
      <item>Braco Jakas</item>
      <item>Ivan Makjanić</item>
      <item>Ante Rubinić</item>
      <item>Dražica Vicenca Matković</item>
      <item>Jakov Radonić</item>
      <item>Slobodan Radičić</item>
      <item>Jurko Lučić</item>
      <item>Mate Antičević</item>
      <item>Josip Franičević</item>
      <item>Asija Bojanić</item>
      <item>Milivoj Vidas vl. Servisa instrumenata, mjerne i regulacione opreme</item>
      <item>Marko Ramljak</item>
      <item>Ivan Bilota dipl.ing.građ.</item>
      <item>BILOTA INŽENJERING d.o.o. za gradnju i turizam</item>
      <item>OPĆINSKI SUD U SPLITU</item>
      <item>OPĆINSKI SUD U KNINU Posbeni zemljišnoknjižni odjel sa sjedištem u Drnišu</item>
      <item>OPĆINSKI SUD U RIJECI Zemljišno-knjižni odjel</item>
      <item>Jelena Kalinić</item>
      <item>Trgovački sud Split, OVRŠNI ODJEL</item>
      <item>Trgovački sud Split OGLASNA PLOČA</item>
      <item>OPĆINSKI SUD ZADAR Zemljišno knjižni odjel</item>
      <item>TRGOVAČKI SUD ZADAR Stalna služba u Šibeniku</item>
      <item>OPĆINSKI GRAĐANSKI SUD ZAGREB</item>
      <item>Trgovački sud Split Računovodstvo</item>
      <item>Trgovački sud Split PISARNICA</item>
      <item>OPĆINSKI SUD STARI GRAD Zemljišno knjižni odjel</item>
      <item>OPĆINSKI SUD DRNIŠ</item>
      <item>OPĆINSKI SUD VUKOVAR Zemljišno knjižni odjel</item>
      <item>Josip Lončarić</item>
      <item>BURA l d.o.o. za trgovinu i usluge - u stečaju</item>
      <item>NET MEDIA SISTEMI d.o.o. za informatički inženjering</item>
      <item>Financijska agencija</item>
      <item>Hrvatski registar brodova</item>
      <item>Uprava za zaštitu kulturne baštine konzervatorski odjel Trogir</item>
      <item>Ivica Nalis</item>
      <item>Nenad Ševo</item>
      <item>Visoki trgovački sud Republike Hrvatske</item>
      <item>Agencija za osiguranje radničkih potraživanja u slučaju stečaja poslodavca</item>
      <item>Meri Stipinović</item>
      <item>SOCIETE GENERALE-SPLITSKA BANKA dioničko društvo</item>
      <item>Općinski sud u Zadru, Zemljišno knjižni odjel</item>
      <item>Općinski sud Velika Gorica, Zemljišjno knjižni odjel</item>
      <item>Posebni zemljišno knjižni odjel Općinskog suda u Kninu sa sjedištem u Drnišu</item>
      <item>Agencija za upravljanje državnom imovinom</item>
      <item>Općinski sud u Splitu, Zemljišno knjižni odjel</item>
      <item>Alen Dumanić</item>
      <item>Fond za zaštitu okoliša i energetsku učinkovitost</item>
      <item>ADRIACINK d.d. za pocinčavanje, lijevanje i izradu čeličnih konstrukcija</item>
      <item>Tomislav Krka</item>
      <item>Porezna uprava Zadar</item>
      <item>Porezna uprava Drniš</item>
      <item>Porezna uprava Vukovar</item>
      <item>Porezna uprava Rijeka</item>
      <item>Porezna uprava Ispostava Hvar</item>
      <item>Porezna uprava Velika Gorica</item>
      <item>Porezna uprava Split</item>
      <item>Marija Brčić</item>
      <item>Milan Veić</item>
      <item>Lukrecija Benković Duboković</item>
      <item>Zlatko Balić</item>
      <item>GRAD SPLIT</item>
      <item>Županijsko državno odvjetništvo u Splitu Građansko upravni odjel</item>
      <item>Fond za zaštitu okoliša i energetsku učinkovitost</item>
      <item>REDOX  j.d.o.o. za usluge</item>
      <item>Ines Jurašin</item>
      <item>Galić Ante</item>
      <item>Centar za restrukturiranje i prodaju</item>
      <item>Mirjana Katunarić - Matković, odvjetnica</item>
      <item>Općinski sud u Splitu Zemljišno knjižni odjel Kaštel Lukšić</item>
      <item>Ured državne uprave u Splitsko-dalmatinskoj županiji Ispostava Kaštela</item>
      <item>GRAD KAŠTELA</item>
      <item>Centar za restrukturiranje i prodaju</item>
      <item>Financijska agencija REGIONALNI CENTAR SPLIT</item>
      <item>Dean Prelević, odvjetnik</item>
      <item>Želimir Miletić</item>
      <item>Luči Roić</item>
      <item>Nade Pavičić-ivelja</item>
      <item>Dujko Čubre</item>
      <item>Antun Bratanić</item>
      <item>Andrija Matković</item>
      <item>Antun Vune Bratanić</item>
      <item>Dinko Lušić</item>
      <item>Nikica Nikola Matijević</item>
      <item>Ivan Sanseović</item>
      <item>Marija Kovačević Lolotović</item>
      <item>Petar Zlatan Vodanović</item>
      <item>Ivan Stančić</item>
      <item>Stjepan Moškatelo</item>
      <item>Toma Dužević</item>
      <item>Ivica Račić</item>
      <item>Alessandra Šimeta</item>
      <item>Kuzma Pavičić Aleluja</item>
      <item>Vinka Salamunić</item>
      <item>Teo Huljić</item>
      <item>Dejan Šperka</item>
      <item>Juraj Caratan</item>
      <item>Matko Antičević</item>
      <item>Dinko Rubinić ( Vjera )</item>
      <item>Vjera Rubinić</item>
      <item>Abraham Bojanić</item>
      <item>MINISTARSTVO PRAVOSUĐA Glavno tajništvo</item>
      <item>Vedran Nevešćanin</item>
      <item>Jadranko Vidović</item>
      <item>Marija Pjevac</item>
      <item>Anđa Šolić</item>
      <item>Hilda Aljinović</item>
      <item>Vinka Batalić</item>
      <item>Jadranka Jurjević</item>
      <item>Jerko Dugeč</item>
      <item>Mara Dobrota</item>
      <item>Marin Mladar</item>
      <item>Blaženka Mihanović</item>
      <item>Ljiljana Dadić</item>
      <item>Cvjetana Srbljin</item>
      <item>Mile Jerković</item>
      <item>Jurka Penić</item>
      <item>OŠTRC d.o.o.</item>
      <item>Ivan Mišetić</item>
      <item>Carinska uprava</item>
      <item>Hrvatski fond za privatizaciju</item>
      <item>Općinski sud u Starom Gradu - ZK odjel</item>
      <item>Viskoki trgovački sud RH</item>
      <item>Nada Akrap</item>
      <item>Jasminka Antunović</item>
      <item>Nediljka Armanda</item>
      <item>Ana Babić</item>
      <item>Gordana Babić</item>
      <item>Ivan Babić</item>
      <item>Katica Babić</item>
      <item>Jure Bacelj</item>
      <item>Ana Bačić</item>
      <item>Nediljka Bajić</item>
      <item>Žarka Bakotić</item>
      <item>Marko Baković</item>
      <item>Ivica Ban</item>
      <item>Srđanka Banovac</item>
      <item>Božidar Barać</item>
      <item>Vedran Barbarić</item>
      <item>Marija Barbir</item>
      <item>Petar Barbir</item>
      <item>Anica Baričević</item>
      <item>Damira Barišić</item>
      <item>Ivan Barišić</item>
      <item>Manda Bašić</item>
      <item>Aleksandar Bauk</item>
      <item>Marina Zečić</item>
      <item>Ivo Bavčević</item>
      <item>Nataša Bazina</item>
      <item>Mirjana Begonja</item>
      <item>Jelena Belić</item>
      <item>Niko Belić</item>
      <item>Jagoda Bešker</item>
      <item>Nedo Bešker</item>
      <item>Zorica Bilić</item>
      <item>Sanja Bilić-pavlinović</item>
      <item>Jela Bilobrk</item>
      <item>Antun Blažević</item>
      <item>Hrvoje Blažević</item>
      <item>Damir Bojčić</item>
      <item>Željko Bojčić</item>
      <item>Denis Boljat</item>
      <item>Srećko Boras</item>
      <item>Robert Borić</item>
      <item>Goran Bosančić</item>
      <item>Pava Botić</item>
      <item>Ljuba Božanić</item>
      <item>Anka Božić</item>
      <item>Anica Božić-Bakušić</item>
      <item>Ivica Bratić</item>
      <item>Nikša Bratić</item>
      <item>Vencislav Brizić</item>
      <item>Zlata Brizić</item>
      <item>Mate Brstilo</item>
      <item>Zora Budimir</item>
      <item>Miranda Budiša</item>
      <item>Nediljko Bugarin</item>
      <item>Željka Vučemilović-šimunović</item>
      <item>Gordana Buljević</item>
      <item>Marina Burić</item>
      <item>Mario Buzov</item>
      <item>Đuro Caratan</item>
      <item>Toni Caratan</item>
      <item>Boris Carić</item>
      <item>Paulo Carić</item>
      <item>Dinka Cezareo</item>
      <item>Nevenka Cukrov</item>
      <item>Dijana Czwik</item>
      <item>Vinka Čavala</item>
      <item>Silva Černak Lojić</item>
      <item>Diana Čović</item>
      <item>Ante Čulo</item>
      <item>Blaž Ćapin</item>
      <item>Filip Delać</item>
      <item>Ankica Delić</item>
      <item>Marko Delić</item>
      <item>Nediljka Delić</item>
      <item>Gordana Didak</item>
      <item>Mili Divić</item>
      <item>Ljiljana Dragan Jelušić</item>
      <item>Milka Drlje</item>
      <item>Mato Drmić</item>
      <item>Jozo Družianić</item>
      <item>Stanko Duvančić</item>
      <item>Damir Duvnjak</item>
      <item>Nives Džanko</item>
      <item>Ante Đurđević</item>
      <item>Ljubica Elez</item>
      <item>Ankica Ezgeta</item>
      <item>Lenka Franić</item>
      <item>Ivica Gabelić</item>
      <item>Marija Galešić</item>
      <item>Petar Galić</item>
      <item>Silvana Galić</item>
      <item>Kazimir Garić</item>
      <item>Vencel Gašpar</item>
      <item>Vinko Gašpar</item>
      <item>Ana Goreta</item>
      <item>Zorka Goreta</item>
      <item>Josip Gotovac</item>
      <item>Vjekoslav Grbčić</item>
      <item>Divna Grbeša</item>
      <item>Ana Grubišić</item>
      <item>Gordana Grubišić</item>
      <item>Nikola Grubišić</item>
      <item>Sanja Grubišić</item>
      <item>Antonio Gudelj</item>
      <item>Kata Gugić</item>
      <item>Mirjana Gugić</item>
      <item>Ivica Hajder</item>
      <item>Željko Hajder</item>
      <item>Silvana Hajduk</item>
      <item>Tomislav Herceg</item>
      <item>Mira Ikica</item>
      <item>Franjo Ivčević</item>
      <item>Jelena Ivčević</item>
      <item>Damir Jakus</item>
      <item>Gospova Jakus</item>
      <item>Marica Jakus</item>
      <item>Petar Jakus</item>
      <item>Marko Janković</item>
      <item>Matija Jeličić</item>
      <item>Ante Jeličić</item>
      <item>Marija Jocić</item>
      <item>Ante Jolić</item>
      <item>Marica Jukić</item>
      <item>Marko Jukić</item>
      <item>Renata Jukić</item>
      <item>Jadranka Jurić</item>
      <item>Marija Jurić</item>
      <item>Ankica Kainić</item>
      <item>Jelena Kalinić</item>
      <item>Petar Kalinić</item>
      <item>Anamarija Kalinić Radović</item>
      <item>Stipan Kamber</item>
      <item>Đuro Kapoši</item>
      <item>Željko Karin</item>
      <item>Marijana Karin Prnjak</item>
      <item>Neda Kasalo</item>
      <item>Zvonimir Kasalo</item>
      <item>Suzana Kašić</item>
      <item>Ivana Katalinić Jerčić</item>
      <item>Josip Katušić</item>
      <item>Ljiljana Kegalj</item>
      <item>Ante Kekez</item>
      <item>Ivanko Kekez</item>
      <item>Petrica Kekez</item>
      <item>Boško Kevo</item>
      <item>Antiša Kliškinić</item>
      <item>Veljko Knezović</item>
      <item>Stjepan Kokeza</item>
      <item>Petar Kolega</item>
      <item>Daniela Kovač</item>
      <item>Željka Kovač</item>
      <item>Ivan Kraljić</item>
      <item>Inga Krnjaić</item>
      <item>Anka Krstić</item>
      <item>Ivan Kundid</item>
      <item>Ivana Kundid</item>
      <item>Ružica Kundid</item>
      <item>Deni Kuvačić</item>
      <item>Anka Landikušić</item>
      <item>Ivan Lasić</item>
      <item>Dražen Lazić</item>
      <item>Nenad Leskur</item>
      <item>Ivana Lilić</item>
      <item>Ivo Lipanović</item>
      <item>Marko Lojić</item>
      <item>Mile Lovrić</item>
      <item>Ana Lovrinčević</item>
      <item>Dejan Lukavac</item>
      <item>Nela Madžar</item>
      <item>Alenka Malinić</item>
      <item>Pavao Marasović</item>
      <item>Anto Marijan</item>
      <item>Cvita Marijanović</item>
      <item>Dobrinka Marijanović</item>
      <item>Tomislav Marijanović</item>
      <item>Jasna Marin</item>
      <item>Marina Marin</item>
      <item>Željko Marinac</item>
      <item>Božidar Marinković</item>
      <item>Jakov Mateta</item>
      <item>Ivan Matić</item>
      <item>Ružica Matić</item>
      <item>Slavko Matić</item>
      <item>Željko Matić</item>
      <item>Marija Matković</item>
      <item>Ivan Melvan</item>
      <item>Nikola Midenjak</item>
      <item>Pere Mihanović</item>
      <item>Ana Mikulić</item>
      <item>Mate Mikulić</item>
      <item>Ivan Milaković</item>
      <item>Ivan Milanović</item>
      <item>Zorka Miletić</item>
      <item>Milan Miljuš</item>
      <item>Đorđe Mirčetić</item>
      <item>Tonči Mišković</item>
      <item>Ana Moro</item>
      <item>Slavko Moro</item>
      <item>Tomi Moscatello</item>
      <item>Marija Munitić</item>
      <item>Ljubomir Muslim</item>
      <item>Mijo Nožina</item>
      <item>Jurica Oman</item>
      <item>Mirko Oman</item>
      <item>Janja Orošnjak</item>
      <item>Mila Palada</item>
      <item>Ivan Pandža</item>
      <item>Asija Papić</item>
      <item>Mijo Papić</item>
      <item>Tereza Papić</item>
      <item>Rajko Parać</item>
      <item>Tatjana Parać</item>
      <item>Đurđica Parat</item>
      <item>Ivan Pastuović</item>
      <item>Jurica Pavela</item>
      <item>Roki Pavičić</item>
      <item>Ivan Pažanin</item>
      <item>Luka Peko</item>
      <item>Neda Penga</item>
      <item>Ante Perko</item>
      <item>Ivana Perko</item>
      <item>Gordana Perković</item>
      <item>Marica Perković</item>
      <item>Nediljko Perković</item>
      <item>Nila Peroš</item>
      <item>Dragica Peša</item>
      <item>Iris Peša</item>
      <item>Nikša Petrić</item>
      <item>Matko Pezo</item>
      <item>Zlatko Piperković</item>
      <item>Joško Pivac</item>
      <item>Luka Pjevac</item>
      <item>Anka Plazonja</item>
      <item>Robert Plazonja</item>
      <item>Gordan Poparić</item>
      <item>Ante Popović</item>
      <item>Milanka Pranić</item>
      <item>Miroslav Primorac</item>
      <item>Iva Punda</item>
      <item>Drago Radić</item>
      <item>Mladen Radmilović</item>
      <item>Petar Radonić</item>
      <item>Jagoda Radošević</item>
      <item>Ante Rajčić</item>
      <item>Marko Ralica</item>
      <item>Ivan Raos</item>
      <item>Zdenka Razlog</item>
      <item>Mila Rebić</item>
      <item>Marija Reljanović</item>
      <item>Mara Režić</item>
      <item>Marija Rizvan</item>
      <item>Anđelko Rogulj</item>
      <item>Berislava Roša</item>
      <item>Sofija Ruić</item>
      <item>Ana Runjić</item>
      <item>Gordan Ruščić</item>
      <item>Sanja Ružić</item>
      <item>Svjetlana Samac</item>
      <item>Miljenko Samardžić</item>
      <item>Dinka Sanseović</item>
      <item>Ante Sarić</item>
      <item>Ivan Sarić</item>
      <item>Marija Sedlar</item>
      <item>Ljubica Sekelez</item>
      <item>Kristina Serdarević</item>
      <item>Aleksandra Sever-Muhar</item>
      <item>Boško Sikavica</item>
      <item>Snježana Sikavica</item>
      <item>Dragan Simić</item>
      <item>Tanja Sinovčić</item>
      <item>Ljiljana Sirić</item>
      <item>Dijana Skelin</item>
      <item>Kata Sočo</item>
      <item>Marija Stančić</item>
      <item>Đani Stanić</item>
      <item>Danica Stipović</item>
      <item>Milorad Stojsavljević</item>
      <item>Petar Strinić</item>
      <item>Luca Strunje</item>
      <item>Slavka Svalina</item>
      <item>Marijan Šamija</item>
      <item>Marinka Šamija</item>
      <item>Katica Šeparović</item>
      <item>Nenad Ševo</item>
      <item>Krasna Šiklić</item>
      <item>Mili Šimig</item>
      <item>Vesna Škare</item>
      <item>Ljubica Škopljanac</item>
      <item>Milica Špar</item>
      <item>Eleana Šubat</item>
      <item>Ivan Šuljug</item>
      <item>Vesna Šunjić</item>
      <item>Ljubica Tarle</item>
      <item>Nada Teklić</item>
      <item>Lada Terzić</item>
      <item>Ivan Tomić</item>
      <item>Ivan Topić</item>
      <item>Jelica Topić</item>
      <item>Tvrtko Topić</item>
      <item>Anđelka Torlak</item>
      <item>Ivan Torlak</item>
      <item>Marko Torlak</item>
      <item>Damir Tot</item>
      <item>Anka Treskavica</item>
      <item>Anka Tukić</item>
      <item>Nediljko Ugrin</item>
      <item>Marinko Uvodić</item>
      <item>Nedjeljka Uvodić</item>
      <item>Marko Validžić</item>
      <item>Ivanka Varnica</item>
      <item>Milica Varvodić</item>
      <item>Kristina Velić</item>
      <item>Ljiljana Vesković</item>
      <item>Milka Veštić</item>
      <item>Ante Vidan</item>
      <item>Marko Vidović</item>
      <item>Matko Vidović</item>
      <item>Nevenka Vidović</item>
      <item>Ankica Vilibić</item>
      <item>Anđelko Vilić</item>
      <item>Normela Visković</item>
      <item>Tonči Visković</item>
      <item>Marica Vlaić</item>
      <item>Dubravka Vlainić</item>
      <item>Ivo Vodanović</item>
      <item>Josip Vogleš</item>
      <item>Vinko Vranković</item>
      <item>Ivan Vrdoljak</item>
      <item>Mirjana Vrdoljak</item>
      <item>Marija Vrgoč</item>
      <item>Bože Vuco</item>
      <item>Mirjana Vučković</item>
      <item>Višnja Vučković</item>
      <item>Ivan Vugdelija</item>
      <item>Dubravka Vukas</item>
      <item>Anđelka Vukičević</item>
      <item>Zora Vuković</item>
      <item>Ivan Vukušić</item>
      <item>Jadran Vukušić</item>
      <item>Nevenka Vukušić</item>
      <item>Vjera Vukušić</item>
      <item>Zvonimir Vukušić</item>
      <item>Nevenka Vuleta</item>
      <item>Vinka Zekić</item>
      <item>Dinko Zenčić</item>
      <item>Borislav Zokić</item>
      <item>Dolina Zokić</item>
      <item>Margita Zokić</item>
      <item>Luca Zolota</item>
      <item>Milan Žarković</item>
      <item>Nevenka Živko</item>
      <item>Davorka Živković</item>
      <item>Ivica Živković</item>
      <item>Ivo Živković</item>
      <item>Mario Tomić</item>
      <item>Siniša Ivančić</item>
      <item>Iva Jelić</item>
      <item>Marko Kavelj</item>
      <item>Ivan Koljanin</item>
      <item>Željko Kovač</item>
      <item>Zvonko Kruneš</item>
      <item>Nikola Lacmanović</item>
      <item>Vesna Lepetić</item>
      <item>Jelica Ljubica</item>
      <item>Darko Lulić</item>
      <item>Vesna Lulić</item>
      <item>Marija Mamić</item>
      <item>Radojka Marijanović</item>
      <item>Meri Cabadaj</item>
      <item>Mate Markotić</item>
      <item>Ante Marović</item>
      <item>Ivan Marušić</item>
      <item>Iva Melvan</item>
      <item>Goran Merkel</item>
      <item>Ivan Mornar</item>
      <item>Miodrag Munjiza</item>
      <item>Ante Nožina</item>
      <item>Anica Pandža</item>
      <item>Nikica Pavlović</item>
      <item>Silvana Perić</item>
      <item>Nediljka Perišić</item>
      <item>Elvira Dračevac</item>
      <item>Mara Dobrota</item>
      <item>Neda-lidia Buljević</item>
      <item>Ivan Bugarin</item>
      <item>Maja Bučić</item>
      <item>Mira Božić</item>
      <item>Sandra Borić</item>
      <item>Marija Davidović</item>
      <item>Petar Adjanski</item>
      <item>Ana Čatlak</item>
      <item>Marinko Buškulić</item>
      <item>Marinko Galić</item>
      <item>Luca Gabela</item>
      <item>Tomislav Frankić</item>
      <item>Elias Erceg</item>
      <item>Jakov Elez</item>
      <item>Sretan Bajalo</item>
      <item>Mario Tomić</item>
      <item>Ranko Vuleta</item>
      <item>Zlatko Balić</item>
      <item>Boško Barać</item>
      <item>Milan Vukić</item>
      <item>Mara Vukorepa</item>
      <item>Bare Vujina</item>
      <item>Milenko Bašić</item>
      <item>Diana Blažević</item>
      <item>Jozo Bogić</item>
      <item>Stjepko Bojanić</item>
      <item>Miroslav Trečić</item>
      <item>Neda Tukić</item>
      <item>Vinka Ukić</item>
      <item>Mira Velić</item>
      <item>Ivan Vrdoljak</item>
      <item>Iva Vrdoljak</item>
      <item>Dražen Todorović</item>
      <item>Dubravka Stojanovska</item>
      <item>Josip Strniša</item>
      <item>Ivica Sviličić</item>
      <item>Ana Rogošić</item>
      <item>Ivica Stipinović</item>
      <item>Darko Topić</item>
      <item>Marija Trečić</item>
      <item>Milica Zorić</item>
      <item>Ivo Rajčić</item>
      <item>Ivan Radoš</item>
      <item>Željka Vučemilović-šimunović</item>
      <item>Marija Davidović</item>
      <item>Jere Brkan</item>
      <item>Slaven Tukić</item>
      <item>Bartul Barišić</item>
      <item>Tajana Domazet</item>
      <item>Velinka Runjić</item>
      <item>Niko Dujić</item>
      <item>Teo Mandić</item>
      <item>Mevlida Armanda</item>
      <item>Renata Kalčić</item>
      <item>Juraj Lešković</item>
      <item>VRGORKA-VINARIJA dioničko društvo za proizvodnju pića, poljoprivredu i trgovinu</item>
      <item>Milivoj Vidas</item>
      <item>BURA l d.o.o. za trgovinu i usluge - u stečaju</item>
      <item>AUTO CENTAR LOZIĆ d.o.o. trgovina vozilima u stečaju</item>
      <item>NET MEDIA SISTEMI d.o.o. za informatički inženjering</item>
      <item>BASLER OSIGURANJE ZAGREB dioničko društvo za osiguranje</item>
      <item>NASTAVNI ZAVOD ZA JAVNO ZDRAVSTVO SPLITSKO-DALMATINSKE ŽUPANIJE</item>
      <item>Joško Pavlov</item>
      <item>Tina Trajković</item>
      <item>Nada Dujmić</item>
      <item>Nada Baković</item>
      <item>Marija Duvančić</item>
      <item>Andrija Klarić</item>
      <item>DRŽAVNI ZAVOD ZA INTELEKTUALNO VLASNIŠTVO</item>
      <item>Perica Mitrović</item>
      <item>Luka Bacelj</item>
      <item>Mira Čipčić</item>
    </izvorni_sadrzaj>
    <derivirana_varijabla naziv="DomainObject.Predmet.SudioniciListNaziv_1">
      <item>ŽUPANIJSKO DRŽAVNO ODVJETNIŠTVO U SPLITU</item>
      <item>REPUBLIKA HRVATSKA</item>
      <item>DALMACIJAVINO d.d. za proizvodnju i promet alkoholnih i bezalkoholnih pića "u stečaju"</item>
      <item>Ivan Matković</item>
      <item>Financijska agencija</item>
      <item>NARODNE NOVINE, dioničko društvo za izdavanje i tiskanje Službenog lista Republike Hrvatske, službenih i drugih obrazaca te </item>
      <item>Natalija Mladineo</item>
      <item>LUKA dioničko društvo</item>
      <item>RAD, d.o.o. za vodoopskrbu i ostale komunalne djelatnosti</item>
      <item>Dr. Silvio Ćurin</item>
      <item>Toni Vukičević</item>
      <item>HEP-Operator distribucijskog sustava d.o.o. za distribuciju i opskrbu električne energije ELEKTRA ŠIBENI</item>
      <item>Mara Jukić</item>
      <item>Ivica Bašić</item>
      <item>Mijo Jeličić</item>
      <item>GASTRO GRUPA d.o.o. za trgovinu i usluge</item>
      <item>Damir Zagoršćak</item>
      <item>AUTO HRVATSKA dioničko društvo</item>
      <item>JADRANSKO OSIGURANJE d.d.</item>
      <item>Grgić &amp; Partneri odvjetničko društvo j.t.d.</item>
      <item>CITY EX d.o.o. za prijenos poslovne dokumentacije</item>
      <item>Antonio Zujić</item>
      <item>Hrvatski Telekom d.d.</item>
      <item>CODEX SORTIUM društvo s ograničenom odgovornošću za pružanje kompleksnih konzalting usluga</item>
      <item>SUNCE osiguranje d.d.</item>
      <item>HRVATSKA IZVJEŠTAJNA NOVINSKA AGENCIJA</item>
      <item>ČISTOĆA d.o.o. za komunalnu djelatnost, održavanje čistoće i odlaganje komunalnog otpada</item>
      <item>Anđelko Jureško</item>
      <item>TEXT-PAPIR d.o.o. za trgovinu i usluge</item>
      <item>PAVIŠA MAROVIĆ</item>
      <item>SLOBODNA DALMACIJA izdavačka i tiskarska djelatnost, dioničko društvo</item>
      <item>ČISTOĆA društvo s ograničenom odgovornošću za obavljanje komunalnih djelatnosti održavanja čistoće i odlaganja komunaln</item>
      <item>JADRANŠPED društvo s ograničenom odgovornošću za špediciju, trgovinu i usluge</item>
      <item>Lukica Bucat</item>
      <item>Miranda Budiša</item>
      <item>Nada Lović</item>
      <item>JADRANSKO OSIGURANJE dioničko društvo</item>
      <item>OPĆINA JELSA Jedinstveni upravni odjel</item>
      <item>AUTOKUĆA BOSNIĆ d.o.o. za trgovinu, servis i remont</item>
      <item>Zajednički odvjetnički ured VINKO LJUBIČIĆ, ŽELJKO VRDOL</item>
      <item>Jasmin Avdagić</item>
      <item>TISKARA MALENICA d.o.o.</item>
      <item>Odvjetnički ured Avdagić</item>
      <item>Ivica Crnogaća</item>
      <item>Zdravko Bojanić</item>
      <item>Ivan Marijan</item>
      <item>HEP-Operator distribucijskog sustava d.o.o. za distribuciju i opskrbu električne energije</item>
      <item>Rikard Pavlović</item>
      <item>LUČKA UPRAVA SPLIT</item>
      <item>TINA ALATI društvo s ograničenom odgovorošću za trgovinu i usluge</item>
      <item>PLOVPUT trgovačko društvo s ograničenom odgovornošću za održavanje pomorskih plovnih putova i radijske službe</item>
      <item>Regionalna veletržnica Benkovac dioničko društvo za trgovinu i usluge "u stečaju"</item>
      <item>MESSER CROATIA PLIN Poduzeće za proizvodnju i prodaju tehničkih plinova d.o.o.</item>
      <item>ZAVOD ZA JAVNO ZDRAVSTVO DR. ANDRIJA ŠTAMPAR</item>
      <item>Zagrebačka burza d.d.</item>
      <item>MAĐARIĆ &amp; LUI - odvjetničko društvo d.o.o.</item>
      <item>HRVOJE LUI</item>
      <item>METRONET TELEKOMUNIKACIJE d.d. za telekomunikacijske usluge</item>
      <item>DARKO VARNICA</item>
      <item>RELAX, d.o.o. za proizvodnju i trgovinu</item>
      <item>MINISTARSTVO GOSPODARSTVA, RAVNETELJSTVO ZA ROBNE ZALIHE</item>
      <item>ŽUPANIJSKO DRŽAVNO ODVJETNIŠTVO</item>
      <item>PUĆO d.o.o. za trgovinu, ugostiteljstvo i cestovni prijevoz</item>
      <item>ITEM, d.o.o. informatičke usluge</item>
      <item>ANTE RAJČIĆ</item>
      <item>ŠKARE TRADE, d.o.o. za trgovinu i ugostiteljstvo</item>
      <item>CROATIA osiguranje d.d. FILIJALA SPLIT</item>
      <item>MIRJANA BARIĆ</item>
      <item>SREDIŠNJE KLIRINŠKO DEPOZITARNO DRUŠTVO, dioničko društvo</item>
      <item>MILENKO BUŠLJETA</item>
      <item>MILICA UGARKOVIĆ</item>
      <item>FABIJAN PERONJA</item>
      <item>Agencija za upravljanje državnom imovinom</item>
      <item>KRUNO PERONJA</item>
      <item>COMENG, društvo s ograničenom odgovornošću za informatički inženjering</item>
      <item>AMEROPA AG</item>
      <item>GRAFOPLEX, društvo s ograničenom odgovornošću, za trgovinu i usluge</item>
      <item>HP - Hrvatska pošta d.d.</item>
      <item>Odvjetničko društvo Hanžeković &amp; Partneri društvo s ograničenom odgovornošću</item>
      <item>Financijska agencija</item>
      <item>DORIS KOŠTA</item>
      <item>NIKOLA LACMANOVIĆ</item>
      <item>HEP-Operator distribucijskog sustava d.o.o. za distribuciju i opskrbu električne energije</item>
      <item>MIRJANA KATUNARIĆ MATKOVIĆ</item>
      <item>VODOVOD I KANALIZACIJA, društvo s ograničenom odgovornošću za vodoopskrbu, odvodnju i pročišćavanje otpadnih voda</item>
      <item>JELKOM, društvo s ograničenom odgovornošću za komunalnu djelatnost</item>
      <item>DALMACIJAVINO d.d. za proizvodnju i promet alkoholnih i bezalkoholnih pića "u stečaju"</item>
      <item>EUROLEASING d.o.o.</item>
      <item>Rino Barbić, odvjetnik</item>
      <item>HVARSKI VODOVOD d.o.o.</item>
      <item>Rino Barbić</item>
      <item>Mr.sci.iur. Berigoj Vrsalović</item>
      <item>Odvjetničko društvo SURJAN I PARTNERI, odvjetnik Ivan Surjan</item>
      <item>IVAN MILAT</item>
      <item>DIONOVA - DIONA d.o.o.</item>
      <item>TEHNOPLAST d.o.o. za građevinarstvo, trgovinu, ugostiteljstvo, turizam i uslužne djelatnosti</item>
      <item>Borko Bebić</item>
      <item>VIPnet, društvo s ograničenom odgovornošću za usluge javnih telekomunikacija</item>
      <item>BILIĆ-ERIĆ d.o.o. za privatnu zaštitu</item>
      <item>Matija Dorić</item>
      <item>DALMACIJAVINO - ZAGREB društvo sograničenom odgovornošću za trgovinu, ugostiteljstvo i prijevoz</item>
      <item>GRAD DRNIŠ</item>
      <item>Vetropack Straža tvornica stakla d.d. Hum na Sutli</item>
      <item>MARKOVIĆ &amp; PLIŠO odvjetničko društvo d.o.o.</item>
      <item>Tamara Kranjec Malenica</item>
      <item>CAPRICORNO, društvo s ograničenom odgovornošću za trgovinu</item>
      <item>PELJEŠKI VRHOVI, POLJOPRIVREDNA ZADRUGA</item>
      <item>Rino Barbić</item>
      <item>Toma Šurjak</item>
      <item>Jakov Peronja</item>
      <item>TIGAR d.o.o. za usluge</item>
      <item>Zoran Iviš</item>
      <item>POREZNA UPRAVA Područni ured Split</item>
      <item>BURA I TRAMUNTANA d.o.o. za trgovinu i usluge</item>
      <item>VONČINA GRUBIŠIĆ LOVIĆ LALIĆ</item>
      <item>Marina Tončić-Bota</item>
      <item>TRAST međunarodno otpremništvo, dioničko društvo</item>
      <item>CHROMOS AGRO dioničko društvo proizvodnja sredstava za zaštitu bilja</item>
      <item>VODOVOD I KANALIZACIJA, društvo s ograničenom odgovornošću za vodoopskrbu, odvodnju i pročišćavanje otpadnih voda</item>
      <item>AUTOTRANS d. o. o. za javni prijevoz putnika u cestovonom prometu, trgovinu, usluge i turistička agencija</item>
      <item>BRTVILA BREZIĆ d.o.o. za proizvodnju brtvila, trgovinu i zastupanje</item>
      <item>Dijana Britvić</item>
      <item>Zajednički odvjetički ured Vinko Ljubičić, Željko Vrdoljak</item>
      <item>Odvjetničko društvo GLAMUZINA &amp; GROŠETA</item>
      <item>IREKS AROMA društvo s ograničenom odgovornošću</item>
      <item>Antonia Selak</item>
      <item>Marin Mileteta, odvjetnik</item>
      <item>Odvjetničko društvo  Dragičević i partneri d.o.o.</item>
      <item>HEP - Opskrba d.o.o. za opskrbu potrošača električnom, toplinskom energijom i plinom</item>
      <item>ING-ATEST d.o.o. za trgovinu i usluge</item>
      <item>Vinko Radovani</item>
      <item>Hrvatske vode, pravna osoba za upravljanje vodama</item>
      <item>BASLER OSIGURANJE ZAGREB dioničko društvo za osiguranje</item>
      <item>NARODNI TRGOVAČKI LANAC d.o.o. za trgovinu i usluge</item>
      <item>MANTIS, d.o.o. za trgovinu i usluge</item>
      <item>OPĆINSKI SUD U OSIJEKU</item>
      <item>Vinko Paina</item>
      <item>TRANSADRIA, međunarodna špedicija d. d. u stečaju</item>
      <item>Hrvatska radiotelevizija</item>
      <item>BRODOMERKUR trgovina i usluge, dioničko društvo</item>
      <item>ZAGREBAČKI HOLDING, društvo s ograničenom odgovornošću za javni prijevoz, opskrbu vodom, održavanje čistoće, putnička a</item>
      <item>Igor Radelić</item>
      <item>Ivo Staničić</item>
      <item>Odvjetničko društvo Stanić i partneri j.t.d.</item>
      <item>Odvjetničko društvo Hanžeković &amp; Partneri društvo s ograničenom odgovornošću</item>
      <item>NASTAVNI ZAVOD ZA JAVNO ZDRAVSTVO SPLITSKO-DALMATINSKE ŽUPANIJE</item>
      <item>Slavica Čupić</item>
      <item>BRODOSPLIT-BRODOGRADILIŠTE društvo s ograničenom odgovornošću</item>
      <item>COPAN ZAGREB društvo s ograničenom odgovornošću za trgovinu i zastupanje</item>
      <item>DUHAN društvo s ograničenom odgovornošću</item>
      <item>Ivica Maleš vl. autoservis "UNO"</item>
      <item>Teo Palaversić</item>
      <item>HRVATSKA POŠTANSKA BANKA, dioničko društvo</item>
      <item>OTIS DIZALA, društvo s ograničenom odgovornošću za proizvodnju, montažu, remont i održavanje dizala</item>
      <item>Fabijan Roić</item>
      <item>Ivo Družević</item>
      <item>Ivo Roić</item>
      <item>Josip Kovačević</item>
      <item>Tedi-Tadija Maroević</item>
      <item>Jakica Lupi</item>
      <item>Joza Bratanić</item>
      <item>Antun Pavičić</item>
      <item>Juraj Pavičić</item>
      <item>Cvjetko Matković</item>
      <item>Katica Kovačević</item>
      <item>Nikša Dužević</item>
      <item>Milovan Kombura</item>
      <item>Jelisava Pavičić</item>
      <item>Matko Carić</item>
      <item>Marinko Dužević</item>
      <item>Margarita Radonić</item>
      <item>Dinko Pavičić Tribunol</item>
      <item>Tonči Šurjak</item>
      <item>Duško Pavičić Ivelja</item>
      <item>Pero Dulčić Sušak</item>
      <item>Ivan Tadić</item>
      <item>Ivica Pavičić</item>
      <item>Mihovil-Mile Pavičić</item>
      <item>Tomi Moscatello</item>
      <item>Nikola Vodanović</item>
      <item>Margarita Marica Stančić</item>
      <item>Vjekoslav Radonić</item>
      <item>Marinko Sanseović</item>
      <item>Tadija Moškatelo</item>
      <item>Damir Petrić</item>
      <item>Louis Petrić</item>
      <item>Ivica Ljubić</item>
      <item>Vinko Lupi</item>
      <item>Ivan Tadić Šilo</item>
      <item>Ivan Tadić</item>
      <item>Vinko Maroević</item>
      <item>Ivan Buratović</item>
      <item>Mijo Mili Pavičić</item>
      <item>Marija Vodanović</item>
      <item>Jakov Fredotović</item>
      <item>Miljenko Srhoj</item>
      <item>Nikola Haladić</item>
      <item>Janez Jelušić</item>
      <item>Nikola Sansević</item>
      <item>Nikola Buratović</item>
      <item>Cvjetko Buratović</item>
      <item>Nikola Buratović</item>
      <item>Nikola Stipišić</item>
      <item>Prošper Moškatelo</item>
      <item>Tonko Maroević</item>
      <item>Ivo Pavičić</item>
      <item>Pavao Čubre</item>
      <item>Luka Šurjak</item>
      <item>Luka Franetović</item>
      <item>Ivan Miloš Mile</item>
      <item>Jure Moškatelo</item>
      <item>Vjekoslav Bogdanić</item>
      <item>Petro Šoljan</item>
      <item>Juraj Dužević</item>
      <item>Damir Šurjak</item>
      <item>Jakov Tresić</item>
      <item>Juraj Moškatelo Stariji</item>
      <item>Ruža Roić</item>
      <item>Rade Čavić</item>
      <item>Matilda Buratović</item>
      <item>Ivo Šurjak</item>
      <item>Dražica Matković Ljubo</item>
      <item>Dinko Račić</item>
      <item>Mila Franetović Dužević</item>
      <item>Luka Stančić</item>
      <item>Meri Petrić</item>
      <item>Ivan Moškatelo</item>
      <item>Vinko Moškatelo</item>
      <item>Nikola Šimunović</item>
      <item>Mirko Radonić</item>
      <item>Antun Sansević</item>
      <item>Nikša Moškatelo</item>
      <item>Antun Vodanović Stariji</item>
      <item>Ivo Bojanić</item>
      <item>Cvjetko Miličić</item>
      <item>Marija Trbuhović</item>
      <item>Neno Šoljan</item>
      <item>Juraj Tomi Moškatelo</item>
      <item>Ivo Račić Kapetanić</item>
      <item>Đuro Caratan</item>
      <item>Ante Tonči Drinković</item>
      <item>Kata Duboković</item>
      <item>Boris Carić</item>
      <item>Tonko Ivčević Bakulić</item>
      <item>Marko Huljić</item>
      <item>Lenka Roić</item>
      <item>Stjepan Jerković</item>
      <item>Boris Borović</item>
      <item>Niko Salamunić</item>
      <item>File Vranković</item>
      <item>Juraj Šperka</item>
      <item>Mili Razović</item>
      <item>Ante Mihojević</item>
      <item>Ljubica Stipišić</item>
      <item>Stjepan Hujo Huljić</item>
      <item>Nikola Grgičević</item>
      <item>Tonči Gurdulić</item>
      <item>Prošperino Milevčić</item>
      <item>Boris Rubinić</item>
      <item>Jakov Račić</item>
      <item>Jakša Radonić</item>
      <item>Vinko Palaversić</item>
      <item>Fabijan Kunčić</item>
      <item>Dušan Salamunić</item>
      <item>Margarita Stančić</item>
      <item>Josip Crnčić</item>
      <item>Luka Moškatelo</item>
      <item>Lucija Milatić-Bričolić</item>
      <item>Fabijan Dužević</item>
      <item>Vjeko Jakas</item>
      <item>Pavo Bunčuga</item>
      <item>Marko Buratović</item>
      <item>Antun Lučić</item>
      <item>Marin Parun Barbić</item>
      <item>Stjepan Tomislav Huljić</item>
      <item>Cvjetka Cvita Milevčić</item>
      <item>Marinko Radonić</item>
      <item>Antun Gurdulić</item>
      <item>Blaženko Jakas</item>
      <item>Braco Jakas</item>
      <item>Ivan Makjanić</item>
      <item>Ante Rubinić</item>
      <item>Dražica Vicenca Matković</item>
      <item>Jakov Radonić</item>
      <item>Slobodan Radičić</item>
      <item>Jurko Lučić</item>
      <item>Mate Antičević</item>
      <item>Josip Franičević</item>
      <item>Asija Bojanić</item>
      <item>Milivoj Vidas vl. Servisa instrumenata, mjerne i regulacione opreme</item>
      <item>Marko Ramljak</item>
      <item>Ivan Bilota dipl.ing.građ.</item>
      <item>BILOTA INŽENJERING d.o.o. za gradnju i turizam</item>
      <item>OPĆINSKI SUD U SPLITU</item>
      <item>OPĆINSKI SUD U KNINU Posbeni zemljišnoknjižni odjel sa sjedištem u Drnišu</item>
      <item>OPĆINSKI SUD U RIJECI Zemljišno-knjižni odjel</item>
      <item>Jelena Kalinić</item>
      <item>Trgovački sud Split, OVRŠNI ODJEL</item>
      <item>Trgovački sud Split OGLASNA PLOČA</item>
      <item>OPĆINSKI SUD ZADAR Zemljišno knjižni odjel</item>
      <item>TRGOVAČKI SUD ZADAR Stalna služba u Šibeniku</item>
      <item>OPĆINSKI GRAĐANSKI SUD ZAGREB</item>
      <item>Trgovački sud Split Računovodstvo</item>
      <item>Trgovački sud Split PISARNICA</item>
      <item>OPĆINSKI SUD STARI GRAD Zemljišno knjižni odjel</item>
      <item>OPĆINSKI SUD DRNIŠ</item>
      <item>OPĆINSKI SUD VUKOVAR Zemljišno knjižni odjel</item>
      <item>Josip Lončarić</item>
      <item>BURA l d.o.o. za trgovinu i usluge - u stečaju</item>
      <item>NET MEDIA SISTEMI d.o.o. za informatički inženjering</item>
      <item>Financijska agencija</item>
      <item>Hrvatski registar brodova</item>
      <item>Uprava za zaštitu kulturne baštine konzervatorski odjel Trogir</item>
      <item>Ivica Nalis</item>
      <item>Nenad Ševo</item>
      <item>Visoki trgovački sud Republike Hrvatske</item>
      <item>Agencija za osiguranje radničkih potraživanja u slučaju stečaja poslodavca</item>
      <item>Meri Stipinović</item>
      <item>SOCIETE GENERALE-SPLITSKA BANKA dioničko društvo</item>
      <item>Općinski sud u Zadru, Zemljišno knjižni odjel</item>
      <item>Općinski sud Velika Gorica, Zemljišjno knjižni odjel</item>
      <item>Posebni zemljišno knjižni odjel Općinskog suda u Kninu sa sjedištem u Drnišu</item>
      <item>Agencija za upravljanje državnom imovinom</item>
      <item>Općinski sud u Splitu, Zemljišno knjižni odjel</item>
      <item>Alen Dumanić</item>
      <item>Fond za zaštitu okoliša i energetsku učinkovitost</item>
      <item>ADRIACINK d.d. za pocinčavanje, lijevanje i izradu čeličnih konstrukcija</item>
      <item>Tomislav Krka</item>
      <item>Porezna uprava Zadar</item>
      <item>Porezna uprava Drniš</item>
      <item>Porezna uprava Vukovar</item>
      <item>Porezna uprava Rijeka</item>
      <item>Porezna uprava Ispostava Hvar</item>
      <item>Porezna uprava Velika Gorica</item>
      <item>Porezna uprava Split</item>
      <item>Marija Brčić</item>
      <item>Milan Veić</item>
      <item>Lukrecija Benković Duboković</item>
      <item>Zlatko Balić</item>
      <item>GRAD SPLIT</item>
      <item>Županijsko državno odvjetništvo u Splitu Građansko upravni odjel</item>
      <item>Fond za zaštitu okoliša i energetsku učinkovitost</item>
      <item>REDOX  j.d.o.o. za usluge</item>
      <item>Ines Jurašin</item>
      <item>Galić Ante</item>
      <item>Centar za restrukturiranje i prodaju</item>
      <item>Mirjana Katunarić - Matković, odvjetnica</item>
      <item>Općinski sud u Splitu Zemljišno knjižni odjel Kaštel Lukšić</item>
      <item>Ured državne uprave u Splitsko-dalmatinskoj županiji Ispostava Kaštela</item>
      <item>GRAD KAŠTELA</item>
      <item>Centar za restrukturiranje i prodaju</item>
      <item>Financijska agencija REGIONALNI CENTAR SPLIT</item>
      <item>Dean Prelević, odvjetnik</item>
      <item>Želimir Miletić</item>
      <item>Luči Roić</item>
      <item>Nade Pavičić-ivelja</item>
      <item>Dujko Čubre</item>
      <item>Antun Bratanić</item>
      <item>Andrija Matković</item>
      <item>Antun Vune Bratanić</item>
      <item>Dinko Lušić</item>
      <item>Nikica Nikola Matijević</item>
      <item>Ivan Sanseović</item>
      <item>Marija Kovačević Lolotović</item>
      <item>Petar Zlatan Vodanović</item>
      <item>Ivan Stančić</item>
      <item>Stjepan Moškatelo</item>
      <item>Toma Dužević</item>
      <item>Ivica Račić</item>
      <item>Alessandra Šimeta</item>
      <item>Kuzma Pavičić Aleluja</item>
      <item>Vinka Salamunić</item>
      <item>Teo Huljić</item>
      <item>Dejan Šperka</item>
      <item>Juraj Caratan</item>
      <item>Matko Antičević</item>
      <item>Dinko Rubinić ( Vjera )</item>
      <item>Vjera Rubinić</item>
      <item>Abraham Bojanić</item>
      <item>MINISTARSTVO PRAVOSUĐA Glavno tajništvo</item>
      <item>Vedran Nevešćanin</item>
      <item>Jadranko Vidović</item>
      <item>Marija Pjevac</item>
      <item>Anđa Šolić</item>
      <item>Hilda Aljinović</item>
      <item>Vinka Batalić</item>
      <item>Jadranka Jurjević</item>
      <item>Jerko Dugeč</item>
      <item>Mara Dobrota</item>
      <item>Marin Mladar</item>
      <item>Blaženka Mihanović</item>
      <item>Ljiljana Dadić</item>
      <item>Cvjetana Srbljin</item>
      <item>Mile Jerković</item>
      <item>Jurka Penić</item>
      <item>OŠTRC d.o.o.</item>
      <item>Ivan Mišetić</item>
      <item>Carinska uprava</item>
      <item>Hrvatski fond za privatizaciju</item>
      <item>Općinski sud u Starom Gradu - ZK odjel</item>
      <item>Viskoki trgovački sud RH</item>
      <item>Nada Akrap</item>
      <item>Jasminka Antunović</item>
      <item>Nediljka Armanda</item>
      <item>Ana Babić</item>
      <item>Gordana Babić</item>
      <item>Ivan Babić</item>
      <item>Katica Babić</item>
      <item>Jure Bacelj</item>
      <item>Ana Bačić</item>
      <item>Nediljka Bajić</item>
      <item>Žarka Bakotić</item>
      <item>Marko Baković</item>
      <item>Ivica Ban</item>
      <item>Srđanka Banovac</item>
      <item>Božidar Barać</item>
      <item>Vedran Barbarić</item>
      <item>Marija Barbir</item>
      <item>Petar Barbir</item>
      <item>Anica Baričević</item>
      <item>Damira Barišić</item>
      <item>Ivan Barišić</item>
      <item>Manda Bašić</item>
      <item>Aleksandar Bauk</item>
      <item>Marina Zečić</item>
      <item>Ivo Bavčević</item>
      <item>Nataša Bazina</item>
      <item>Mirjana Begonja</item>
      <item>Jelena Belić</item>
      <item>Niko Belić</item>
      <item>Jagoda Bešker</item>
      <item>Nedo Bešker</item>
      <item>Zorica Bilić</item>
      <item>Sanja Bilić-pavlinović</item>
      <item>Jela Bilobrk</item>
      <item>Antun Blažević</item>
      <item>Hrvoje Blažević</item>
      <item>Damir Bojčić</item>
      <item>Željko Bojčić</item>
      <item>Denis Boljat</item>
      <item>Srećko Boras</item>
      <item>Robert Borić</item>
      <item>Goran Bosančić</item>
      <item>Pava Botić</item>
      <item>Ljuba Božanić</item>
      <item>Anka Božić</item>
      <item>Anica Božić-Bakušić</item>
      <item>Ivica Bratić</item>
      <item>Nikša Bratić</item>
      <item>Vencislav Brizić</item>
      <item>Zlata Brizić</item>
      <item>Mate Brstilo</item>
      <item>Zora Budimir</item>
      <item>Miranda Budiša</item>
      <item>Nediljko Bugarin</item>
      <item>Željka Vučemilović-šimunović</item>
      <item>Gordana Buljević</item>
      <item>Marina Burić</item>
      <item>Mario Buzov</item>
      <item>Đuro Caratan</item>
      <item>Toni Caratan</item>
      <item>Boris Carić</item>
      <item>Paulo Carić</item>
      <item>Dinka Cezareo</item>
      <item>Nevenka Cukrov</item>
      <item>Dijana Czwik</item>
      <item>Vinka Čavala</item>
      <item>Silva Černak Lojić</item>
      <item>Diana Čović</item>
      <item>Ante Čulo</item>
      <item>Blaž Ćapin</item>
      <item>Filip Delać</item>
      <item>Ankica Delić</item>
      <item>Marko Delić</item>
      <item>Nediljka Delić</item>
      <item>Gordana Didak</item>
      <item>Mili Divić</item>
      <item>Ljiljana Dragan Jelušić</item>
      <item>Milka Drlje</item>
      <item>Mato Drmić</item>
      <item>Jozo Družianić</item>
      <item>Stanko Duvančić</item>
      <item>Damir Duvnjak</item>
      <item>Nives Džanko</item>
      <item>Ante Đurđević</item>
      <item>Ljubica Elez</item>
      <item>Ankica Ezgeta</item>
      <item>Lenka Franić</item>
      <item>Ivica Gabelić</item>
      <item>Marija Galešić</item>
      <item>Petar Galić</item>
      <item>Silvana Galić</item>
      <item>Kazimir Garić</item>
      <item>Vencel Gašpar</item>
      <item>Vinko Gašpar</item>
      <item>Ana Goreta</item>
      <item>Zorka Goreta</item>
      <item>Josip Gotovac</item>
      <item>Vjekoslav Grbčić</item>
      <item>Divna Grbeša</item>
      <item>Ana Grubišić</item>
      <item>Gordana Grubišić</item>
      <item>Nikola Grubišić</item>
      <item>Sanja Grubišić</item>
      <item>Antonio Gudelj</item>
      <item>Kata Gugić</item>
      <item>Mirjana Gugić</item>
      <item>Ivica Hajder</item>
      <item>Željko Hajder</item>
      <item>Silvana Hajduk</item>
      <item>Tomislav Herceg</item>
      <item>Mira Ikica</item>
      <item>Franjo Ivčević</item>
      <item>Jelena Ivčević</item>
      <item>Damir Jakus</item>
      <item>Gospova Jakus</item>
      <item>Marica Jakus</item>
      <item>Petar Jakus</item>
      <item>Marko Janković</item>
      <item>Matija Jeličić</item>
      <item>Ante Jeličić</item>
      <item>Marija Jocić</item>
      <item>Ante Jolić</item>
      <item>Marica Jukić</item>
      <item>Marko Jukić</item>
      <item>Renata Jukić</item>
      <item>Jadranka Jurić</item>
      <item>Marija Jurić</item>
      <item>Ankica Kainić</item>
      <item>Jelena Kalinić</item>
      <item>Petar Kalinić</item>
      <item>Anamarija Kalinić Radović</item>
      <item>Stipan Kamber</item>
      <item>Đuro Kapoši</item>
      <item>Željko Karin</item>
      <item>Marijana Karin Prnjak</item>
      <item>Neda Kasalo</item>
      <item>Zvonimir Kasalo</item>
      <item>Suzana Kašić</item>
      <item>Ivana Katalinić Jerčić</item>
      <item>Josip Katušić</item>
      <item>Ljiljana Kegalj</item>
      <item>Ante Kekez</item>
      <item>Ivanko Kekez</item>
      <item>Petrica Kekez</item>
      <item>Boško Kevo</item>
      <item>Antiša Kliškinić</item>
      <item>Veljko Knezović</item>
      <item>Stjepan Kokeza</item>
      <item>Petar Kolega</item>
      <item>Daniela Kovač</item>
      <item>Željka Kovač</item>
      <item>Ivan Kraljić</item>
      <item>Inga Krnjaić</item>
      <item>Anka Krstić</item>
      <item>Ivan Kundid</item>
      <item>Ivana Kundid</item>
      <item>Ružica Kundid</item>
      <item>Deni Kuvačić</item>
      <item>Anka Landikušić</item>
      <item>Ivan Lasić</item>
      <item>Dražen Lazić</item>
      <item>Nenad Leskur</item>
      <item>Ivana Lilić</item>
      <item>Ivo Lipanović</item>
      <item>Marko Lojić</item>
      <item>Mile Lovrić</item>
      <item>Ana Lovrinčević</item>
      <item>Dejan Lukavac</item>
      <item>Nela Madžar</item>
      <item>Alenka Malinić</item>
      <item>Pavao Marasović</item>
      <item>Anto Marijan</item>
      <item>Cvita Marijanović</item>
      <item>Dobrinka Marijanović</item>
      <item>Tomislav Marijanović</item>
      <item>Jasna Marin</item>
      <item>Marina Marin</item>
      <item>Željko Marinac</item>
      <item>Božidar Marinković</item>
      <item>Jakov Mateta</item>
      <item>Ivan Matić</item>
      <item>Ružica Matić</item>
      <item>Slavko Matić</item>
      <item>Željko Matić</item>
      <item>Marija Matković</item>
      <item>Ivan Melvan</item>
      <item>Nikola Midenjak</item>
      <item>Pere Mihanović</item>
      <item>Ana Mikulić</item>
      <item>Mate Mikulić</item>
      <item>Ivan Milaković</item>
      <item>Ivan Milanović</item>
      <item>Zorka Miletić</item>
      <item>Milan Miljuš</item>
      <item>Đorđe Mirčetić</item>
      <item>Tonči Mišković</item>
      <item>Ana Moro</item>
      <item>Slavko Moro</item>
      <item>Tomi Moscatello</item>
      <item>Marija Munitić</item>
      <item>Ljubomir Muslim</item>
      <item>Mijo Nožina</item>
      <item>Jurica Oman</item>
      <item>Mirko Oman</item>
      <item>Janja Orošnjak</item>
      <item>Mila Palada</item>
      <item>Ivan Pandža</item>
      <item>Asija Papić</item>
      <item>Mijo Papić</item>
      <item>Tereza Papić</item>
      <item>Rajko Parać</item>
      <item>Tatjana Parać</item>
      <item>Đurđica Parat</item>
      <item>Ivan Pastuović</item>
      <item>Jurica Pavela</item>
      <item>Roki Pavičić</item>
      <item>Ivan Pažanin</item>
      <item>Luka Peko</item>
      <item>Neda Penga</item>
      <item>Ante Perko</item>
      <item>Ivana Perko</item>
      <item>Gordana Perković</item>
      <item>Marica Perković</item>
      <item>Nediljko Perković</item>
      <item>Nila Peroš</item>
      <item>Dragica Peša</item>
      <item>Iris Peša</item>
      <item>Nikša Petrić</item>
      <item>Matko Pezo</item>
      <item>Zlatko Piperković</item>
      <item>Joško Pivac</item>
      <item>Luka Pjevac</item>
      <item>Anka Plazonja</item>
      <item>Robert Plazonja</item>
      <item>Gordan Poparić</item>
      <item>Ante Popović</item>
      <item>Milanka Pranić</item>
      <item>Miroslav Primorac</item>
      <item>Iva Punda</item>
      <item>Drago Radić</item>
      <item>Mladen Radmilović</item>
      <item>Petar Radonić</item>
      <item>Jagoda Radošević</item>
      <item>Ante Rajčić</item>
      <item>Marko Ralica</item>
      <item>Ivan Raos</item>
      <item>Zdenka Razlog</item>
      <item>Mila Rebić</item>
      <item>Marija Reljanović</item>
      <item>Mara Režić</item>
      <item>Marija Rizvan</item>
      <item>Anđelko Rogulj</item>
      <item>Berislava Roša</item>
      <item>Sofija Ruić</item>
      <item>Ana Runjić</item>
      <item>Gordan Ruščić</item>
      <item>Sanja Ružić</item>
      <item>Svjetlana Samac</item>
      <item>Miljenko Samardžić</item>
      <item>Dinka Sanseović</item>
      <item>Ante Sarić</item>
      <item>Ivan Sarić</item>
      <item>Marija Sedlar</item>
      <item>Ljubica Sekelez</item>
      <item>Kristina Serdarević</item>
      <item>Aleksandra Sever-Muhar</item>
      <item>Boško Sikavica</item>
      <item>Snježana Sikavica</item>
      <item>Dragan Simić</item>
      <item>Tanja Sinovčić</item>
      <item>Ljiljana Sirić</item>
      <item>Dijana Skelin</item>
      <item>Kata Sočo</item>
      <item>Marija Stančić</item>
      <item>Đani Stanić</item>
      <item>Danica Stipović</item>
      <item>Milorad Stojsavljević</item>
      <item>Petar Strinić</item>
      <item>Luca Strunje</item>
      <item>Slavka Svalina</item>
      <item>Marijan Šamija</item>
      <item>Marinka Šamija</item>
      <item>Katica Šeparović</item>
      <item>Nenad Ševo</item>
      <item>Krasna Šiklić</item>
      <item>Mili Šimig</item>
      <item>Vesna Škare</item>
      <item>Ljubica Škopljanac</item>
      <item>Milica Špar</item>
      <item>Eleana Šubat</item>
      <item>Ivan Šuljug</item>
      <item>Vesna Šunjić</item>
      <item>Ljubica Tarle</item>
      <item>Nada Teklić</item>
      <item>Lada Terzić</item>
      <item>Ivan Tomić</item>
      <item>Ivan Topić</item>
      <item>Jelica Topić</item>
      <item>Tvrtko Topić</item>
      <item>Anđelka Torlak</item>
      <item>Ivan Torlak</item>
      <item>Marko Torlak</item>
      <item>Damir Tot</item>
      <item>Anka Treskavica</item>
      <item>Anka Tukić</item>
      <item>Nediljko Ugrin</item>
      <item>Marinko Uvodić</item>
      <item>Nedjeljka Uvodić</item>
      <item>Marko Validžić</item>
      <item>Ivanka Varnica</item>
      <item>Milica Varvodić</item>
      <item>Kristina Velić</item>
      <item>Ljiljana Vesković</item>
      <item>Milka Veštić</item>
      <item>Ante Vidan</item>
      <item>Marko Vidović</item>
      <item>Matko Vidović</item>
      <item>Nevenka Vidović</item>
      <item>Ankica Vilibić</item>
      <item>Anđelko Vilić</item>
      <item>Normela Visković</item>
      <item>Tonči Visković</item>
      <item>Marica Vlaić</item>
      <item>Dubravka Vlainić</item>
      <item>Ivo Vodanović</item>
      <item>Josip Vogleš</item>
      <item>Vinko Vranković</item>
      <item>Ivan Vrdoljak</item>
      <item>Mirjana Vrdoljak</item>
      <item>Marija Vrgoč</item>
      <item>Bože Vuco</item>
      <item>Mirjana Vučković</item>
      <item>Višnja Vučković</item>
      <item>Ivan Vugdelija</item>
      <item>Dubravka Vukas</item>
      <item>Anđelka Vukičević</item>
      <item>Zora Vuković</item>
      <item>Ivan Vukušić</item>
      <item>Jadran Vukušić</item>
      <item>Nevenka Vukušić</item>
      <item>Vjera Vukušić</item>
      <item>Zvonimir Vukušić</item>
      <item>Nevenka Vuleta</item>
      <item>Vinka Zekić</item>
      <item>Dinko Zenčić</item>
      <item>Borislav Zokić</item>
      <item>Dolina Zokić</item>
      <item>Margita Zokić</item>
      <item>Luca Zolota</item>
      <item>Milan Žarković</item>
      <item>Nevenka Živko</item>
      <item>Davorka Živković</item>
      <item>Ivica Živković</item>
      <item>Ivo Živković</item>
      <item>Mario Tomić</item>
      <item>Siniša Ivančić</item>
      <item>Iva Jelić</item>
      <item>Marko Kavelj</item>
      <item>Ivan Koljanin</item>
      <item>Željko Kovač</item>
      <item>Zvonko Kruneš</item>
      <item>Nikola Lacmanović</item>
      <item>Vesna Lepetić</item>
      <item>Jelica Ljubica</item>
      <item>Darko Lulić</item>
      <item>Vesna Lulić</item>
      <item>Marija Mamić</item>
      <item>Radojka Marijanović</item>
      <item>Meri Cabadaj</item>
      <item>Mate Markotić</item>
      <item>Ante Marović</item>
      <item>Ivan Marušić</item>
      <item>Iva Melvan</item>
      <item>Goran Merkel</item>
      <item>Ivan Mornar</item>
      <item>Miodrag Munjiza</item>
      <item>Ante Nožina</item>
      <item>Anica Pandža</item>
      <item>Nikica Pavlović</item>
      <item>Silvana Perić</item>
      <item>Nediljka Perišić</item>
      <item>Elvira Dračevac</item>
      <item>Mara Dobrota</item>
      <item>Neda-lidia Buljević</item>
      <item>Ivan Bugarin</item>
      <item>Maja Bučić</item>
      <item>Mira Božić</item>
      <item>Sandra Borić</item>
      <item>Marija Davidović</item>
      <item>Petar Adjanski</item>
      <item>Ana Čatlak</item>
      <item>Marinko Buškulić</item>
      <item>Marinko Galić</item>
      <item>Luca Gabela</item>
      <item>Tomislav Frankić</item>
      <item>Elias Erceg</item>
      <item>Jakov Elez</item>
      <item>Sretan Bajalo</item>
      <item>Mario Tomić</item>
      <item>Ranko Vuleta</item>
      <item>Zlatko Balić</item>
      <item>Boško Barać</item>
      <item>Milan Vukić</item>
      <item>Mara Vukorepa</item>
      <item>Bare Vujina</item>
      <item>Milenko Bašić</item>
      <item>Diana Blažević</item>
      <item>Jozo Bogić</item>
      <item>Stjepko Bojanić</item>
      <item>Miroslav Trečić</item>
      <item>Neda Tukić</item>
      <item>Vinka Ukić</item>
      <item>Mira Velić</item>
      <item>Ivan Vrdoljak</item>
      <item>Iva Vrdoljak</item>
      <item>Dražen Todorović</item>
      <item>Dubravka Stojanovska</item>
      <item>Josip Strniša</item>
      <item>Ivica Sviličić</item>
      <item>Ana Rogošić</item>
      <item>Ivica Stipinović</item>
      <item>Darko Topić</item>
      <item>Marija Trečić</item>
      <item>Milica Zorić</item>
      <item>Ivo Rajčić</item>
      <item>Ivan Radoš</item>
      <item>Željka Vučemilović-šimunović</item>
      <item>Marija Davidović</item>
      <item>Jere Brkan</item>
      <item>Slaven Tukić</item>
      <item>Bartul Barišić</item>
      <item>Tajana Domazet</item>
      <item>Velinka Runjić</item>
      <item>Niko Dujić</item>
      <item>Teo Mandić</item>
      <item>Mevlida Armanda</item>
      <item>Renata Kalčić</item>
      <item>Juraj Lešković</item>
      <item>VRGORKA-VINARIJA dioničko društvo za proizvodnju pića, poljoprivredu i trgovinu</item>
      <item>Milivoj Vidas</item>
      <item>BURA l d.o.o. za trgovinu i usluge - u stečaju</item>
      <item>AUTO CENTAR LOZIĆ d.o.o. trgovina vozilima u stečaju</item>
      <item>NET MEDIA SISTEMI d.o.o. za informatički inženjering</item>
      <item>BASLER OSIGURANJE ZAGREB dioničko društvo za osiguranje</item>
      <item>NASTAVNI ZAVOD ZA JAVNO ZDRAVSTVO SPLITSKO-DALMATINSKE ŽUPANIJE</item>
      <item>Joško Pavlov</item>
      <item>Tina Trajković</item>
      <item>Nada Dujmić</item>
      <item>Nada Baković</item>
      <item>Marija Duvančić</item>
      <item>Andrija Klarić</item>
      <item>DRŽAVNI ZAVOD ZA INTELEKTUALNO VLASNIŠTVO</item>
      <item>Perica Mitrović</item>
      <item>Luka Bacelj</item>
      <item>Mira Čipčić</item>
    </derivirana_varijabla>
  </DomainObject.Predmet.SudioniciListNaziv>
  <DomainObject.Predmet.SudioniciListAdressOIB>
    <izvorni_sadrzaj>
      <item>ŽUPANIJSKO DRŽAVNO ODVJETNIŠTVO U SPLITU, OIB 70793241859, Gundulićeva 29,21000 Split</item>
      <item>REPUBLIKA HRVATSKA, OIB 18683136487</item>
      <item>DALMACIJAVINO d.d. za proizvodnju i promet alkoholnih i bezalkoholnih pića "u stečaju", OIB 07837847925, Obala kneza Domagoja 15,21000 Split</item>
      <item>Ivan Matković, Jurja Šižgorića 20,21000 Split</item>
      <item>Financijska agencija, OIB 85821130368, Vrtni put 3,10000 Zagreb</item>
      <item>NARODNE NOVINE, dioničko društvo za izdavanje i tiskanje Službenog lista Republike Hrvatske, službenih i drugih obrazaca te , OIB 64546066176, Savski Gaj XIII. put 6,10000 Zagreb</item>
      <item>Natalija Mladineo, OIB 62875698528, Viška 24,21000 Split</item>
      <item>LUKA dioničko društvo, OIB 34440814040, Kopilica 47 B,Split</item>
      <item>RAD, d.o.o. za vodoopskrbu i ostale komunalne djelatnosti, OIB 71304592430, Ul.Stjepana Radića 69,Drniš</item>
      <item>Dr. Silvio Ćurin, OIB 42669674962, Domovinskog rata 27/I,21000 Split</item>
      <item>Toni Vukičević, Gorička 6 a,21000 Split</item>
      <item>HEP-Operator distribucijskog sustava d.o.o. za distribuciju i opskrbu električne energije ELEKTRA ŠIBENI, OIB 46830600751, Ulica grada Vukovara 37,10000 Zagreb</item>
      <item>Mara Jukić, OIB 37710339746, Čavoglave bb,22322 Ružić</item>
      <item>Ivica Bašić, OIB 14595893401, Vukovarska 170,21000 Split</item>
      <item>Mijo Jeličić, OIB 71855290129, Kliška 29,21000 Split</item>
      <item>GASTRO GRUPA d.o.o. za trgovinu i usluge, OIB 39228456312, Grada Vukovara 271,10000 Zagreb</item>
      <item>Damir Zagoršćak, OIB 30993782023, I. Gundulića 36 b,31000 Osijek</item>
      <item>AUTO HRVATSKA dioničko društvo, OIB 32709834358, Dubrovačka Ulica 1,Split</item>
      <item>JADRANSKO OSIGURANJE d.d., OIB 94472454976, Listopadska 2,10000 Zagreb</item>
      <item>Grgić &amp; Partneri odvjetničko društvo j.t.d., OIB 16457179668, Ulica grada Vukovara 282,10000 Zagreb</item>
      <item>CITY EX d.o.o. za prijenos poslovne dokumentacije, OIB 99406899243, Donje Svetice 40,10 000 Zagreb</item>
      <item>Antonio Zujić, Arnoldova 4,10000 Zagreb</item>
      <item>Hrvatski Telekom d.d., OIB 81793146560, Savska cesta 32,10000 Zagreb</item>
      <item>CODEX SORTIUM društvo s ograničenom odgovornošću za pružanje kompleksnih konzalting usluga, OIB 83918065246, Ivana Šibla 9,10000 Zagreb</item>
      <item>SUNCE osiguranje d.d., OIB 12012147571, Trnjanska cesta 108,10000 Zagreb</item>
      <item>HRVATSKA IZVJEŠTAJNA NOVINSKA AGENCIJA, OIB 41387373932, Marulićev trg 16,10000 Zagreb</item>
      <item>ČISTOĆA d.o.o. za komunalnu djelatnost, održavanje čistoće i odlaganje komunalnog otpada, OIB 16912997621, Put od Republike 14,Dubrovnik</item>
      <item>Anđelko Jureško, OIB 77082063693, Radnički dol 23,10000 Zagreb</item>
      <item>TEXT-PAPIR d.o.o. za trgovinu i usluge, OIB 45878059290, Stinice 12,Split</item>
      <item>PAVIŠA MAROVIĆ, Bosanska 11/III,21000 Split</item>
      <item>SLOBODNA DALMACIJA izdavačka i tiskarska djelatnost, dioničko društvo, OIB 35075764438, Ulica Hrvatske Mornarice 4,Split</item>
      <item>ČISTOĆA društvo s ograničenom odgovornošću za obavljanje komunalnih djelatnosti održavanja čistoće i odlaganja komunaln, OIB 38812451417, Put Plokita 81,Split</item>
      <item>JADRANŠPED društvo s ograničenom odgovornošću za špediciju, trgovinu i usluge, OIB 01049951500, Kopilica 47 b,Split</item>
      <item>Lukica Bucat, OIB 91720486742, Milna 2014,Milna</item>
      <item>Miranda Budiša, OIB 35557811513, Ulica Kralja Zvonimira 18,22320 Drniš</item>
      <item>Nada Lović, OIB 30557474014, Pujanke 1,21000 Split</item>
      <item>JADRANSKO OSIGURANJE dioničko društvo, OIB 94472454976, Listopadska 2,10000 Zagreb</item>
      <item>OPĆINA JELSA Jedinstveni upravni odjel, OIB 94187441810, Riba bb,21465 Jelsa</item>
      <item>AUTOKUĆA BOSNIĆ d.o.o. za trgovinu, servis i remont, OIB 62890333516, Rakite 27,Žrnovnica</item>
      <item>Zajednički odvjetnički ured VINKO LJUBIČIĆ, ŽELJKO VRDOL, Sukojišanska 4,21000 Split</item>
      <item>Jasmin Avdagić, Kralja Zvonimira 44,22000 Šibenik</item>
      <item>TISKARA MALENICA d.o.o., OIB 21268596817, 113. Šibenske brigade HV-a 193,Šibenik</item>
      <item>Odvjetnički ured Avdagić, Kralja Zvonimira 44,22000 Šibenik</item>
      <item>Ivica Crnogaća, Kralja Zvonimira 44,22000 Šibenik</item>
      <item>Zdravko Bojanić, P. Scutteri 7,21460 STARI GRAD, Otok Hvar</item>
      <item>Ivan Marijan, OIB 35721802898, Strossmayerovo šetalište bb,21465 JELSA, Otok Hvar</item>
      <item>HEP-Operator distribucijskog sustava d.o.o. za distribuciju i opskrbu električne energije, OIB 46830600751, Ulica grada Vukovara 37,10000 Zagreb</item>
      <item>Rikard Pavlović, OIB 16829467929, Gundulićeva 26,21000 Split</item>
      <item>LUČKA UPRAVA SPLIT, OIB 06992092556, Gat Sv. Duje 1,Split</item>
      <item>TINA ALATI društvo s ograničenom odgovorošću za trgovinu i usluge, OIB 72232886006, Trg Francuske Repub. 14,10000 Zagreb</item>
      <item>PLOVPUT trgovačko društvo s ograničenom odgovornošću za održavanje pomorskih plovnih putova i radijske službe, OIB 14480721492, Obala Lazareta 1,Split</item>
      <item>Regionalna veletržnica Benkovac dioničko društvo za trgovinu i usluge "u stečaju", OIB 16205687638, Benkovačke bojne 17,Benkovac</item>
      <item>MESSER CROATIA PLIN Poduzeće za proizvodnju i prodaju tehničkih plinova d.o.o., OIB 32179081874, Industrijska 1,Zaprešić</item>
      <item>ZAVOD ZA JAVNO ZDRAVSTVO DR. ANDRIJA ŠTAMPAR, OIB 33392005961, Mirogojska Cesta 16,10000 Zagreb</item>
      <item>Zagrebačka burza d.d., OIB 84368186611, Ivana Lučića 2a/22,10000 Zagreb</item>
      <item>MAĐARIĆ &amp; LUI - odvjetničko društvo d.o.o., OIB 27355904472, Ilica 191F,10000 Zagreb</item>
      <item>HRVOJE LUI, Ilica 191 F,10000 Zagreb</item>
      <item>METRONET TELEKOMUNIKACIJE d.d. za telekomunikacijske usluge, OIB 23269006802, Ulica Grada Vukovara 269/d,10000 Zagreb</item>
      <item>DARKO VARNICA, F.Tuđmana 632,21214 Kaštel Kambelovac</item>
      <item>RELAX, d.o.o. za proizvodnju i trgovinu, OIB 24543050439, Tijardovićeva 4/II,Split</item>
      <item>MINISTARSTVO GOSPODARSTVA, RAVNETELJSTVO ZA ROBNE ZALIHE, OIB 22413472900, Ul.Grada Vukovara 78/VI,10000 Zagreb</item>
      <item>ŽUPANIJSKO DRŽAVNO ODVJETNIŠTVO, OIB 70793241859, Gundulićeva 29 a,21000 Split</item>
      <item>PUĆO d.o.o. za trgovinu, ugostiteljstvo i cestovni prijevoz, OIB 33417474295, Puće 2,Ružić</item>
      <item>ITEM, d.o.o. informatičke usluge, OIB 71527463594, Put Supavla 39,Split</item>
      <item>ANTE RAJČIĆ, Sukoišanska 23,21000 Split</item>
      <item>ŠKARE TRADE, d.o.o. za trgovinu i ugostiteljstvo, OIB 88448992592, Sarajevska Ulica 64,Split</item>
      <item>CROATIA osiguranje d.d. FILIJALA SPLIT, OIB 26187994862, Miramarska 22,10000 Zagreb</item>
      <item>MIRJANA BARIĆ, OIB 91861480870, D.Farlatija 92,23000 Zadar</item>
      <item>SREDIŠNJE KLIRINŠKO DEPOZITARNO DRUŠTVO, dioničko društvo, OIB 64406809162, Heinzelova 62/a,10000 Zagreb</item>
      <item>MILENKO BUŠLJETA, OIB 63433937940, P. Bonifacije 30,23000 Zadar</item>
      <item>MILICA UGARKOVIĆ, OIB 03462724779, 23000 Zadar</item>
      <item>FABIJAN PERONJA, OIB 19033633778, Banski dolac bb,21465 Jelsa</item>
      <item>Agencija za upravljanje državnom imovinom, OIB 75666130770, Ivana Lučića 6,10000 Zagreb</item>
      <item>KRUNO PERONJA, Domovinskog rata 29 b/V,21000 Split</item>
      <item>COMENG, društvo s ograničenom odgovornošću za informatički inženjering, OIB 42122172362, A. Starčevića 11,Solin</item>
      <item>AMEROPA AG, OIB 38272342702, Rebgasse 108,BINNINGEN</item>
      <item>GRAFOPLEX, društvo s ograničenom odgovornošću, za trgovinu i usluge, OIB 71142152777, Hektorovićeva 47,Split</item>
      <item>HP - Hrvatska pošta d.d., OIB 87311810356, Jurišićeva 13,10000 Zagreb</item>
      <item>Odvjetničko društvo Hanžeković &amp; Partneri društvo s ograničenom odgovornošću, OIB 85127306373, Radnička Cesta 22,10000 Zagreb</item>
      <item>Financijska agencija, OIB 85821130368, Vrtni put 3,10000 Zagreb</item>
      <item>DORIS KOŠTA, OIB 50670282682, Ulica Domovinskog rata 21,21000 Split</item>
      <item>NIKOLA LACMANOVIĆ, OIB 50670282682, Sukoišanska 19,21000 Split</item>
      <item>HEP-Operator distribucijskog sustava d.o.o. za distribuciju i opskrbu električne energije, OIB 46830600751, Ulica grada Vukovara 37,10000 Zagreb</item>
      <item>MIRJANA KATUNARIĆ MATKOVIĆ, Matoševa 24,21000 Split</item>
      <item>VODOVOD I KANALIZACIJA, društvo s ograničenom odgovornošću za vodoopskrbu, odvodnju i pročišćavanje otpadnih voda, OIB 56826138353, Biokovska 3,Split</item>
      <item>JELKOM, društvo s ograničenom odgovornošću za komunalnu djelatnost, OIB 92345732468, Vrboska</item>
      <item>DALMACIJAVINO d.d. za proizvodnju i promet alkoholnih i bezalkoholnih pića "u stečaju", OIB 07837847925, Obala kneza Domagoja 15,Split</item>
      <item>EUROLEASING d.o.o., OIB 48922277230, Remetinečka cesta 98,10000 Zagreb</item>
      <item>Rino Barbić, odvjetnik, OIB 04402974520, Vrsina 0,21465 Jelsa</item>
      <item>HVARSKI VODOVOD d.o.o., OIB 96577868636, Radičina 0,21465 Jelsa</item>
      <item>Rino Barbić, Vrsina bb,21465 Jelsa</item>
      <item>Mr.sci.iur. Berigoj Vrsalović, OIB 35894904443, Trg Mihovila Pavlinovića 3,21000 Split</item>
      <item>Odvjetničko društvo SURJAN I PARTNERI, odvjetnik Ivan Surjan, Martićeva 10/II,10000 Zagreb</item>
      <item>IVAN MILAT, OIB 89865160390, Ulica br. 7,20271 BLATO NA KORČULI</item>
      <item>DIONOVA - DIONA d.o.o., OIB 41112127430, Donje Svetice 127,10000 Zagreb</item>
      <item>TEHNOPLAST d.o.o. za građevinarstvo, trgovinu, ugostiteljstvo, turizam i uslužne djelatnosti, OIB 70676517267, Ulica Slobode 5,21000 Split</item>
      <item>Borko Bebić, Kneza Višeslava 16,21000 Split</item>
      <item>VIPnet, društvo s ograničenom odgovornošću za usluge javnih telekomunikacija, OIB 29524210204, Vrtni put 1,10000 Zagreb</item>
      <item>BILIĆ-ERIĆ d.o.o. za privatnu zaštitu, OIB 68580128211, Ljudevita Posavskog 3, Trgovački centar Millennijum,Sesvete</item>
      <item>Matija Dorić, Švarcova 2,10000 Zagreb</item>
      <item>DALMACIJAVINO - ZAGREB društvo sograničenom odgovornošću za trgovinu, ugostiteljstvo i prijevoz, OIB 93269876765, Gajeva 26,10000 Zagreb</item>
      <item>GRAD DRNIŠ, OIB 38309740312, Trg kralja Tomislava 1,22320 Drniš</item>
      <item>Vetropack Straža tvornica stakla d.d. Hum na Sutli, OIB 74210066591, Hum na Sutli, Hum na Sutli 203,Hum Na Sutli</item>
      <item>MARKOVIĆ &amp; PLIŠO odvjetničko društvo d.o.o., OIB 82282572283, Ilica 1A,10000 Zagreb</item>
      <item>Tamara Kranjec Malenica, Predovečka 11,10000 Zagreb</item>
      <item>CAPRICORNO, društvo s ograničenom odgovornošću za trgovinu, OIB 09517317411, Hercegovačka 57/A,Split</item>
      <item>PELJEŠKI VRHOVI, POLJOPRIVREDNA ZADRUGA, OIB 49398931487, Janjina 68,Janjina</item>
      <item>Rino Barbić, Vrsina bb,21465 Jelsa</item>
      <item>Toma Šurjak, OIB 66049692921, Sansovića dvori 29,21465 JELSA, DOL</item>
      <item>Jakov Peronja, OIB 07373599239, Jelsa 0,21465 Jelsa</item>
      <item>TIGAR d.o.o. za usluge, OIB 65051360088, Put Supavla 1,Split</item>
      <item>Zoran Iviš, Put Supavla 1/I,21000 Split</item>
      <item>POREZNA UPRAVA Područni ured Split, OIB 18683136487, Trg dr. Franje Tuđmana 4,21000 Split</item>
      <item>BURA I TRAMUNTANA d.o.o. za trgovinu i usluge, OIB 78359961331, Don Frane Bulića 205,Solin</item>
      <item>VONČINA GRUBIŠIĆ LOVIĆ LALIĆ, Preradovićeva 13,10000 Zagreb</item>
      <item>Marina Tončić-Bota, Nikole Tesle 3/II,10000 Zagreb</item>
      <item>TRAST međunarodno otpremništvo, dioničko društvo, OIB 93225891495,  Gat Sv.Duje 4,Split</item>
      <item>CHROMOS AGRO dioničko društvo proizvodnja sredstava za zaštitu bilja, OIB 82790074844, Radnička cesta 173/n,10000 Zagreb</item>
      <item>VODOVOD I KANALIZACIJA, društvo s ograničenom odgovornošću za vodoopskrbu, odvodnju i pročišćavanje otpadnih voda, OIB 56826138353, Biokovska 3,Split</item>
      <item>AUTOTRANS d. o. o. za javni prijevoz putnika u cestovonom prometu, trgovinu, usluge i turistička agencija, OIB 19819724166, Trg Žabica 1,Rijeka</item>
      <item>BRTVILA BREZIĆ d.o.o. za proizvodnju brtvila, trgovinu i zastupanje, OIB 47897946377, Starotrnjanska 46/A,10000 Zagreb</item>
      <item>Dijana Britvić, OIB 82319776508, Ćiril Metodova 38,21000 Split</item>
      <item>Zajednički odvjetički ured Vinko Ljubičić, Željko Vrdoljak, Sukoišanska 4,21000 Split</item>
      <item>Odvjetničko društvo GLAMUZINA &amp; GROŠETA, OIB 69402757072, Krajiška 27,10000 Zagreb</item>
      <item>IREKS AROMA društvo s ograničenom odgovornošću, OIB 36709757659, Radnička Cesta 37,10000 Zagreb</item>
      <item>Antonia Selak, Gorjanska 26/III,10000 Zagreb</item>
      <item>Marin Mileteta, odvjetnik, OIB 37476644793, Gorjanska 26,10000 Zagreb</item>
      <item>Odvjetničko društvo  Dragičević i partneri d.o.o., Palmotićeva 60,10000 Zagreb</item>
      <item>HEP - Opskrba d.o.o. za opskrbu potrošača električnom, toplinskom energijom i plinom, OIB 63073332379, Ulica grada Vukovara 37,10000 Zagreb</item>
      <item>ING-ATEST d.o.o. za trgovinu i usluge, OIB 21777333810, Hrvatske mornarice 1/a,Split</item>
      <item>Vinko Radovani, Hrvatske mornarice 1 J,21000 Split</item>
      <item>Hrvatske vode, pravna osoba za upravljanje vodama, OIB 28921383001, Grada Vukovara 220,10000 Zagreb</item>
      <item>BASLER OSIGURANJE ZAGREB dioničko društvo za osiguranje, OIB 59706054982, Radnička cesta 37/b,10000 Zagreb</item>
      <item>NARODNI TRGOVAČKI LANAC d.o.o. za trgovinu i usluge, OIB 78344221376, Soblinec, Soblinečka 55,Sesvete</item>
      <item>MANTIS, d.o.o. za trgovinu i usluge, OIB 41274793973, Varaždinska 51,Split</item>
      <item>OPĆINSKI SUD U OSIJEKU, OIB 38625793303, Europska avenija 7,31000 Osijek</item>
      <item>Vinko Paina, OIB 51203688235, Malo selo,21460 Stari Grad</item>
      <item>TRANSADRIA, međunarodna špedicija d. d. u stečaju, OIB 47965841018, Riva Boduli 1,Rijeka</item>
      <item>Hrvatska radiotelevizija, OIB 68419124305, Prisavlje 3,10000 Zagreb</item>
      <item>BRODOMERKUR trgovina i usluge, dioničko društvo, OIB 33956120458, Poljička Cesta 35,Split</item>
      <item>ZAGREBAČKI HOLDING, društvo s ograničenom odgovornošću za javni prijevoz, opskrbu vodom, održavanje čistoće, putnička a, OIB 85584865987, Ulica grada Vukovara 41,10000 Zagreb</item>
      <item>Igor Radelić, Kornatska 1,10000 Zagreb</item>
      <item>Ivo Staničić, I. Gundulića  16 A,21000 Split</item>
      <item>Odvjetničko društvo Stanić i partneri j.t.d., Riva 4,51000 Rijeka</item>
      <item>Odvjetničko društvo Hanžeković &amp; Partneri društvo s ograničenom odgovornošću, OIB 85127306373, Radnička Cesta 22,10000 Zagreb</item>
      <item>NASTAVNI ZAVOD ZA JAVNO ZDRAVSTVO SPLITSKO-DALMATINSKE ŽUPANIJE, OIB 54948902275, Vukovarska Ulica 46,Split</item>
      <item>Slavica Čupić, Bihačka 2 A/IV,21000 Split</item>
      <item>BRODOSPLIT-BRODOGRADILIŠTE društvo s ograničenom odgovornošću, OIB 05532178397, Put Supavla 21,Split</item>
      <item>COPAN ZAGREB društvo s ograničenom odgovornošću za trgovinu i zastupanje, OIB 43698579132, Selnica Šćitarjevska 25,10410 Velika Gorica</item>
      <item>DUHAN društvo s ograničenom odgovornošću, OIB 84143469050, Vukovarska 30,Dubrovnik</item>
      <item>Ivica Maleš vl. autoservis "UNO", OIB 89917595934, Put Blata bb,21216 Kaštel Stari</item>
      <item>Teo Palaversić, OIB 21074825891, Mala Banda 166,21465 Jelsa</item>
      <item>HRVATSKA POŠTANSKA BANKA, dioničko društvo, OIB 87939104217, Jurišićeva 4,10000 Zagreb</item>
      <item>OTIS DIZALA, društvo s ograničenom odgovornošću za proizvodnju, montažu, remont i održavanje dizala, OIB 76080865307, Prilaz Vladislava Brajkovića 15,10000 Zagreb</item>
      <item>Fabijan Roić, OIB 55646544786, Domobranska 26,21460 Stari Grad</item>
      <item>Ivo Družević, OIB 59608054089, Družević Dvor 20,21460 Stari Grad, Dol</item>
      <item>Ivo Roić, OIB 73872839985, Zbora Narodne garde 2,21460 Stari Grad</item>
      <item>Josip Kovačević, OIB 24407104693, M.Ivanića 26,21460 Stari Grad</item>
      <item>Tedi-Tadija Maroević, OIB 75901351091, Out Rudine 4,21460 Stari Grad</item>
      <item>Jakica Lupi, OIB 73236308888, Vrbanj 0,21462 Vrbanj</item>
      <item>Joza Bratanić, OIB 08011374888, Vrbanj 0,21462 Vrbanj</item>
      <item>Antun Pavičić, OIB 65866256737, Pavičića dvor 13,21460 Stari Grad, Dol</item>
      <item>Juraj Pavičić, OIB 09529542053, Ceratorij 0,21462 Vrbanj</item>
      <item>Cvjetko Matković, OIB 10443683019, Matije Ivanića 0,21460 Stari Grad</item>
      <item>Katica Kovačević, OIB 33120980772, Dol 0,21460 Dol</item>
      <item>Nikša Dužević, OIB 66241675982, Dol 0,21460 Dol</item>
      <item>Milovan Kombura, OIB 30770175855, F. Vrančića 13,21000 Split</item>
      <item>Jelisava Pavičić, OIB 83980708087, Vrbanj 0,21462 Vrbanj</item>
      <item>Matko Carić, OIB 35189247498, Dol 0,21460 Dol</item>
      <item>Marinko Dužević, OIB 12242231071, Dol  0,21460 Stari Grad, Dol</item>
      <item>Margarita Radonić, OIB 28025722533, Dol 0,21460 Dol</item>
      <item>Dinko Pavičić Tribunol, OIB 99243667034, Žrtava Rata  2,21460 Stari Grad</item>
      <item>Tonči Šurjak, OIB 60785268681, Stari Grad 0,21460 Stari Grad</item>
      <item>Duško Pavičić Ivelja, OIB 25982798589, Bassina 0,21462 Vrbanj</item>
      <item>Pero Dulčić Sušak, OIB 55533277123, Malo Selo 63,21460 Stari Grad</item>
      <item>Ivan Tadić, OIB 00384008152, Vagonj 32,21460 Stari Grad</item>
      <item>Ivica Pavičić, OIB 72332556277, Vrbanj 0,21462 Vrbanj</item>
      <item>Mihovil-Mile Pavičić, OIB 24835949834, Vrbanj 0,21462 Vrbanj</item>
      <item>Tomi Moscatello, OIB 28508820612, Dol,21460 Dol</item>
      <item>Nikola Vodanović, OIB 74845370223, Vrbanj 0,21462 Vrbanj</item>
      <item>Margarita Marica Stančić, OIB 08101100980, Kod Sv. Petra 0,21460 Stari Grad</item>
      <item>Vjekoslav Radonić, OIB 33204721839, Dol 0,21460 Dol</item>
      <item>Marinko Sanseović, OIB 45513941394, Dol 0,21460 Dol</item>
      <item>Tadija Moškatelo, OIB 31188799731, B.Kašića 9,21460 Stari Grad</item>
      <item>Damir Petrić, OIB 86091667582, Stari Grad 0,21460 Stari Grad</item>
      <item>Louis Petrić, OIB 16074465250, Srinjo kola 2,21460 Stari Grad</item>
      <item>Ivica Ljubić, OIB 56655610557, Stari Grad 0,21460 Stari Grad</item>
      <item>Vinko Lupi, OIB 35451219902, Sv. Magdalene 7,21460 Stari Grad</item>
      <item>Ivan Tadić Šilo, OIB 70114227603, Stari Grad 0,21460 Stari Grad</item>
      <item>Ivan Tadić, OIB 70114227603, Stari Grad 0,21460 Stari Grad</item>
      <item>Vinko Maroević, OIB 76848533915, Stari Grad,21460 Stari Grad</item>
      <item>Ivan Buratović, OIB 47859397279, Vrbanj 13,21462 Vrbanj</item>
      <item>Mijo Mili Pavičić, OIB 88915921313, Vrbanj 0,21460 Vrbanj</item>
      <item>Marija Vodanović, OIB 55757464937, Stari Grad 0,21460 Stari Grad</item>
      <item>Jakov Fredotović, OIB 46839149373, Vrbanj 297,21462 Vrbanj</item>
      <item>Miljenko Srhoj, OIB 83488729434, Krešimirova 5,21460 Stari Grad</item>
      <item>Nikola Haladić, OIB 44890767273, Stari Grad 0,21460 Stari Grad</item>
      <item>Janez Jelušić, OIB 53424861114, Sv. Petra 0,21460 Stari Grad</item>
      <item>Nikola Sansević, OIB 77925554696, Dol 0,21460 Stari Grad</item>
      <item>Nikola Buratović, OIB 63461897206, Vrbanj 0,21462 Vrbanj</item>
      <item>Cvjetko Buratović, OIB 68271062216, Put Križa 4,21460 Stari Grad</item>
      <item>Nikola Buratović, OIB 83296807791, Vrbanj 0,21462 Vrbanj</item>
      <item>Nikola Stipišić, OIB 40730811746, Vrbanj 0,21462 Vrbanj</item>
      <item>Prošper Moškatelo, OIB 30735770287, Dol 0,21460 Dol</item>
      <item>Tonko Maroević, OIB 09539101243, Šiberija 6,21460 Stari Grad</item>
      <item>Ivo Pavičić, OIB 10571584537, Dol 0,21460 Dol</item>
      <item>Pavao Čubre, OIB 53903728630, Vrbanj 0,21462 Vrbanj</item>
      <item>Luka Šurjak, OIB 94878152360, Dol 0,21460 Dol</item>
      <item>Luka Franetović, OIB 70961784599, C. Škarpe 17,21460 Stari Grad</item>
      <item>Ivan Miloš Mile, OIB 62291039145, Dol 0,21460 Dol</item>
      <item>Jure Moškatelo, OIB 82967525191, Ploča 2,21460 Dol</item>
      <item>Vjekoslav Bogdanić, OIB 94391191426, J.B.Jelačića 9,21460 Stari Grad</item>
      <item>Petro Šoljan, OIB 76350894229, Donja kola 0,21460 Stari Grad</item>
      <item>Juraj Dužević, OIB 99909425440, Radošića dvor 4,21460 Dol</item>
      <item>Damir Šurjak, OIB 27457530614, Šurokovića dvor 5,21460 Dol</item>
      <item>Jakov Tresić, OIB 60663993622, Vrbanj 0,21462 Vrbanj</item>
      <item>Juraj Moškatelo Stariji, OIB 12577877147, Ploča 27,21460 Stari Grad</item>
      <item>Ruža Roić, OIB 27524265061, Pod jugo 10,21460 Dol</item>
      <item>Rade Čavić, OIB 74420229729, Malo Selo 0,21460 Stari Grad</item>
      <item>Matilda Buratović, OIB 24198956638, Vrbanj 0,21462 Vrbanj</item>
      <item>Ivo Šurjak, OIB 90776404563, Ostravska 8,21000 Split</item>
      <item>Dražica Matković Ljubo, OIB 38484140872, Vrbanj 0,21462 Vrbanj</item>
      <item>Dinko Račić, OIB 02437704848, Vrbanj 173,21462 Vrbanj</item>
      <item>Mila Franetović Dužević, OIB 02539671010, Vrankovića dvor 5,21460 Stari Grad</item>
      <item>Luka Stančić, OIB 91475365556, Stančića dvor 0,21460 Dol</item>
      <item>Meri Petrić, OIB 49953370209, Stari Grad 0,21460 Stari Grad</item>
      <item>Ivan Moškatelo, OIB 16048013538, Ploča 29,21460 Dol</item>
      <item>Vinko Moškatelo, OIB 57771107058, Ploča 23,21460 Dol</item>
      <item>Nikola Šimunović, OIB 24630749503, K. Zvonimira 35,21460 Stari Grad</item>
      <item>Mirko Radonić, OIB 28025722533, Pod jugo 19,21460 Dol</item>
      <item>Antun Sansević, OIB 80183811492, Sansevića dvor 43,21460 Dol</item>
      <item>Nikša Moškatelo, OIB 98307576243, Ploča 4,21460 Dol</item>
      <item>Antun Vodanović Stariji, OIB 43563335947, Vrbanj  0,21460 Vrbanj</item>
      <item>Ivo Bojanić, OIB 00897882683, Šiberija 19,21460 Stari Grad</item>
      <item>Cvjetko Miličić, OIB 44230808110, T. Buzolića 8,21450 Hvar</item>
      <item>Marija Trbuhović, OIB 38712300010, Vrbanj 0,21462 Vrbanj</item>
      <item>Neno Šoljan, OIB 04419572654, Molo Selo 0,21460 Stari Grad</item>
      <item>Juraj Tomi Moškatelo, OIB 80968217347, Ploča 2,21460 Dol</item>
      <item>Ivo Račić Kapetanić, OIB 70008404713, Vrbanj 0,21462 Vrbanj</item>
      <item>Đuro Caratan, OIB 81898965125, Zavala 0,21465 Zavala</item>
      <item>Ante Tonči Drinković, OIB 92836065068, Bonski Dolac,21465 Jelsa</item>
      <item>Kata Duboković, OIB 93006547119, Pitve bb,21465 Pitve</item>
      <item>Boris Carić, OIB 46466426123, Ivan Dolac 0,21465 Ivan Dolac, Jelsa</item>
      <item>Tonko Ivčević Bakulić, OIB 62293366608, Šiberija 29,21460 Stari Grad</item>
      <item>Marko Huljić, OIB 99873701212, Račić 860,21465 Jelsa</item>
      <item>Lenka Roić, OIB 57371012596, Dol,21460 Dol</item>
      <item>Stjepan Jerković, OIB 25876380285, Zastražišće 0,21466 Zastražišće</item>
      <item>Boris Borović, OIB 51193036454, Poljica,21466 Poljica</item>
      <item>Niko Salamunić, OIB 76231208532, Jelsa bb,21465 Jelsa</item>
      <item>File Vranković, OIB 44132340384, Dol 0,21460 Dol</item>
      <item>Juraj Šperka, OIB 79176257167, Zastražišće 0,21466 Zastražišće</item>
      <item>Mili Razović, OIB 03291272208, Vinkovačka 51,21000 Split</item>
      <item>Ante Mihojević, OIB 08852465695, Vrboska,21463 Vrboska</item>
      <item>Ljubica Stipišić, OIB 53136752678, Vrbanj 0,21462 Vrbanj</item>
      <item>Stjepan Hujo Huljić, OIB 06947019866, Vrsina bb,21465 Jelsa</item>
      <item>Nikola Grgičević, OIB 72806517394, Vrisnik 0,21465 Vrisnik</item>
      <item>Tonči Gurdulić, OIB 88962507191, Jelsa 0,21465 Jelsa</item>
      <item>Prošperino Milevčić, OIB 45533211549, Jelsa 0,21465 Jelsa</item>
      <item>Boris Rubinić, OIB 69242251733, V rbanj  0,21462 Vrbanj</item>
      <item>Jakov Račić, OIB 31621777587, Vrbanj 302 A,21462 Vrbanj</item>
      <item>Jakša Radonić, OIB 11727504421, Jelsa 0,21465 Jelsa</item>
      <item>Vinko Palaversić, OIB 66878442541, Jelsa,21465 Jelsa</item>
      <item>Fabijan Kunčić, OIB 51005536058, Dol 0,21460 Dol</item>
      <item>Dušan Salamunić, OIB 67690387290, Račić bb,21465 Jelsa</item>
      <item>Margarita Stančić, OIB 77283348907, Dol 0,21460 Dol</item>
      <item>Josip Crnčić, OIB 78272535399, Pitve 0,21465 Pitve</item>
      <item>Luka Moškatelo, OIB 37611216898, Dol 0,21460 Dol</item>
      <item>Lucija Milatić-Bričolić, OIB 72454967005, Svirče 0,21462 Svirče</item>
      <item>Fabijan Dužević, OIB 65516171063, Domobranska 31,21460 Stari Grad</item>
      <item>Vjeko Jakas, OIB 99530955280, Zvala bb,21465 Zavala</item>
      <item>Pavo Bunčuga, OIB 76824484181, Banski Dolac bb,21465 Jelsa</item>
      <item>Marko Buratović, OIB 96637597848, Svirče 0,21462 Svirče</item>
      <item>Antun Lučić, OIB 23239072373, Poljica,21466 Poljica</item>
      <item>Marin Parun Barbić, OIB 39599282196, Pitve 0,21465 Pitve</item>
      <item>Stjepan Tomislav Huljić, OIB 97499130016, Lučica bb,21465 Jelsa</item>
      <item>Cvjetka Cvita Milevčić, OIB 75708915913, Jelsa 0,21465 Jelsa</item>
      <item>Marinko Radonić, OIB 89514038279, Pitve 72,21465 Pitve</item>
      <item>Antun Gurdulić, OIB 55215862622, Vrsina bb,21465 Jelsa</item>
      <item>Blaženko Jakas, OIB 38730295070, Zavala 0,21465 Zavala</item>
      <item>Braco Jakas, OIB 76920975322, Zavala 136,21465 Zavala</item>
      <item>Ivan Makjanić, OIB 86091321106, Svirče 0,21462 Svirče</item>
      <item>Ante Rubinić, OIB 15201258693, Vrsina  307,21465 Jelsa</item>
      <item>Dražica Vicenca Matković, OIB 67149132840, Vrbanj 117,21462 Vrbanj</item>
      <item>Jakov Radonić, OIB 93729454627, Jelsa bb,21465 Jelsa</item>
      <item>Slobodan Radičić, OIB 46777889915, Pitve bb,21465 Pitve</item>
      <item>Jurko Lučić, OIB 16439489089, Vrboska 0,21463 Vrboska</item>
      <item>Mate Antičević, OIB 55268785640, Zavala 0,21465 Zavala</item>
      <item>Josip Franičević, OIB 43547284113, Burkovo bb,21465 Jelsa</item>
      <item>Asija Bojanić, OIB 14798986072, Burkovo,21465 Jelsa</item>
      <item>Milivoj Vidas vl. Servisa instrumenata, mjerne i regulacione opreme, OIB 56342789123, Starčevićeva 26,21000 Split</item>
      <item>Marko Ramljak, Prilaz Gjure Deželića 57,10000 Zagreb</item>
      <item>Ivan Bilota dipl.ing.građ., OIB 56287080453, Ulica Hrvatskih Žrtava 130,21220 Seget Donji</item>
      <item>BILOTA INŽENJERING d.o.o. za gradnju i turizam, OIB 56075169776, Hrvatskih žrtava 130,Seget Donji</item>
      <item>OPĆINSKI SUD U SPLITU, OIB 61980608934, Dračevac, Bivša Vojarna Sveti Križ,21000 Split</item>
      <item>OPĆINSKI SUD U KNINU Posbeni zemljišnoknjižni odjel sa sjedištem u Drnišu, OIB 41941343564, Trg kralja Tomislava 2,22320 Drniš</item>
      <item>OPĆINSKI SUD U RIJECI Zemljišno-knjižni odjel, OIB 54566384631, Zadarska 1,51000 Rijeka</item>
      <item>Jelena Kalinić, Raosa Ivana 15,21000 Split</item>
      <item>Trgovački sud Split, OVRŠNI ODJEL, Sukoišanska 6,21000 Split</item>
      <item>Trgovački sud Split OGLASNA PLOČA, Sukoišanska 6,21000 Split</item>
      <item>OPĆINSKI SUD ZADAR Zemljišno knjižni odjel, Borelli 9,23 000 Zadar</item>
      <item>TRGOVAČKI SUD ZADAR Stalna služba u Šibeniku, OIB 97465301721, Stjepana Radića 81,22000 Šibenik</item>
      <item>OPĆINSKI GRAĐANSKI SUD ZAGREB, OIB 01252163117, Ulica grada Vukovara 84,10000 Zagreb</item>
      <item>Trgovački sud Split Računovodstvo, OIB 30842297926, Sukoišanska 6,21000 Split</item>
      <item>Trgovački sud Split PISARNICA, OIB 30842297926, Sukoišanska 6,21000 Split</item>
      <item>OPĆINSKI SUD STARI GRAD Zemljišno knjižni odjel, OIB 61980608934, Zbora narodne garde 9,21460 Stari Grad</item>
      <item>OPĆINSKI SUD DRNIŠ, Trg kralja Tomislava 2,22320 Drniš</item>
      <item>OPĆINSKI SUD VUKOVAR Zemljišno knjižni odjel, OIB 69370038985, Županijska ulica br. 31,32000 Vukovar</item>
      <item>Josip Lončarić, Kosirnikova 9,10000 Zagreb</item>
      <item>BURA l d.o.o. za trgovinu i usluge - u stečaju, OIB 79000721319, Koturaška 51,10000 Zagreb</item>
      <item>NET MEDIA SISTEMI d.o.o. za informatički inženjering, OIB 03380490457, Kvaternikova 12,Split</item>
      <item>Financijska agencija, OIB 85821130368, Vrtni put 3,10000 Zagreb</item>
      <item>Hrvatski registar brodova, OIB 04601923208, Marasovića 67,Split</item>
      <item>Uprava za zaštitu kulturne baštine konzervatorski odjel Trogir, Gradska 4,Trogir</item>
      <item>Ivica Nalis, OIB 03828238106, Ulica Zrinjskih I Frankopana 15,20350 Metković</item>
      <item>Nenad Ševo, OIB 88234857624, Teiljska 1,21000 Split</item>
      <item>Visoki trgovački sud Republike Hrvatske, OIB 97349366519, Berislavićeva 11,10000 Zagreb</item>
      <item>Agencija za osiguranje radničkih potraživanja u slučaju stečaja poslodavca, OIB 04323472109, Frankopanska 11,10000 Zagreb</item>
      <item>Meri Stipinović, OIB 64965084141, Sukoišanska 25,21000 Split</item>
      <item>SOCIETE GENERALE-SPLITSKA BANKA dioničko društvo, OIB 69326397242, Ruđera Boškovića 16,Split</item>
      <item>Općinski sud u Zadru, Zemljišno knjižni odjel, OIB 78866932443, Borelli 9,23000 Zadar</item>
      <item>Općinski sud Velika Gorica, Zemljišjno knjižni odjel, OIB 32284739479, Trg kralja Tomislava 36,10150 Velika Gorica</item>
      <item>Posebni zemljišno knjižni odjel Općinskog suda u Kninu sa sjedištem u Drnišu, OIB 41941343564, Trg kralja Tomislava 2,22320 Drniš</item>
      <item>Agencija za upravljanje državnom imovinom, OIB 75666130770, Ivana Lučića 6,10000 Zagreb</item>
      <item>Općinski sud u Splitu, Zemljišno knjižni odjel, OIB 61980608934, Gundulićeva  29,21000 Split</item>
      <item>Alen Dumanić, OIB 96821083726, Put Skalica 16,21000 Split</item>
      <item>Fond za zaštitu okoliša i energetsku učinkovitost, OIB 85828625994, Ksaver 208,10000 Zagreb</item>
      <item>ADRIACINK d.d. za pocinčavanje, lijevanje i izradu čeličnih konstrukcija, OIB 29615199749, Stinice 12,Split</item>
      <item>Tomislav Krka, Starčevićeva 13,Split</item>
      <item>Porezna uprava Zadar, OIB 18683136487, Ante Starčevića 9,23000 Zadar</item>
      <item>Porezna uprava Drniš, OIB 18683136487, Kardinala A. Stepinca 4,22320 Drniš</item>
      <item>Porezna uprava Vukovar, OIB 18683136487, Trg dr. Franje Tuđmana 1,32000 Vukovar</item>
      <item>Porezna uprava Rijeka, OIB 18683136487, Riva 16,51000 Rijeka</item>
      <item>Porezna uprava Ispostava Hvar, OIB 18683136487, Fabrika bb,21450 Hvar</item>
      <item>Porezna uprava Velika Gorica, OIB 18683136487, Trg kralja Tomislava 34,10410 Velika Gorica</item>
      <item>Porezna uprava Split, OIB 18683136487, Trg dr. Franje Tuđmana 4,21000 Split</item>
      <item>Marija Brčić, Put Plokita 3,21000 Split</item>
      <item>Milan Veić, Istarska 11,21000 Split</item>
      <item>Lukrecija Benković Duboković, OIB 23379427545, Put Firula 19,21000 Split</item>
      <item>Zlatko Balić, OIB 07837847925, Obala kneza Domagoja 15,21204 Dugopolje</item>
      <item>GRAD SPLIT, OBALAK.BRANIMIRA 14,21000 Split</item>
      <item>Županijsko državno odvjetništvo u Splitu Građansko upravni odjel, OIB 70793241859, Gundulićeva 29 a,21000 Split</item>
      <item>Fond za zaštitu okoliša i energetsku učinkovitost, Ksaver 208,10000 Zagreb</item>
      <item>REDOX  j.d.o.o. za usluge, OIB 55472425213, Imotska 61,Split</item>
      <item>Ines Jurašin, Gundulićeva 26,21000 Split</item>
      <item>Galić Ante, OIB 90017639391, Odeska 16,21000 Split</item>
      <item>Centar za restrukturiranje i prodaju, OIB 38083028711, Ivana Lučića 6,10000 Zagreb</item>
      <item>Mirjana Katunarić - Matković, odvjetnica, OIB 19345128906, Andrićeva 3,21000 Split</item>
      <item>Općinski sud u Splitu Zemljišno knjižni odjel Kaštel Lukšić, OIB 61980608934, Obala kralja Tomislava 2,21214 Kaštel Lukšić</item>
      <item>Ured državne uprave u Splitsko-dalmatinskoj županiji Ispostava Kaštela, Braće Radić 1,21212 Kaštel Sućurac</item>
      <item>GRAD KAŠTELA, Ulica Braće Radić 1,21212 Kaštel Sućurac</item>
      <item>Centar za restrukturiranje i prodaju, OIB 38083028711, Ivana Lučića 6,10000 Zagreb</item>
      <item>Financijska agencija REGIONALNI CENTAR SPLIT, OIB 85821130368, Mažuranićevo šetalište 24 b,21000 Split</item>
      <item>Dean Prelević, odvjetnik, OIB 10098946497, Gundulićeva 22,21000 Split</item>
      <item>Želimir Miletić, OIB 86888847404, Put Kotlara 31,23000 Zadar</item>
      <item>Luči Roić, OIB 24743587539, Pavičića dvor 7,21460 Dol</item>
      <item>Nade Pavičić-ivelja, OIB 33508911717, Vrbanj 365,21460 Vrbanj</item>
      <item>Dujko Čubre, OIB 91478009603, Vrbanj 0,21460 Vrbanj</item>
      <item>Antun Bratanić, OIB 52392458213, Zvonimirova 27,21460 Stari Grad</item>
      <item>Andrija Matković, OIB 72332556277, Domobranska 22,21460 Stari Grad</item>
      <item>Antun Vune Bratanić, OIB 44890767273, Vrbanj 0,21460 Vrbanj</item>
      <item>Dinko Lušić, OIB 23131390669, Vrbanj 0,21460 Vrbanj</item>
      <item>Nikica Nikola Matijević, OIB 21094494613, Dol 0,21460 Stari Grad</item>
      <item>Ivan Sanseović, OIB 08563467932, Dol, Kunčića dvor 4,21460 Stari Grad</item>
      <item>Marija Kovačević Lolotović, OIB 69060952354, Vukovarska 23,21460 Stari Grad</item>
      <item>Petar Zlatan Vodanović, OIB 11403397863, Vrbanj 126,21460 Vrbanj</item>
      <item>Ivan Stančić, OIB 31497688270, Dol, Stančića dvor 0,21460 Stari Grad</item>
      <item>Stjepan Moškatelo, OIB 92020885489, Dol Sv. Marije 1,21460 Stari Grad</item>
      <item>Toma Dužević, OIB 08830644469, Dol Sv. Marije 0,21460 Stari Grad</item>
      <item>Ivica Račić, OIB 28123794048, Vrbanj 0,21460 Vrbanj</item>
      <item>Alessandra Šimeta, OIB 12919457160, Via Motta 34,6906 Lugano</item>
      <item>Kuzma Pavičić Aleluja, OIB 33120197409, Vrbanj 0,21460 Vrbanj</item>
      <item>Vinka Salamunić, OIB 91445751353, Jelsa 0,21465 Jelsa</item>
      <item>Teo Huljić, OIB 56034797647, Jelsa 0,21465 Jelsa</item>
      <item>Dejan Šperka, OIB 10054205030, Jelsa 0,21465 Jelsa</item>
      <item>Juraj Caratan, OIB 29357565225, Zavala 0,21465 Zavala</item>
      <item>Matko Antičević, OIB 42034643125, Pitve 0,21465 Pitve</item>
      <item>Dinko Rubinić ( Vjera ), OIB 69863599942, Vrisnik 73,21465 Vrisnik</item>
      <item>Vjera Rubinić, OIB 98825603309, Vrinsnik 73,21465 Vrisnik</item>
      <item>Abraham Bojanić, OIB 79576557482, Jelsa 1,21465 Jelsa</item>
      <item>MINISTARSTVO PRAVOSUĐA Glavno tajništvo, OIB 26635293339, Ulica grada Vukovara 49,10000 Zagreb</item>
      <item>Vedran Nevešćanin, OIB 34969575575, Smiljanićeva 2,21000 Split</item>
      <item>Jadranko Vidović, OIB 59002364613, Mažuranićevo šetalište 55,21000 Split</item>
      <item>Marija Pjevac, OIB 82096480140, Omiška 18,21000 Split</item>
      <item>Anđa Šolić, OIB 19915712920, Držićeva 15,21210 Solin</item>
      <item>Hilda Aljinović, OIB 29776220525, I. Paštrića Poljičanina 18,21311 Podstrana</item>
      <item>Vinka Batalić, OIB 93618932042, Kukuljevićeva 3,21000 Split</item>
      <item>Jadranka Jurjević, OIB 81391207997, Hercegovačka 30,21000 Split</item>
      <item>Jerko Dugeč, OIB 57017761001, Marina Getaldića 31,21000 Split</item>
      <item>Mara Dobrota, OIB 21943772484, Trondheimska 9,21000 Split</item>
      <item>Marin Mladar, OIB 17080094552, PLEMENŠČINA 8 (ranije: KAŠTEL SUĆURAC, CESTA KAŠTEL SUĆURAC, 120),21212 Kaštel Sućurac</item>
      <item>Blaženka Mihanović, OIB 68180763414, Radičinka 12,21311 Žrnovnica</item>
      <item>Ljiljana Dadić, OIB 34453706637, Jurja Plančića 8,21000 Split</item>
      <item>Cvjetana Srbljin, OIB 66904421085, Rendićeva 7,21000 Split</item>
      <item>Mile Jerković, OIB 47281082801, Pujanke 71,21000 Split</item>
      <item>Jurka Penić, OIB 45519634047, ULICA MATE RADELJKOVIĆA 7 (ranije: KAŠTEL ŠTAFILIĆ, PUT RESNIKA, 0),21217 Kaštel Štafilić</item>
      <item>OŠTRC d.o.o., OIB 74171273839, Dežmanova 5,10000 Zagreb</item>
      <item>Ivan Mišetić, Mihanovićeva 20,10000 Zagreb</item>
      <item>Carinska uprava, OIB 18683136487, Zrinsko Frankopanska 60,21000 Split</item>
      <item>Hrvatski fond za privatizaciju, I. Lučića 6-8,10000 Zagreb</item>
      <item>Općinski sud u Starom Gradu - ZK odjel, Ulica Novo Riva 3,21460 Stari Grad</item>
      <item>Viskoki trgovački sud RH, Berislavićeva 11,10000 Zagreb</item>
      <item>Nada Akrap, OIB 50608806627, Put Sirobuje 37,21000 Split</item>
      <item>Jasminka Antunović, OIB 74697035343, Ulica Luke Botića 24,21210 Solin</item>
      <item>Nediljka Armanda, OIB 09033661295, Vranjički put 18,21000 Split</item>
      <item>Ana Babić, OIB 99777361372, Krilava 8,21000 Split</item>
      <item>Gordana Babić, Šulavi bb,21214 Kaštel Lukšić</item>
      <item>Ivan Babić, OIB 39364629552, Doverska 7,21000 Split</item>
      <item>Katica Babić, OIB 49371248632, Zvonimirova 16,21210 Solin</item>
      <item>Jure Bacelj, OIB 68175280792, Bacelji 9,21206 Bračević</item>
      <item>Ana Bačić, OIB 18080781553, Umljanovići bb,22320 Drniš</item>
      <item>Nediljka Bajić, OIB 00893712988, Jurja Križanića 7,21000 Split</item>
      <item>Žarka Bakotić, OIB 36917498674, Mosorska Ulica 11 A,21214 Kaštel Gomilica</item>
      <item>Marko Baković, OIB 05569494546, Kroz Selo 2,22300 Kistanje</item>
      <item>Ivica Ban, OIB 07285230342, Braće Radića 7,21212 Kaštel Sućurac</item>
      <item>Srđanka Banovac, OIB 50974371502, Sikavice - Banovci 5,Parčić</item>
      <item>Božidar Barać, OIB 80639746410, Maslinska 22,21000 Split</item>
      <item>Vedran Barbarić, OIB 18526555730, Šimićeva 8,21000 Split</item>
      <item>Marija Barbir, OIB 43799885260, Vukovarska 175,21000 Split</item>
      <item>Petar Barbir, OIB 94965914070, Vukovarska 175,21000 Split</item>
      <item>Anica Baričević, OIB 06811970314, Put blata bb,21217 Kaštel Novi</item>
      <item>Damira Barišić, OIB 88385690941, Barišići 10,22320 Žitnić</item>
      <item>Ivan Barišić, OIB 38311171100, Kornatska 31,31000 Osijek</item>
      <item>Manda Bašić, OIB 23944179531, Put Majdana 29,21210 Solin</item>
      <item>Aleksandar Bauk, OIB 97860316263, Alojzija Stepinca 16,21000 Split</item>
      <item>Marina Zečić, OIB 62683960216, Alojzija Stepinca 16,21000 Split</item>
      <item>Ivo Bavčević, OIB 18609350440, Šibenska 3,21000 Split</item>
      <item>Nataša Bazina, OIB 67925940620, PUT STRMA 67 (ranije: NEORIĆ, NEORIĆ, 0),21203 Neorić</item>
      <item>Mirjana Begonja, OIB 73001510209, Džale 2,22323 Sedramić</item>
      <item>Jelena Belić, OIB 77723253899, Jelsa 627,21465 Jelsa</item>
      <item>Niko Belić, OIB 18977071620, Jelsa 627,21465 Jelsa</item>
      <item>Jagoda Bešker, OIB 29966440390, Gašpini 23,21210 Solin</item>
      <item>Nedo Bešker, OIB 56588665795, Gašpini 23,21210 Solin</item>
      <item>Zorica Bilić, OIB 99810426480, Ulica Predraga Bogdanića 13,21460 Stari Grad</item>
      <item>Sanja Bilić-pavlinović, OIB 45845212026, Vukovarska 80,21000 Split</item>
      <item>Jela Bilobrk, OIB 63402483386, Stepinčeva 32,21000 Split</item>
      <item>Antun Blažević, OIB 90714609552, Meštrovića šetalište 96,21000 Split</item>
      <item>Hrvoje Blažević, OIB 12287964630, Blaževići bb,22320 Čavoglave</item>
      <item>Damir Bojčić, OIB 41258960204, Kralja Zvonimira 24,22320 Drniš</item>
      <item>Željko Bojčić, OIB 09291034408, P. Preradovića 4,22320 Drniš</item>
      <item>Denis Boljat, OIB 33725767264, Karlovo 46,21214 Kaštel Kambelovac</item>
      <item>Srećko Boras, OIB 94339540336, ULICA BISKUPA PAVLA ŽANIĆA 20 (ranije: KAŠTEL NOVI, PUT GROBLJA, 0),21217 Kaštel Novi</item>
      <item>Robert Borić, OIB 38057391892, Mosećka 56,21000 Split</item>
      <item>Goran Bosančić, OIB 33007404175, Ulica Braski Dolac 40,21212 Kaštel Sućurac</item>
      <item>Pava Botić, OIB 34296544282, Kosorova 7,22300 Knin</item>
      <item>Ljuba Božanić, OIB 04083001132, Dobrilina 11,21000 Split</item>
      <item>Anka Božić, OIB 84941173128, Šibenksa 9,21000 Split</item>
      <item>Anica Božić-Bakušić, OIB 89654935153, Katalinića prilaz 5,21000 Split</item>
      <item>Ivica Bratić, OIB 86080104106, Neorić bb,21203 Neorić</item>
      <item>Nikša Bratić, OIB 49290967945, Put Svete Mande 18,21000 Split</item>
      <item>Vencislav Brizić, OIB 29265973045, Ulica Kralja Zvonimira 56,21460 Stari Grad</item>
      <item>Zlata Brizić, OIB 73389614517, Ulica Kralja Zvonimira 56,21460 Stari Grad</item>
      <item>Mate Brstilo, OIB 97701748344, Krešimirova 25,21311 Žrnovnica</item>
      <item>Zora Budimir, OIB 65069642793, Cesta Domovinskog rata 36,22300 Knin</item>
      <item>Miranda Budiša, OIB 35557811513, Ulica Kralja Zvonimira 18,22320 Drniš</item>
      <item>Nediljko Bugarin, OIB 69239215555, Doverska 7,21000 Split</item>
      <item>Željka Vučemilović-šimunović, OIB 19390672750, Alkarska Ulica 26,21000 Split</item>
      <item>Gordana Buljević, OIB 32937631192, Trondheimska 10,21000 Split</item>
      <item>Marina Burić, OIB 93570683955, Mirlović Zagora,22323 Unešić</item>
      <item>Mario Buzov, OIB 93519007247, Cerje 35,22320 Mirlović Polje</item>
      <item>Đuro Caratan, OIB 81898965125, Stara zavala 58,21465 Jelsa</item>
      <item>Toni Caratan, OIB 68762006562, ZAVALA 58 (ranije: ZAVALA, ZAVALA, 0),21465 Zavala</item>
      <item>Boris Carić, OIB 46466426123, IVAN DOLAC 179 (ranije: IVAN DOLAC, IVAN DOLAC, 0),21465 Ivan Dolac</item>
      <item>Paulo Carić, OIB 15402538356, SVIRČE 145 (ranije: SVIRČE, SVIRČE, 0),21460 Svirče</item>
      <item>Dinka Cezareo, OIB 08033901183, Marina Šabića 4,21460 Stari Grad</item>
      <item>Nevenka Cukrov, OIB 17311242164, Domovinskog rata 6,21210 Solin</item>
      <item>Dijana Czwik, OIB 09675579569, Matoševa Ulica 96,21210 Solin</item>
      <item>Vinka Čavala, OIB 72189149878, ULICA PETRA ZRINSKOG 23 (ranije: KAŠTEL GOMILICA, UZ VODOVOD, 0),21214 Kaštel Gomilica</item>
      <item>Silva Černak Lojić, OIB 21589065823, Lojići 1,22320 Drniš</item>
      <item>Diana Čović, OIB 59401221926, Duće-Glavica,21310 Omiš</item>
      <item>Ante Čulo, OIB 58219699024, Hrvatskih knezova bb,21214 Kaštel Gomilica</item>
      <item>Blaž Ćapin, OIB 67223092915, Odakova 9,21000 Split</item>
      <item>Filip Delać, OIB 82167098700, Grge Novaka 6,22300 Knin</item>
      <item>Ankica Delić, OIB 80719299509, Kaštelanska cesta 42,21212 Kaštel Sućurac</item>
      <item>Marko Delić, OIB 05763270433, Gašpini 108,21210 Solin</item>
      <item>Nediljka Delić, OIB 99568210497, Donji Muć bb,21203 Donji Muć</item>
      <item>Gordana Didak, OIB 78878339902, Kroz Smrdečac 5,21000 Split</item>
      <item>Mili Divić, OIB 35555990248, Radobiljska Cesta 12,21250 Katuni</item>
      <item>Ljiljana Dragan Jelušić, OIB 50973171038, Antuna Branka Šimića 54,21000 Split</item>
      <item>Milka Drlje, OIB 15738553325, Kitožer 9,21311 Stobreč</item>
      <item>Mato Drmić, OIB 39636384582, Put Plokita 40,21000 Split</item>
      <item>Jozo Družianić, OIB 63604163211, Pujanke 15,21000 Split</item>
      <item>Stanko Duvančić, OIB 41476060687, Duvančići 9,22320 Razvođe</item>
      <item>Damir Duvnjak, OIB 63781484968, Križine 15A,21000 Split</item>
      <item>Nives Džanko, OIB 90598357164, Ulica Fra Pavla Melade 24 A,21217 Kaštel Štafilić</item>
      <item>Ante Đurđević, OIB 72594587030, Jadranska 12,21400 Supetar</item>
      <item>Ljubica Elez, OIB 71000445833, Donji Moseć 14,22320 Moseć</item>
      <item>Ankica Ezgeta, OIB 18659409558, Kaštelanska cesta 12,21217 Kaštel Stari</item>
      <item>Lenka Franić, OIB 62951288048, Sedam Kaštela 6,21000 Split</item>
      <item>Ivica Gabelić, OIB 70468304794, Vrboska 387,21465 Vrboska</item>
      <item>Marija Galešić, OIB 47387004597, Neorić 61,21203 Neorić</item>
      <item>Petar Galić, OIB 09903259382, MERZOVA 12 (ranije: SPLIT, TEŽAČKI PUT, 40 E),21000 Split</item>
      <item>Silvana Galić, OIB 02726524452, Trondheimska 5,21000 Split</item>
      <item>Kazimir Garić, OIB 83662319172, Ulica Matija Ivanića 35,21460 Stari Grad</item>
      <item>Vencel Gašpar, OIB 46863766369, Hercegovačka 24,21000 Split</item>
      <item>Vinko Gašpar, OIB 21657975586, Sinjska 9,21000 Split</item>
      <item>Ana Goreta, OIB 91749079767, Put željezničke stanice,22320 Drniš</item>
      <item>Zorka Goreta, OIB 78206251147, Donje Gorete 21,22320 Drniš</item>
      <item>Josip Gotovac, OIB 16838023061, Vukovarska 113,21000 Split</item>
      <item>Vjekoslav Grbčić, OIB 00132520638, Gajeva 11A,21000 Split</item>
      <item>Divna Grbeša, OIB 74813693236, FRANKOPANSKA ULICA 20 (ranije: SOLIN, FRANKOPANSKA ULICA, 60),21210 Solin</item>
      <item>Ana Grubišić, OIB 49854875039, Put Sirobuje 10,21311 Stobreč</item>
      <item>Gordana Grubišić, OIB 49873220891, Braće Radića 3,21210 Solin</item>
      <item>Nikola Grubišić, OIB 97693442104, VUKOVARSKA ULICA 5 (ranije: DRNIŠ, KRALJA ZVONIMIRA, 41),22320 Drniš</item>
      <item>Sanja Grubišić, OIB 26638303946, Ulica Kralja Zvonimira 41,22320 Drniš</item>
      <item>Antonio Gudelj, OIB 83686976296, Put Dragovoda 17,21000 Split</item>
      <item>Kata Gugić, OIB 97696546556, Sarajevska 42,21000 Split</item>
      <item>Mirjana Gugić, OIB 69438273166, Luke Botića 6,21210 Solin</item>
      <item>Ivica Hajder, OIB 67907347725, Cigići 1,22320 Otavice</item>
      <item>Željko Hajder, OIB 70330715284, Cigići 1,22320 Otavice</item>
      <item>Silvana Hajduk, OIB 33507058945, Varoš 1,21231 Klis</item>
      <item>Tomislav Herceg, OIB 78714538239, Sinjska 46,22300 Knin</item>
      <item>Mira Ikica, OIB 11849010850, Vlaka Vi 2,22303 Oklaj</item>
      <item>Franjo Ivčević, OIB 49917991796, Sv. Petra od Klob. 1,21217 Kaštel Novi</item>
      <item>Jelena Ivčević, OIB 74901888496, Ulica Sv. Petra Od Klobuka 16,21217 Kaštel Novi</item>
      <item>Damir Jakus, OIB 87272819238, Stepinčeva 67,21000 Split</item>
      <item>Gospova Jakus, OIB 04209324873, Poljička Cesta 84,Poljica</item>
      <item>Marica Jakus, OIB 74750176046, PUT MAJDANA 31 (ranije: SOLIN, PUT MAJDANA, 31),21231 Klis</item>
      <item>Petar Jakus, OIB 67345729042, Put Majdana 31,21210 Solin</item>
      <item>Marko Janković, OIB 19997991153, Bisko 39,21232 Bisko</item>
      <item>Matija Jeličić, OIB 98976446888, Vinkovačka 5,21000 Split</item>
      <item>Ante Jeličić, OIB 91949654327, Trondheimska 7,21000 Split</item>
      <item>Marija Jocić, OIB 87687857774, Vojka Krstulovića 21,21000 Split</item>
      <item>Ante Jolić, OIB 30924166560, Jolići 2,22320 Gradac</item>
      <item>Marica Jukić, OIB 19856164686, Perivoj A. Roje 5,21000 Split</item>
      <item>Marko Jukić, OIB 72590351524, Perivoj Ane Roje 5,21000 Split</item>
      <item>Renata Jukić, OIB 09827250222, Put Župića 33,21230 Sinj</item>
      <item>Jadranka Jurić, OIB 52705592800, Bufaline II 29,21217 Kaštel Novi</item>
      <item>Marija Jurić, OIB 31016018881, Put Kruševika bb,21214 Kaštel Kambelovac</item>
      <item>Ankica Kainić, OIB 80409745726, Prominski Put 11,22300 Knin</item>
      <item>Jelena Kalinić, OIB 02401555720, Magistrala Solin 67,21000 Split</item>
      <item>Petar Kalinić, OIB 76156352997, Mosećka 114,21000 Split</item>
      <item>Anamarija Kalinić Radović, OIB 92738597282, Vukovarska 57,21000 Split</item>
      <item>Stipan Kamber, OIB 84681628783, Sesartići 20,21210 Solin</item>
      <item>Đuro Kapoši, OIB 55675650848, Južno predgrađe 51,31000 Osijek</item>
      <item>Željko Karin, OIB 70824276539, Zgon 80,21210 Solin</item>
      <item>Marijana Karin Prnjak, OIB 61576258120, Zgon 80,21210 Solin</item>
      <item>Neda Kasalo, OIB 11081458098, CESTA DR. FRANJE TUĐMANA 409 (ranije: KAŠTEL KAMBELOVAC, CESTA DR. FRANJE TUĐMANA, 109),21214 Kaštel Kambelovac</item>
      <item>Zvonimir Kasalo, OIB 07885551191, CESTA DR. FRANJE TUĐMANA 409 (ranije: KAŠTEL KAMBELOVAC, CESTA DR. FRANJE TUĐMANA, 109),21214 Kaštel Kambelovac</item>
      <item>Suzana Kašić, OIB 59974477956, Ulica 142. Brigade 2,22320 Drniš</item>
      <item>Ivana Katalinić Jerčić, OIB 27192920551, Put Vrila 6,21310 Omiš</item>
      <item>Josip Katušić, OIB 17394409236, Luke Botića 11,21210 Solin</item>
      <item>Ljiljana Kegalj, OIB 44567225674, Istarska 5,21000 Split</item>
      <item>Ante Kekez, OIB 82341180529, Dubrovačka 35,21000 Split</item>
      <item>Ivanko Kekez, OIB 69257203171, Sukoišanska 29,21000 Split</item>
      <item>Petrica Kekez, OIB 01138031201, Dubrovačka 35,21000 Split</item>
      <item>Boško Kevo, OIB 58881798829, Stipe Pensa 5,21217 Kaštel Štafilić</item>
      <item>Antiša Kliškinić, OIB 54591476829, Ulica Petra Krešimira Iv 108,21210 Solin</item>
      <item>Veljko Knezović, OIB 29953576092, Zagrebačka 6,21311 Stobreč</item>
      <item>Stjepan Kokeza, OIB 45375542461, Čopova 8,21000 Split</item>
      <item>Petar Kolega, OIB 41344179016, ZVONIMIROVA 121 (ranije: SOLIN, ANTIŠE VUČIČIĆA, 149),21210 Solin</item>
      <item>Daniela Kovač, OIB 73917202839, Cesta dr. Franje Tuđmana 238a,21212 Kaštel Sućurac</item>
      <item>Željka Kovač, OIB 49269171098, Mažuranićevo šetalište 26,21000 Split</item>
      <item>Ivan Kraljić, OIB 34937918610, Put Balabana 7,21203 Neorić</item>
      <item>Inga Krnjaić, OIB 00968558935, Požeška 6,21000 Split</item>
      <item>Anka Krstić, OIB 50194808421, Odeska 19,21000 Split</item>
      <item>Ivan Kundid, OIB 95397541786, Gradišćanskih Hrvata 1,21000 Split</item>
      <item>Ivana Kundid, OIB 65152954463, Dinarska 11,21000 Split</item>
      <item>Ružica Kundid, OIB 62510013110, Dinarska 11,21000 Split</item>
      <item>Deni Kuvačić, OIB 86909984538, Mažuranićevo Šetalište 10 B,21000 Split</item>
      <item>Anka Landikušić, OIB 18023655586, Gradac 19 A,21311 Podstrana</item>
      <item>Ivan Lasić, OIB 23248459290, Konjsko bb,21231 Konjsko</item>
      <item>Dražen Lazić, OIB 10307450473, Šime Ljubića 9,21000 Split</item>
      <item>Nenad Leskur, OIB 79369933858, Ulica Stjepana Radića 14,21210 Solin</item>
      <item>Ivana Lilić, OIB 24212828078, Put Brodarice 7,21000 Split</item>
      <item>Ivo Lipanović, OIB 56508525212, M. Getaldića 31,21000 Split</item>
      <item>Marko Lojić, OIB 38337274260, Lojići 1,22320 Drniš</item>
      <item>Mile Lovrić, OIB 87317474850, Fra Grge Martića 41,21000 Split</item>
      <item>Ana Lovrinčević, OIB 37389823251, Vrh Visoke 121,21000 Split</item>
      <item>Dejan Lukavac, OIB 85205650926, Ćirići 3,22320 Tepljuh</item>
      <item>Nela Madžar, OIB 92085359240, Poljička 2,21311 Podstrana</item>
      <item>Alenka Malinić, OIB 44061509536, Pujanke 79,21000 Split</item>
      <item>Pavao Marasović, OIB 32681502260, Put Jokića-kalčina 8,21203 Neorić</item>
      <item>Anto Marijan, OIB 32989170521, Ulica Mate Lovraka 2,10410 Velika Gorica</item>
      <item>Cvita Marijanović, OIB 33573858243, Marjanovići Iznad Crkve 11,22320 Gradac</item>
      <item>Dobrinka Marijanović, OIB 03673706981, Put Smokovika 35,21000 Split</item>
      <item>Tomislav Marijanović, OIB 87726686946, Put Smokovika 35,21000 Split</item>
      <item>Jasna Marin, OIB 24544706980, Petra Svačića 99,22320 Drniš</item>
      <item>Marina Marin, OIB 96155411085, Trbounje bb,22320 Drniš</item>
      <item>Željko Marinac, OIB 53959056974, Varaždinska 3,21000 Split</item>
      <item>Božidar Marinković, OIB 12351935621, Dosud 9,21000 Split</item>
      <item>Jakov Mateta, OIB 14390943845, ULICA KORIOLANA ĆIPIKA 10 (ranije: KAŠTEL STARI, ULICA KARIOLANA ČIPIKA, 10),21217 Kaštel Stari</item>
      <item>Ivan Matić, OIB 23355936969, Kopilica 33,21000 Split</item>
      <item>Ružica Matić, OIB 42779808936, Gornji Matići Kod Bunara 1,22320 Trbounje</item>
      <item>Slavko Matić, OIB 28602503915, I. Aljinovića 11,21311 Žrnovnica</item>
      <item>Željko Matić, OIB 66582117749, Ulica Put Kaluna 18,22320 Drniš</item>
      <item>Marija Matković, OIB 79153132638, Šižgorićeva 20,21000 Split</item>
      <item>Ivan Melvan, OIB 80843491669, Luke Botića 7,21217 Kaštel Novi</item>
      <item>Nikola Midenjak, OIB 88248589366, Ulica 142. Brigade 16,22320 Siverić</item>
      <item>Pere Mihanović, OIB 49545684243, Radičinka 12,21311 Žrnovnica</item>
      <item>Ana Mikulić, OIB 54712970747, Čavoglave bb,22320 Drniš</item>
      <item>Mate Mikulić, OIB 87811623322, Pauk 11,22320 Čavoglave</item>
      <item>Ivan Milaković, OIB 91056811857, Strmoševica 3,21222 Marina</item>
      <item>Ivan Milanović, OIB 75286000064, Terzićeva 17,21000 Split</item>
      <item>Zorka Miletić, OIB 48042737399, Jajići 30,21210 Solin</item>
      <item>Milan Miljuš, OIB 35675614034, Kranjčevićeva 35,21000 Split</item>
      <item>Đorđe Mirčetić, OIB 27370139872, Pokvasica 2,22320 Miočić</item>
      <item>Tonči Mišković, OIB 74628173475, Jelsa 667,21465 Jelsa</item>
      <item>Ana Moro, OIB 64571848035, Vukovarska 80,21000 Split</item>
      <item>Slavko Moro, OIB 30868427553, Muklače 23,21203 Crivac</item>
      <item>Tomi Moscatello, OIB 28508820612, Ploča 17, Dol,21460 Stari Grad</item>
      <item>Marija Munitić, OIB 68535764041, Mažuranićevo šetalište 48,21000 Split</item>
      <item>Ljubomir Muslim, OIB 17589644925, Imotska 60,21000 Split</item>
      <item>Mijo Nožina, OIB 79046275268, PUT NOŽINA - MALJKOVIĆA 11 (ranije: PRGOMET, PRGOMET, 0),21201 Prgomet</item>
      <item>Jurica Oman, OIB 78517901315, Ive Tijardovića 10,21000 Split</item>
      <item>Mirko Oman, OIB 68766264149, Tijardovićeva 10,21000 Split</item>
      <item>Janja Orošnjak, OIB 49619386391, Gorice 2,21212 Kaštel Sućurac</item>
      <item>Mila Palada, OIB 10163841708, Odeska 4,21000 Split</item>
      <item>Ivan Pandža, OIB 63327603131, ULICA KORIOLANA ĆIPIKA 7 (ranije: KAŠTEL STARI, ULICA KARIOLANA ČIPIKA, 9),21217 Kaštel Stari</item>
      <item>Asija Papić, OIB 36844611036, Dr. Ante Starčevića 55,21220 Trogir</item>
      <item>Mijo Papić, OIB 90436045680, Getaldićeva 5,21000 Split</item>
      <item>Tereza Papić, OIB 79546057657, M. Getaldićeva 5,21000 Split</item>
      <item>Rajko Parać, OIB 14695878450, Paraći 3,22320 Ružić</item>
      <item>Tatjana Parać, OIB 45662446398, Vrlička 43,21000 Split</item>
      <item>Đurđica Parat, OIB 21781090554, Boksitno naselje 19,22320 Drniš</item>
      <item>Ivan Pastuović, OIB 39126309445, Pastuovića 3,22320 Ružić</item>
      <item>Jurica Pavela, OIB 06763759506, Poljana Kneza Trpimira 6,21000 Split</item>
      <item>Roki Pavičić, OIB 01089958101, Drugi Donji Dvori 6,21460 Stari Grad</item>
      <item>Ivan Pažanin, OIB 47030103613, Biokovska 6,21000 Split</item>
      <item>Luka Peko, OIB 89771272445, Terzićeva 5,21000 Split</item>
      <item>Neda Penga, OIB 76197116887, Sv.lovre 23,21311 Stobreč</item>
      <item>Ante Perko, OIB 58528189918, Don Petra Peroša 5,21210 Mravince</item>
      <item>Ivana Perko, OIB 72532024891, Don Petra Peroša 5,21210 Mravince</item>
      <item>Gordana Perković, OIB 48186805492, Vukovarska 43,21000 Split</item>
      <item>Marica Perković, OIB 69926366099, Perkovići 15,22320 Kljake</item>
      <item>Nediljko Perković, OIB 66481146396, Vukovarska 43,21000 Split</item>
      <item>Nila Peroš, OIB 48544328267, Terzićeva 3,21000 Split</item>
      <item>Dragica Peša, OIB 47913512214, Jeretova 7,21000 Split</item>
      <item>Iris Peša, OIB 06010961010, Rikarda Katalinića Jeretova 7,21000 Split</item>
      <item>Nikša Petrić, OIB 98862228387, Kod Sv. Stjepana 23,21460 Stari Grad</item>
      <item>Matko Pezo, OIB 51619560640, Hercegovačka 30,21000 Split</item>
      <item>Zlatko Piperković, OIB 91173398058, Dinka Šimunovića 17,21000 Split</item>
      <item>Joško Pivac, OIB 34978148355, Varaždinska 43,21000 Split</item>
      <item>Luka Pjevac, OIB 52683808409, Omiška 18,21000 Split</item>
      <item>Anka Plazonja, OIB 92736733656, Uskočka 7,21000 Split</item>
      <item>Robert Plazonja, OIB 75774016292, Uskočka 7,21000 Split</item>
      <item>Gordan Poparić, OIB 98826275620, ULICA GRGURA NINSKOG 29 A (ranije: KAŠTEL NOVI, ŽRTAVA RATA, 29 A),21217 Kaštel Novi</item>
      <item>Ante Popović, OIB 03185976635, J. Palmotića 2,21000 Split</item>
      <item>Milanka Pranić, OIB 03263396290, Mosećka Ulica 4,22320 Drniš</item>
      <item>Miroslav Primorac, OIB 42998076332, I. Paštrića Poljičanina 19,21311 Podstrana</item>
      <item>Iva Punda, OIB 03796593117, Bistrička 29,21204 Kotlenice</item>
      <item>Drago Radić, OIB 29691845355, Na rudini 3,20207 Čibača</item>
      <item>Mladen Radmilović, OIB 32330076899, Gorička 4,21000 Split</item>
      <item>Petar Radonić, OIB 09324740808, Jelsa 98,21465 Jelsa</item>
      <item>Jagoda Radošević, OIB 26353444269, Vrh Lučca 35,21000 Split</item>
      <item>Ante Rajčić, OIB 16954022739, Velebitska 97,21000 Split</item>
      <item>Marko Ralica, OIB 43858024645, Benkovačka 3,21000 Split</item>
      <item>Ivan Raos, OIB 51516687457, MANDIĆEVA 66 (ranije: STOBREČ, MANDIĆEVA, 66),21000 Split</item>
      <item>Zdenka Razlog, OIB 03030085275, Kod Pošte 33,22320 Siverić</item>
      <item>Mila Rebić, OIB 40304138585, Marka M. 20A,21210 Mravince</item>
      <item>Marija Reljanović, OIB 34147480025, Otavice 30,22320 Otavice</item>
      <item>Mara Režić, OIB 03502691709, Kliški Put 48,21210 Solin</item>
      <item>Marija Rizvan, OIB 81852427870, Bilice 12,21000 Split</item>
      <item>Anđelko Rogulj, OIB 86920054956, Gomile 38,21217 Kaštel Stari</item>
      <item>Berislava Roša, OIB 03031267329, Zvonimirova 29 B,22300 Knin</item>
      <item>Sofija Ruić, OIB 32252086462, Getaldićeva 19,21000 Split</item>
      <item>Ana Runjić, OIB 01784422133, Hrvatskih vitezova 46,21000 Split</item>
      <item>Gordan Ruščić, OIB 53119078542, Putaljski put bb,21212 Kaštel Sućurac</item>
      <item>Sanja Ružić, OIB 04871127862, Šižgorićeva 7,21000 Split</item>
      <item>Svjetlana Samac, OIB 00231948560, Samci 14,22320 Brištane</item>
      <item>Miljenko Samardžić, OIB 48154982931, Šižegorićeva 20,21000 Split</item>
      <item>Dinka Sanseović, OIB 27313861620, KUNIČIĆA DVOR 4 (ranije: DOL, DOL, 0),Dol</item>
      <item>Ante Sarić, OIB 37671686952, Neorić bb,21203 Neorić</item>
      <item>Ivan Sarić, OIB 25772566590, DONJA MALA-CENTAR 47 (ranije: NEORIĆ, NEORIĆ, 0),21203 Neorić</item>
      <item>Marija Sedlar, OIB 77476367069, Ostravska 1,21000 Split</item>
      <item>Ljubica Sekelez, OIB 37811046307, Mitnička 1,21000 Split</item>
      <item>Kristina Serdarević, OIB 96208368856, Put Jokića-kalčina 8,21203 Neorić</item>
      <item>Aleksandra Sever-Muhar, OIB 46981853030, Karamanova 7,21000 Split</item>
      <item>Boško Sikavica, OIB 62904573776, Kričke bb,22320 Ružić</item>
      <item>Snježana Sikavica, OIB 04571043319, Domovinskog rata 12,21210 Solin</item>
      <item>Dragan Simić, OIB 11440453978, Sarajevska 76,21000 Split</item>
      <item>Tanja Sinovčić, OIB 15724160128, Trondheimska 10,21000 Split</item>
      <item>Ljiljana Sirić, OIB 13682411690, Put Vele Meje 10,21212 Kaštel Sućurac</item>
      <item>Dijana Skelin, OIB 67771387421, Vručine II 12,21217 Kaštel Novi</item>
      <item>Kata Sočo, OIB 12244754061, CENTAR - DUBRAVA 21 (ranije: NEORIĆ, NEORIĆ, 0),21203 Neorić</item>
      <item>Marija Stančić, OIB 24488999707, Petra Krešimira IV 10,21460 Stari Grad</item>
      <item>Đani Stanić, OIB 01952579328, Matoševa Ulica 131,21210 Solin</item>
      <item>Danica Stipović, OIB 14428054555, Put Dragočeva 54,21212 Kaštel Sućurac</item>
      <item>Milorad Stojsavljević, OIB 70694448376, Šimićeva 58,21000 Split</item>
      <item>Petar Strinić, OIB 82064030568, Pazdigradska 16,21000 Split</item>
      <item>Luca Strunje, OIB 39917579317, Kralja Tomislava 18,22300 Knin</item>
      <item>Slavka Svalina, OIB 20916812996, Crivac bb,21203 Crivac</item>
      <item>Marijan Šamija, OIB 81559542363, Trstenik 2,21000 Split</item>
      <item>Marinka Šamija, OIB 26187211202, Vrgoračka 8,22300 Knin</item>
      <item>Katica Šeparović, OIB 89096228977, Kupreška 92,21000 Split</item>
      <item>Nenad Ševo, OIB 88234857624, Triljska 1,21000 Split</item>
      <item>Krasna Šiklić, OIB 53374014167, Hercegovačka 88,21000 Split</item>
      <item>Mili Šimig, OIB 94704411458, Šibenska 27,21000 Split</item>
      <item>Vesna Škare, OIB 71821692373, Ruđera Boškovića 12,21000 Split</item>
      <item>Ljubica Škopljanac, OIB 09408788504, TIKVARIN 14 (ranije: KAŠTEL KAMBELOVAC, TIKVARIN, 8),21214 Kaštel Kambelovac</item>
      <item>Milica Špar, OIB 07038339077, Mašogradska Ulica 16,21212 Kaštel Sućurac</item>
      <item>Eleana Šubat, OIB 38900880602, Mosorska 26,21311 Podstrana</item>
      <item>Ivan Šuljug, OIB 45192577645, Ivaniševićeva 45,21000 Split</item>
      <item>Vesna Šunjić, OIB 05247958818, Šimićeva 14,21000 Split</item>
      <item>Ljubica Tarle, OIB 28166909018, Tarle 12,22320 Velušić</item>
      <item>Nada Teklić, OIB 80645998554, Zgon 80,21210 Solin</item>
      <item>Lada Terzić, OIB 31496851195, Puntarska 5,21000 Split</item>
      <item>Ivan Tomić, OIB 55633242961, Tomići 1,22320 Siverić</item>
      <item>Ivan Topić, OIB 63353072185, Vrlička 21,21000 Split</item>
      <item>Jelica Topić, OIB 84009834780, Mosećka 50A,21000 Split</item>
      <item>Tvrtko Topić, OIB 15832739048, Ulica 142. Brigade 37 A,22320 Siverić</item>
      <item>Anđelka Torlak, OIB 94366468246, Radunica 29,21000 Split</item>
      <item>Ivan Torlak, OIB 36758209001, Radunica 29,21000 Split</item>
      <item>Marko Torlak, OIB 25141930670, Radmilovića 20,21000 Split</item>
      <item>Damir Tot, OIB 97869422869, Šimićeva 12,21000 Split</item>
      <item>Anka Treskavica, OIB 89998355619, Dubrovačka 35,21000 Split</item>
      <item>Anka Tukić, OIB 95095320611, Šime Ljubića 13,21000 Split</item>
      <item>Nediljko Ugrin, OIB 61713318858, Sv. Ivana 33,21311 Donje Sitno</item>
      <item>Marinko Uvodić, OIB 86857726322, Zgon 32,21210 Solin</item>
      <item>Nedjeljka Uvodić, OIB 30483848227, Vinkovačka 51,21000 Split</item>
      <item>Marko Validžić, OIB 09167064985, Validžići 4,22320 Ružić</item>
      <item>Ivanka Varnica, OIB 95864491355, Imotska 69,21000 Split</item>
      <item>Milica Varvodić, OIB 73723486062, Kozjačka 24,21210 Solin</item>
      <item>Kristina Velić, OIB 77384310693, Papandopulova 11,21000 Split</item>
      <item>Ljiljana Vesković, OIB 43910221929, Fausta Vrančića 8,21000 Split</item>
      <item>Milka Veštić, OIB 06357620254, Čavale 11,22323 Sedramić</item>
      <item>Ante Vidan, OIB 08079634276, Gundulićeva 44,21000 Split</item>
      <item>Marko Vidović, OIB 01091360979, Ružić bb,22320 Gradac</item>
      <item>Matko Vidović, OIB 91655777185, Gradac bb,22320 Gradac</item>
      <item>Nevenka Vidović, OIB 50708267696, Pastuovići 4,22320 Gradac</item>
      <item>Ankica Vilibić, OIB 41935131740, Marina Getaldića 33,21000 Split</item>
      <item>Anđelko Vilić, OIB 46303939151, RADOBILJSKA CESTA 41 (ranije: KREŠEVO, KREŠEVO, 24),21250 Kreševo</item>
      <item>Normela Visković, OIB 93848978885, Jelsa 1005,21465 Jelsa</item>
      <item>Tonči Visković, OIB 57207922181, Jelsa 1005,21465 Jelsa</item>
      <item>Marica Vlaić, OIB 45120406456, Ulica Nikole Tesle 16,22320 Drniš</item>
      <item>Dubravka Vlainić, OIB 89412859402, Jelsa 357,21465 Jelsa</item>
      <item>Ivo Vodanović, OIB 61288856543, Pavičića dvori 11,21460 Stari Grad</item>
      <item>Josip Vogleš, OIB 78979895187, CESTA DR. FRANJE TUĐMANA 550 (ranije: KAŠTEL KAMBELOVAC, CESTA DR. FRANJE TUĐMANA, 80),21214 Kaštel Kambelovac</item>
      <item>Vinko Vranković, OIB 28469423878, JELSA 129 (ranije: JELSA, JELSA, 0),21465 Jelsa</item>
      <item>Ivan Vrdoljak, OIB 58654492314, DONJA MALA-CENTAR 31 (ranije: NEORIĆ, NEORIĆ, 0),21203 Neorić</item>
      <item>Mirjana Vrdoljak, OIB 00849791179, Put Kule 12,21210 Solin</item>
      <item>Marija Vrgoč, Velebitska 34,21000 Split</item>
      <item>Bože Vuco, OIB 57170132138, Starčevićeva 10,21212 Kaštel Sućurac</item>
      <item>Mirjana Vučković, OIB 77198987590, Ruđera Boškovića 23,21000 Split</item>
      <item>Višnja Vučković, OIB 65331626489, Put Smokovika 26,21000 Split</item>
      <item>Ivan Vugdelija, OIB 84315022246, Don Frane Bulića 38,21217 Kaštel Novi</item>
      <item>Dubravka Vukas, OIB 08519715626, Markov Put 8,21000 Split</item>
      <item>Anđelka Vukičević, OIB 72508288201, Badanj bb,22320 Drniš</item>
      <item>Zora Vuković, OIB 33099880685, Plitvička 1A,21000 Split</item>
      <item>Ivan Vukušić, OIB 52615536531, Dobrilina 6,21000 Split</item>
      <item>Jadran Vukušić, OIB 16315354223, Put Sv. Klementa 19,21311 Gornje Sitno</item>
      <item>Nevenka Vukušić, OIB 24889115799, Cerje 2,22320 Mirlović Polje</item>
      <item>Vjera Vukušić, OIB 63442370123, Kralja Petra Krešimira IV 8,22320 Drniš</item>
      <item>Zvonimir Vukušić, OIB 28097018986, Vinodolska 10,21000 Split</item>
      <item>Nevenka Vuleta, OIB 13567782306, Markov put 33,21311 Stobreč</item>
      <item>Vinka Zekić, OIB 91815577545, Mostarska 7,21000 Split</item>
      <item>Dinko Zenčić, OIB 65189931544, Račić bb,21465 Jelsa</item>
      <item>Borislav Zokić, OIB 51253879731, Fra Bone Razmilovića 1,21000 Split</item>
      <item>Dolina Zokić, OIB 75688399939, Pojišanska 18,21000 Split</item>
      <item>Margita Zokić, OIB 85982645988, Fra Bone Razmilovića 1,21000 Split</item>
      <item>Luca Zolota, OIB 57479376750, Gospin Put 38,21212 Kaštel Sućurac</item>
      <item>Milan Žarković, Parčić bb,22320 Siverić</item>
      <item>Nevenka Živko, OIB 40723467363, M. Čačića 3,22300 Knin</item>
      <item>Davorka Živković, OIB 80590033491, Živkovići 12,22320 Badanj</item>
      <item>Ivica Živković, OIB 18562262384, Badanj bb,22320 Badanj</item>
      <item>Ivo Živković, OIB 81034283040, Put Kule 27,21210 Solin</item>
      <item>Mario Tomić, OIB 12822553870, Ulica Svetega Križica 26,21450 Hvar</item>
      <item>Siniša Ivančić, OIB 26067778479, Lovački Put 13,21000 Split</item>
      <item>Iva Jelić, OIB 44484653228, Benkovačka 3,21000 Split</item>
      <item>Marko Kavelj, OIB 02369489649, Alojzija Stepinca 11,21000 Split</item>
      <item>Ivan Koljanin, OIB 21918343692, Kupreška 82,21000 Split</item>
      <item>Željko Kovač, OIB 11925765994, Dravska 4,31000 Osijek</item>
      <item>Zvonko Kruneš, OIB 55906727777, Ulica Slobode 36,21000 Split</item>
      <item>Nikola Lacmanović, OIB 50670282682, Sukoišanska 19,21000 Split</item>
      <item>Vesna Lepetić, OIB 84143512273, Tršćanska 12,21000 Split</item>
      <item>Jelica Ljubica, OIB 08611982578, Velebitska 105,21000 Split</item>
      <item>Darko Lulić, OIB 19997474853, Vežarovice 18,21214 Kaštel Lukšić</item>
      <item>Vesna Lulić, OIB 31024530599, Vežarovice 18,21214 Kaštel Lukšić</item>
      <item>Marija Mamić, OIB 82920304679, Kroz Meterize 26,22000 Šibenik</item>
      <item>Radojka Marijanović, OIB 75956845709, Marijanovići Iznad Crkve 10,22320 Gradac</item>
      <item>Meri Cabadaj, OIB 90828303800, Trg Bana Josipa Jelačića 10,31000 Osijek</item>
      <item>Mate Markotić, OIB 40858158040, Put Starog Sela 23,21311 Podstrana</item>
      <item>Ante Marović, OIB 68871210232, Lička 3,21000 Split</item>
      <item>Ivan Marušić, OIB 38554028146, Poljičkih Knezova 87,21311 Podstrana</item>
      <item>Iva Melvan, OIB 03677154609, Doverska 31,21000 Split</item>
      <item>Goran Merkel, OIB 20105696184, Mutvoranska Ulica 3,52100 Pula</item>
      <item>Ivan Mornar, OIB 99253273877, Miroslava Krleže 24,21000 Split</item>
      <item>Miodrag Munjiza, OIB 45836749093, Put Miluša 7,21311 Stobreč</item>
      <item>Ante Nožina, OIB 63957170679, Put Nožina-maljkovića 5,21201 Prgomet</item>
      <item>Anica Pandža, OIB 13489275071, Hercegovačka 46,21000 Split</item>
      <item>Nikica Pavlović, OIB 49276013054, Gornji Kono 37,20000 Dubrovnik</item>
      <item>Silvana Perić, OIB 13586987904, Table 31,21000 Split</item>
      <item>Nediljka Perišić, OIB 60970664434, Ruđera Boškovića 8a,21204 Dugopolje</item>
      <item>Elvira Dračevac, OIB 02336991708, Lumbarda 678,20260 Lumbarda</item>
      <item>Mara Dobrota, OIB 21943772484, Trondheimska 9,21000 Split</item>
      <item>Neda-lidia Buljević, OIB 14338735105, Put Crkve 8,22320 Gradac</item>
      <item>Ivan Bugarin, OIB 77317760491, Grab 114,21238 Grab</item>
      <item>Maja Bučić, OIB 03739843191, Ruđera Boškovića 11,21000 Split</item>
      <item>Mira Božić, OIB 22986331166, Bilice Ii 38,21000 Split</item>
      <item>Sandra Borić, OIB 36571760060, Mosećka 56,21000 Split</item>
      <item>Marija Davidović, OIB 45482063767, Gašpini 88,21210 Solin</item>
      <item>Petar Adjanski, OIB 59639817186, Osječka Ulica 1,21214 Kaštel Gomilica</item>
      <item>Ana Čatlak, OIB 78110711892, Put Sv. Ante Padovanskog 14,21214 Kaštel Kambelovac</item>
      <item>Marinko Buškulić, OIB 08200114705, Ivana Gundulića 13,21000 Split</item>
      <item>Marinko Galić, OIB 96762020666, Kamenita 99,21000 Split</item>
      <item>Luca Gabela, OIB 68629820074, Kneza Lj. Posavskog 7,21000 Split</item>
      <item>Tomislav Frankić, OIB 69745327532, Grljevačka 41,21311 Podstrana</item>
      <item>Elias Erceg, OIB 27105475264, Vrbanj 132,21460 Vrbanj</item>
      <item>Jakov Elez, OIB 36735285579, Donje Ogorje 0,21206 Donje Ogorje</item>
      <item>Sretan Bajalo, OIB 77606115521, Poljana Kneza Trpimira 4,21000 Split</item>
      <item>Mario Tomić, OIB 12822553870, Ulica Svetega Križica 26,21450 Hvar</item>
      <item>Ranko Vuleta, OIB 75885216649, Sv. Ivana 20,21311 Donje Sitno</item>
      <item>Zlatko Balić, OIB 07556207031, K. Višeslava 1,21204 Dugopolje</item>
      <item>Boško Barać, OIB 00526661882, Bajagić 13a,21238 Bajagić</item>
      <item>Milan Vukić, OIB 34302227455, Doverska 5,21000 Split</item>
      <item>Mara Vukorepa, OIB 56814423724, Zgon 30,21210 Solin</item>
      <item>Bare Vujina, OIB 23922325811, Vujinova 4,21217 Kaštel Štafilić</item>
      <item>Milenko Bašić, OIB 71120573278, Sv.nikole 46,21207 Podgrađe</item>
      <item>Diana Blažević, OIB 12578026353, Mejaši I 3b,21000 Split</item>
      <item>Jozo Bogić, OIB 35027187093, Put Blata 132,21217 Kaštel Stari</item>
      <item>Stjepko Bojanić, OIB 25751926536, Duvanjska 7,21000 Split</item>
      <item>Miroslav Trečić, OIB 50880474980, Ulica Domovinskog Rata 1c,21210 Solin</item>
      <item>Neda Tukić, OIB 70924511514, Trondheimska 10,21000 Split</item>
      <item>Vinka Ukić, OIB 42081497162, Dinka Šimunovića 5,22300 Knin</item>
      <item>Mira Velić, OIB 31812224044, Bernarda Vukasa 32,21000 Split</item>
      <item>Ivan Vrdoljak, OIB 58654492314, Donja Mala-centar 31,21203 Neorić</item>
      <item>Iva Vrdoljak, OIB 63554079953, Kukuljevićeva 19,21000 Split</item>
      <item>Dražen Todorović, OIB 98584327843, Hercegovačka 70,21000 Split</item>
      <item>Dubravka Stojanovska, OIB 87171204134, Put Plokita 75,21000 Split</item>
      <item>Josip Strniša, OIB 95889329970, Ivana Gundulića 9,22300 Knin</item>
      <item>Ivica Sviličić, OIB 30978785630, Kneza Mutimira 3,21000 Split</item>
      <item>Ana Rogošić, OIB 63013573312, Komjate 0,21214 Kaštel Lukšić</item>
      <item>Ivica Stipinović, OIB 04756380103, Sukoišanska 25,21000 Split</item>
      <item>Darko Topić, OIB 09297890199, Put Sv. Ižidora 92,21000 Split</item>
      <item>Marija Trečić, OIB 54951995215, Ulica Domovinskog Rata 1c,21210 Solin</item>
      <item>Milica Zorić, OIB 00140332153, Pujanke 53,21000 Split</item>
      <item>Ivo Rajčić, OIB 52467354389, Radunićeva 19,21217 Kaštel Novi</item>
      <item>Ivan Radoš, OIB 36063141303, Drniški Put 9,21000 Kamen</item>
      <item>Željka Vučemilović-šimunović, OIB 19390672750, Alkarska 26,21000 Split</item>
      <item>Marija Davidović, Listešići 11,21231 Klis</item>
      <item>Jere Brkan, Vukovarska 127,21000 Split</item>
      <item>Slaven Tukić, OIB 33403885817, Šime Ljubića 13,21000 Split</item>
      <item>Bartul Barišić, OIB 12686040110, Stjepana Radića 11,20207 Cavtat</item>
      <item>Tajana Domazet, OIB 31101575725, Mosećka 50a,21000 Split</item>
      <item>Velinka Runjić, OIB 16188516711, Marina Getaldića 17,21000 Split</item>
      <item>Niko Dujić, OIB 75216071342, Don Petra Peroša 107,21210 Mravince</item>
      <item>Teo Mandić, OIB 13212109596, Krešimirova 26,21210 Vranjic</item>
      <item>Mevlida Armanda, OIB 52353697771, Vranjički Put 18,21000 Split</item>
      <item>Renata Kalčić, OIB 57885132100, Brajšina 26,51000 Rijeka</item>
      <item>Juraj Lešković, OIB 69602776663, Matenci 142,49240 Matenci</item>
      <item>VRGORKA-VINARIJA dioničko društvo za proizvodnju pića, poljoprivredu i trgovinu, OIB 68329484134, Fra Ivana Rožića 35,21276 Vrgorac</item>
      <item>Milivoj Vidas, OIB 56342789123, Starčevićeva 26,21000 Split</item>
      <item>BURA l d.o.o. za trgovinu i usluge - u stečaju, OIB 79000721319, Koturaška 51,Zagreb</item>
      <item>AUTO CENTAR LOZIĆ d.o.o. trgovina vozilima u stečaju, OIB 30382973961, Županijska 21,31000 Osijek</item>
      <item>NET MEDIA SISTEMI d.o.o. za informatički inženjering, OIB 03380490457, Kvaternikova 12,21000 Split</item>
      <item>BASLER OSIGURANJE ZAGREB dioničko društvo za osiguranje, OIB 59706054982, Radnička cesta 37/b,Zagreb</item>
      <item>NASTAVNI ZAVOD ZA JAVNO ZDRAVSTVO SPLITSKO-DALMATINSKE ŽUPANIJE, OIB 54948902275, Vukovarska Ulica 46,21000 Split</item>
      <item>Joško Pavlov, OIB 35141086138, Primorska Ulica 54,21214 Kaštel Gomilica</item>
      <item>Tina Trajković, OIB 65331410683, Doverska 11,21000 Split</item>
      <item>Nada Dujmić, OIB 98309510309, Aljinovića 95,21311 Žrnovnica</item>
      <item>Nada Baković, OIB 16994220173, Kroz Selo 6,22321 Parčić</item>
      <item>Marija Duvančić, OIB 22739898593, Duvančići 40,22320 Razvođe</item>
      <item>Andrija Klarić, OIB 18697161464, Hruševečka Ulica 3,10000 Zagreb</item>
      <item>DRŽAVNI ZAVOD ZA INTELEKTUALNO VLASNIŠTVO, OIB 89755384389, Ulica Grada Vukovara 78,10000 Zagreb</item>
      <item>Perica Mitrović, OIB 29538074286, Bjelolasička 23,31000 Osijek</item>
      <item>Luka Bacelj, OIB 55461633514, Bacelji 12,21206 Bračević</item>
      <item>Mira Čipčić, OIB 42566477345, Sv.jeronima 29,21204 Dugopolje</item>
    </izvorni_sadrzaj>
    <derivirana_varijabla naziv="DomainObject.Predmet.SudioniciListAdressOIB_1">
      <item>ŽUPANIJSKO DRŽAVNO ODVJETNIŠTVO U SPLITU, OIB 70793241859, Gundulićeva 29,21000 Split</item>
      <item>REPUBLIKA HRVATSKA, OIB 18683136487</item>
      <item>DALMACIJAVINO d.d. za proizvodnju i promet alkoholnih i bezalkoholnih pića "u stečaju", OIB 07837847925, Obala kneza Domagoja 15,21000 Split</item>
      <item>Ivan Matković, Jurja Šižgorića 20,21000 Split</item>
      <item>Financijska agencija, OIB 85821130368, Vrtni put 3,10000 Zagreb</item>
      <item>NARODNE NOVINE, dioničko društvo za izdavanje i tiskanje Službenog lista Republike Hrvatske, službenih i drugih obrazaca te , OIB 64546066176, Savski Gaj XIII. put 6,10000 Zagreb</item>
      <item>Natalija Mladineo, OIB 62875698528, Viška 24,21000 Split</item>
      <item>LUKA dioničko društvo, OIB 34440814040, Kopilica 47 B,Split</item>
      <item>RAD, d.o.o. za vodoopskrbu i ostale komunalne djelatnosti, OIB 71304592430, Ul.Stjepana Radića 69,Drniš</item>
      <item>Dr. Silvio Ćurin, OIB 42669674962, Domovinskog rata 27/I,21000 Split</item>
      <item>Toni Vukičević, Gorička 6 a,21000 Split</item>
      <item>HEP-Operator distribucijskog sustava d.o.o. za distribuciju i opskrbu električne energije ELEKTRA ŠIBENI, OIB 46830600751, Ulica grada Vukovara 37,10000 Zagreb</item>
      <item>Mara Jukić, OIB 37710339746, Čavoglave bb,22322 Ružić</item>
      <item>Ivica Bašić, OIB 14595893401, Vukovarska 170,21000 Split</item>
      <item>Mijo Jeličić, OIB 71855290129, Kliška 29,21000 Split</item>
      <item>GASTRO GRUPA d.o.o. za trgovinu i usluge, OIB 39228456312, Grada Vukovara 271,10000 Zagreb</item>
      <item>Damir Zagoršćak, OIB 30993782023, I. Gundulića 36 b,31000 Osijek</item>
      <item>AUTO HRVATSKA dioničko društvo, OIB 32709834358, Dubrovačka Ulica 1,Split</item>
      <item>JADRANSKO OSIGURANJE d.d., OIB 94472454976, Listopadska 2,10000 Zagreb</item>
      <item>Grgić &amp; Partneri odvjetničko društvo j.t.d., OIB 16457179668, Ulica grada Vukovara 282,10000 Zagreb</item>
      <item>CITY EX d.o.o. za prijenos poslovne dokumentacije, OIB 99406899243, Donje Svetice 40,10 000 Zagreb</item>
      <item>Antonio Zujić, Arnoldova 4,10000 Zagreb</item>
      <item>Hrvatski Telekom d.d., OIB 81793146560, Savska cesta 32,10000 Zagreb</item>
      <item>CODEX SORTIUM društvo s ograničenom odgovornošću za pružanje kompleksnih konzalting usluga, OIB 83918065246, Ivana Šibla 9,10000 Zagreb</item>
      <item>SUNCE osiguranje d.d., OIB 12012147571, Trnjanska cesta 108,10000 Zagreb</item>
      <item>HRVATSKA IZVJEŠTAJNA NOVINSKA AGENCIJA, OIB 41387373932, Marulićev trg 16,10000 Zagreb</item>
      <item>ČISTOĆA d.o.o. za komunalnu djelatnost, održavanje čistoće i odlaganje komunalnog otpada, OIB 16912997621, Put od Republike 14,Dubrovnik</item>
      <item>Anđelko Jureško, OIB 77082063693, Radnički dol 23,10000 Zagreb</item>
      <item>TEXT-PAPIR d.o.o. za trgovinu i usluge, OIB 45878059290, Stinice 12,Split</item>
      <item>PAVIŠA MAROVIĆ, Bosanska 11/III,21000 Split</item>
      <item>SLOBODNA DALMACIJA izdavačka i tiskarska djelatnost, dioničko društvo, OIB 35075764438, Ulica Hrvatske Mornarice 4,Split</item>
      <item>ČISTOĆA društvo s ograničenom odgovornošću za obavljanje komunalnih djelatnosti održavanja čistoće i odlaganja komunaln, OIB 38812451417, Put Plokita 81,Split</item>
      <item>JADRANŠPED društvo s ograničenom odgovornošću za špediciju, trgovinu i usluge, OIB 01049951500, Kopilica 47 b,Split</item>
      <item>Lukica Bucat, OIB 91720486742, Milna 2014,Milna</item>
      <item>Miranda Budiša, OIB 35557811513, Ulica Kralja Zvonimira 18,22320 Drniš</item>
      <item>Nada Lović, OIB 30557474014, Pujanke 1,21000 Split</item>
      <item>JADRANSKO OSIGURANJE dioničko društvo, OIB 94472454976, Listopadska 2,10000 Zagreb</item>
      <item>OPĆINA JELSA Jedinstveni upravni odjel, OIB 94187441810, Riba bb,21465 Jelsa</item>
      <item>AUTOKUĆA BOSNIĆ d.o.o. za trgovinu, servis i remont, OIB 62890333516, Rakite 27,Žrnovnica</item>
      <item>Zajednički odvjetnički ured VINKO LJUBIČIĆ, ŽELJKO VRDOL, Sukojišanska 4,21000 Split</item>
      <item>Jasmin Avdagić, Kralja Zvonimira 44,22000 Šibenik</item>
      <item>TISKARA MALENICA d.o.o., OIB 21268596817, 113. Šibenske brigade HV-a 193,Šibenik</item>
      <item>Odvjetnički ured Avdagić, Kralja Zvonimira 44,22000 Šibenik</item>
      <item>Ivica Crnogaća, Kralja Zvonimira 44,22000 Šibenik</item>
      <item>Zdravko Bojanić, P. Scutteri 7,21460 STARI GRAD, Otok Hvar</item>
      <item>Ivan Marijan, OIB 35721802898, Strossmayerovo šetalište bb,21465 JELSA, Otok Hvar</item>
      <item>HEP-Operator distribucijskog sustava d.o.o. za distribuciju i opskrbu električne energije, OIB 46830600751, Ulica grada Vukovara 37,10000 Zagreb</item>
      <item>Rikard Pavlović, OIB 16829467929, Gundulićeva 26,21000 Split</item>
      <item>LUČKA UPRAVA SPLIT, OIB 06992092556, Gat Sv. Duje 1,Split</item>
      <item>TINA ALATI društvo s ograničenom odgovorošću za trgovinu i usluge, OIB 72232886006, Trg Francuske Repub. 14,10000 Zagreb</item>
      <item>PLOVPUT trgovačko društvo s ograničenom odgovornošću za održavanje pomorskih plovnih putova i radijske službe, OIB 14480721492, Obala Lazareta 1,Split</item>
      <item>Regionalna veletržnica Benkovac dioničko društvo za trgovinu i usluge "u stečaju", OIB 16205687638, Benkovačke bojne 17,Benkovac</item>
      <item>MESSER CROATIA PLIN Poduzeće za proizvodnju i prodaju tehničkih plinova d.o.o., OIB 32179081874, Industrijska 1,Zaprešić</item>
      <item>ZAVOD ZA JAVNO ZDRAVSTVO DR. ANDRIJA ŠTAMPAR, OIB 33392005961, Mirogojska Cesta 16,10000 Zagreb</item>
      <item>Zagrebačka burza d.d., OIB 84368186611, Ivana Lučića 2a/22,10000 Zagreb</item>
      <item>MAĐARIĆ &amp; LUI - odvjetničko društvo d.o.o., OIB 27355904472, Ilica 191F,10000 Zagreb</item>
      <item>HRVOJE LUI, Ilica 191 F,10000 Zagreb</item>
      <item>METRONET TELEKOMUNIKACIJE d.d. za telekomunikacijske usluge, OIB 23269006802, Ulica Grada Vukovara 269/d,10000 Zagreb</item>
      <item>DARKO VARNICA, F.Tuđmana 632,21214 Kaštel Kambelovac</item>
      <item>RELAX, d.o.o. za proizvodnju i trgovinu, OIB 24543050439, Tijardovićeva 4/II,Split</item>
      <item>MINISTARSTVO GOSPODARSTVA, RAVNETELJSTVO ZA ROBNE ZALIHE, OIB 22413472900, Ul.Grada Vukovara 78/VI,10000 Zagreb</item>
      <item>ŽUPANIJSKO DRŽAVNO ODVJETNIŠTVO, OIB 70793241859, Gundulićeva 29 a,21000 Split</item>
      <item>PUĆO d.o.o. za trgovinu, ugostiteljstvo i cestovni prijevoz, OIB 33417474295, Puće 2,Ružić</item>
      <item>ITEM, d.o.o. informatičke usluge, OIB 71527463594, Put Supavla 39,Split</item>
      <item>ANTE RAJČIĆ, Sukoišanska 23,21000 Split</item>
      <item>ŠKARE TRADE, d.o.o. za trgovinu i ugostiteljstvo, OIB 88448992592, Sarajevska Ulica 64,Split</item>
      <item>CROATIA osiguranje d.d. FILIJALA SPLIT, OIB 26187994862, Miramarska 22,10000 Zagreb</item>
      <item>MIRJANA BARIĆ, OIB 91861480870, D.Farlatija 92,23000 Zadar</item>
      <item>SREDIŠNJE KLIRINŠKO DEPOZITARNO DRUŠTVO, dioničko društvo, OIB 64406809162, Heinzelova 62/a,10000 Zagreb</item>
      <item>MILENKO BUŠLJETA, OIB 63433937940, P. Bonifacije 30,23000 Zadar</item>
      <item>MILICA UGARKOVIĆ, OIB 03462724779, 23000 Zadar</item>
      <item>FABIJAN PERONJA, OIB 19033633778, Banski dolac bb,21465 Jelsa</item>
      <item>Agencija za upravljanje državnom imovinom, OIB 75666130770, Ivana Lučića 6,10000 Zagreb</item>
      <item>KRUNO PERONJA, Domovinskog rata 29 b/V,21000 Split</item>
      <item>COMENG, društvo s ograničenom odgovornošću za informatički inženjering, OIB 42122172362, A. Starčevića 11,Solin</item>
      <item>AMEROPA AG, OIB 38272342702, Rebgasse 108,BINNINGEN</item>
      <item>GRAFOPLEX, društvo s ograničenom odgovornošću, za trgovinu i usluge, OIB 71142152777, Hektorovićeva 47,Split</item>
      <item>HP - Hrvatska pošta d.d., OIB 87311810356, Jurišićeva 13,10000 Zagreb</item>
      <item>Odvjetničko društvo Hanžeković &amp; Partneri društvo s ograničenom odgovornošću, OIB 85127306373, Radnička Cesta 22,10000 Zagreb</item>
      <item>Financijska agencija, OIB 85821130368, Vrtni put 3,10000 Zagreb</item>
      <item>DORIS KOŠTA, OIB 50670282682, Ulica Domovinskog rata 21,21000 Split</item>
      <item>NIKOLA LACMANOVIĆ, OIB 50670282682, Sukoišanska 19,21000 Split</item>
      <item>HEP-Operator distribucijskog sustava d.o.o. za distribuciju i opskrbu električne energije, OIB 46830600751, Ulica grada Vukovara 37,10000 Zagreb</item>
      <item>MIRJANA KATUNARIĆ MATKOVIĆ, Matoševa 24,21000 Split</item>
      <item>VODOVOD I KANALIZACIJA, društvo s ograničenom odgovornošću za vodoopskrbu, odvodnju i pročišćavanje otpadnih voda, OIB 56826138353, Biokovska 3,Split</item>
      <item>JELKOM, društvo s ograničenom odgovornošću za komunalnu djelatnost, OIB 92345732468, Vrboska</item>
      <item>DALMACIJAVINO d.d. za proizvodnju i promet alkoholnih i bezalkoholnih pića "u stečaju", OIB 07837847925, Obala kneza Domagoja 15,Split</item>
      <item>EUROLEASING d.o.o., OIB 48922277230, Remetinečka cesta 98,10000 Zagreb</item>
      <item>Rino Barbić, odvjetnik, OIB 04402974520, Vrsina 0,21465 Jelsa</item>
      <item>HVARSKI VODOVOD d.o.o., OIB 96577868636, Radičina 0,21465 Jelsa</item>
      <item>Rino Barbić, Vrsina bb,21465 Jelsa</item>
      <item>Mr.sci.iur. Berigoj Vrsalović, OIB 35894904443, Trg Mihovila Pavlinovića 3,21000 Split</item>
      <item>Odvjetničko društvo SURJAN I PARTNERI, odvjetnik Ivan Surjan, Martićeva 10/II,10000 Zagreb</item>
      <item>IVAN MILAT, OIB 89865160390, Ulica br. 7,20271 BLATO NA KORČULI</item>
      <item>DIONOVA - DIONA d.o.o., OIB 41112127430, Donje Svetice 127,10000 Zagreb</item>
      <item>TEHNOPLAST d.o.o. za građevinarstvo, trgovinu, ugostiteljstvo, turizam i uslužne djelatnosti, OIB 70676517267, Ulica Slobode 5,21000 Split</item>
      <item>Borko Bebić, Kneza Višeslava 16,21000 Split</item>
      <item>VIPnet, društvo s ograničenom odgovornošću za usluge javnih telekomunikacija, OIB 29524210204, Vrtni put 1,10000 Zagreb</item>
      <item>BILIĆ-ERIĆ d.o.o. za privatnu zaštitu, OIB 68580128211, Ljudevita Posavskog 3, Trgovački centar Millennijum,Sesvete</item>
      <item>Matija Dorić, Švarcova 2,10000 Zagreb</item>
      <item>DALMACIJAVINO - ZAGREB društvo sograničenom odgovornošću za trgovinu, ugostiteljstvo i prijevoz, OIB 93269876765, Gajeva 26,10000 Zagreb</item>
      <item>GRAD DRNIŠ, OIB 38309740312, Trg kralja Tomislava 1,22320 Drniš</item>
      <item>Vetropack Straža tvornica stakla d.d. Hum na Sutli, OIB 74210066591, Hum na Sutli, Hum na Sutli 203,Hum Na Sutli</item>
      <item>MARKOVIĆ &amp; PLIŠO odvjetničko društvo d.o.o., OIB 82282572283, Ilica 1A,10000 Zagreb</item>
      <item>Tamara Kranjec Malenica, Predovečka 11,10000 Zagreb</item>
      <item>CAPRICORNO, društvo s ograničenom odgovornošću za trgovinu, OIB 09517317411, Hercegovačka 57/A,Split</item>
      <item>PELJEŠKI VRHOVI, POLJOPRIVREDNA ZADRUGA, OIB 49398931487, Janjina 68,Janjina</item>
      <item>Rino Barbić, Vrsina bb,21465 Jelsa</item>
      <item>Toma Šurjak, OIB 66049692921, Sansovića dvori 29,21465 JELSA, DOL</item>
      <item>Jakov Peronja, OIB 07373599239, Jelsa 0,21465 Jelsa</item>
      <item>TIGAR d.o.o. za usluge, OIB 65051360088, Put Supavla 1,Split</item>
      <item>Zoran Iviš, Put Supavla 1/I,21000 Split</item>
      <item>POREZNA UPRAVA Područni ured Split, OIB 18683136487, Trg dr. Franje Tuđmana 4,21000 Split</item>
      <item>BURA I TRAMUNTANA d.o.o. za trgovinu i usluge, OIB 78359961331, Don Frane Bulića 205,Solin</item>
      <item>VONČINA GRUBIŠIĆ LOVIĆ LALIĆ, Preradovićeva 13,10000 Zagreb</item>
      <item>Marina Tončić-Bota, Nikole Tesle 3/II,10000 Zagreb</item>
      <item>TRAST međunarodno otpremništvo, dioničko društvo, OIB 93225891495,  Gat Sv.Duje 4,Split</item>
      <item>CHROMOS AGRO dioničko društvo proizvodnja sredstava za zaštitu bilja, OIB 82790074844, Radnička cesta 173/n,10000 Zagreb</item>
      <item>VODOVOD I KANALIZACIJA, društvo s ograničenom odgovornošću za vodoopskrbu, odvodnju i pročišćavanje otpadnih voda, OIB 56826138353, Biokovska 3,Split</item>
      <item>AUTOTRANS d. o. o. za javni prijevoz putnika u cestovonom prometu, trgovinu, usluge i turistička agencija, OIB 19819724166, Trg Žabica 1,Rijeka</item>
      <item>BRTVILA BREZIĆ d.o.o. za proizvodnju brtvila, trgovinu i zastupanje, OIB 47897946377, Starotrnjanska 46/A,10000 Zagreb</item>
      <item>Dijana Britvić, OIB 82319776508, Ćiril Metodova 38,21000 Split</item>
      <item>Zajednički odvjetički ured Vinko Ljubičić, Željko Vrdoljak, Sukoišanska 4,21000 Split</item>
      <item>Odvjetničko društvo GLAMUZINA &amp; GROŠETA, OIB 69402757072, Krajiška 27,10000 Zagreb</item>
      <item>IREKS AROMA društvo s ograničenom odgovornošću, OIB 36709757659, Radnička Cesta 37,10000 Zagreb</item>
      <item>Antonia Selak, Gorjanska 26/III,10000 Zagreb</item>
      <item>Marin Mileteta, odvjetnik, OIB 37476644793, Gorjanska 26,10000 Zagreb</item>
      <item>Odvjetničko društvo  Dragičević i partneri d.o.o., Palmotićeva 60,10000 Zagreb</item>
      <item>HEP - Opskrba d.o.o. za opskrbu potrošača električnom, toplinskom energijom i plinom, OIB 63073332379, Ulica grada Vukovara 37,10000 Zagreb</item>
      <item>ING-ATEST d.o.o. za trgovinu i usluge, OIB 21777333810, Hrvatske mornarice 1/a,Split</item>
      <item>Vinko Radovani, Hrvatske mornarice 1 J,21000 Split</item>
      <item>Hrvatske vode, pravna osoba za upravljanje vodama, OIB 28921383001, Grada Vukovara 220,10000 Zagreb</item>
      <item>BASLER OSIGURANJE ZAGREB dioničko društvo za osiguranje, OIB 59706054982, Radnička cesta 37/b,10000 Zagreb</item>
      <item>NARODNI TRGOVAČKI LANAC d.o.o. za trgovinu i usluge, OIB 78344221376, Soblinec, Soblinečka 55,Sesvete</item>
      <item>MANTIS, d.o.o. za trgovinu i usluge, OIB 41274793973, Varaždinska 51,Split</item>
      <item>OPĆINSKI SUD U OSIJEKU, OIB 38625793303, Europska avenija 7,31000 Osijek</item>
      <item>Vinko Paina, OIB 51203688235, Malo selo,21460 Stari Grad</item>
      <item>TRANSADRIA, međunarodna špedicija d. d. u stečaju, OIB 47965841018, Riva Boduli 1,Rijeka</item>
      <item>Hrvatska radiotelevizija, OIB 68419124305, Prisavlje 3,10000 Zagreb</item>
      <item>BRODOMERKUR trgovina i usluge, dioničko društvo, OIB 33956120458, Poljička Cesta 35,Split</item>
      <item>ZAGREBAČKI HOLDING, društvo s ograničenom odgovornošću za javni prijevoz, opskrbu vodom, održavanje čistoće, putnička a, OIB 85584865987, Ulica grada Vukovara 41,10000 Zagreb</item>
      <item>Igor Radelić, Kornatska 1,10000 Zagreb</item>
      <item>Ivo Staničić, I. Gundulića  16 A,21000 Split</item>
      <item>Odvjetničko društvo Stanić i partneri j.t.d., Riva 4,51000 Rijeka</item>
      <item>Odvjetničko društvo Hanžeković &amp; Partneri društvo s ograničenom odgovornošću, OIB 85127306373, Radnička Cesta 22,10000 Zagreb</item>
      <item>NASTAVNI ZAVOD ZA JAVNO ZDRAVSTVO SPLITSKO-DALMATINSKE ŽUPANIJE, OIB 54948902275, Vukovarska Ulica 46,Split</item>
      <item>Slavica Čupić, Bihačka 2 A/IV,21000 Split</item>
      <item>BRODOSPLIT-BRODOGRADILIŠTE društvo s ograničenom odgovornošću, OIB 05532178397, Put Supavla 21,Split</item>
      <item>COPAN ZAGREB društvo s ograničenom odgovornošću za trgovinu i zastupanje, OIB 43698579132, Selnica Šćitarjevska 25,10410 Velika Gorica</item>
      <item>DUHAN društvo s ograničenom odgovornošću, OIB 84143469050, Vukovarska 30,Dubrovnik</item>
      <item>Ivica Maleš vl. autoservis "UNO", OIB 89917595934, Put Blata bb,21216 Kaštel Stari</item>
      <item>Teo Palaversić, OIB 21074825891, Mala Banda 166,21465 Jelsa</item>
      <item>HRVATSKA POŠTANSKA BANKA, dioničko društvo, OIB 87939104217, Jurišićeva 4,10000 Zagreb</item>
      <item>OTIS DIZALA, društvo s ograničenom odgovornošću za proizvodnju, montažu, remont i održavanje dizala, OIB 76080865307, Prilaz Vladislava Brajkovića 15,10000 Zagreb</item>
      <item>Fabijan Roić, OIB 55646544786, Domobranska 26,21460 Stari Grad</item>
      <item>Ivo Družević, OIB 59608054089, Družević Dvor 20,21460 Stari Grad, Dol</item>
      <item>Ivo Roić, OIB 73872839985, Zbora Narodne garde 2,21460 Stari Grad</item>
      <item>Josip Kovačević, OIB 24407104693, M.Ivanića 26,21460 Stari Grad</item>
      <item>Tedi-Tadija Maroević, OIB 75901351091, Out Rudine 4,21460 Stari Grad</item>
      <item>Jakica Lupi, OIB 73236308888, Vrbanj 0,21462 Vrbanj</item>
      <item>Joza Bratanić, OIB 08011374888, Vrbanj 0,21462 Vrbanj</item>
      <item>Antun Pavičić, OIB 65866256737, Pavičića dvor 13,21460 Stari Grad, Dol</item>
      <item>Juraj Pavičić, OIB 09529542053, Ceratorij 0,21462 Vrbanj</item>
      <item>Cvjetko Matković, OIB 10443683019, Matije Ivanića 0,21460 Stari Grad</item>
      <item>Katica Kovačević, OIB 33120980772, Dol 0,21460 Dol</item>
      <item>Nikša Dužević, OIB 66241675982, Dol 0,21460 Dol</item>
      <item>Milovan Kombura, OIB 30770175855, F. Vrančića 13,21000 Split</item>
      <item>Jelisava Pavičić, OIB 83980708087, Vrbanj 0,21462 Vrbanj</item>
      <item>Matko Carić, OIB 35189247498, Dol 0,21460 Dol</item>
      <item>Marinko Dužević, OIB 12242231071, Dol  0,21460 Stari Grad, Dol</item>
      <item>Margarita Radonić, OIB 28025722533, Dol 0,21460 Dol</item>
      <item>Dinko Pavičić Tribunol, OIB 99243667034, Žrtava Rata  2,21460 Stari Grad</item>
      <item>Tonči Šurjak, OIB 60785268681, Stari Grad 0,21460 Stari Grad</item>
      <item>Duško Pavičić Ivelja, OIB 25982798589, Bassina 0,21462 Vrbanj</item>
      <item>Pero Dulčić Sušak, OIB 55533277123, Malo Selo 63,21460 Stari Grad</item>
      <item>Ivan Tadić, OIB 00384008152, Vagonj 32,21460 Stari Grad</item>
      <item>Ivica Pavičić, OIB 72332556277, Vrbanj 0,21462 Vrbanj</item>
      <item>Mihovil-Mile Pavičić, OIB 24835949834, Vrbanj 0,21462 Vrbanj</item>
      <item>Tomi Moscatello, OIB 28508820612, Dol,21460 Dol</item>
      <item>Nikola Vodanović, OIB 74845370223, Vrbanj 0,21462 Vrbanj</item>
      <item>Margarita Marica Stančić, OIB 08101100980, Kod Sv. Petra 0,21460 Stari Grad</item>
      <item>Vjekoslav Radonić, OIB 33204721839, Dol 0,21460 Dol</item>
      <item>Marinko Sanseović, OIB 45513941394, Dol 0,21460 Dol</item>
      <item>Tadija Moškatelo, OIB 31188799731, B.Kašića 9,21460 Stari Grad</item>
      <item>Damir Petrić, OIB 86091667582, Stari Grad 0,21460 Stari Grad</item>
      <item>Louis Petrić, OIB 16074465250, Srinjo kola 2,21460 Stari Grad</item>
      <item>Ivica Ljubić, OIB 56655610557, Stari Grad 0,21460 Stari Grad</item>
      <item>Vinko Lupi, OIB 35451219902, Sv. Magdalene 7,21460 Stari Grad</item>
      <item>Ivan Tadić Šilo, OIB 70114227603, Stari Grad 0,21460 Stari Grad</item>
      <item>Ivan Tadić, OIB 70114227603, Stari Grad 0,21460 Stari Grad</item>
      <item>Vinko Maroević, OIB 76848533915, Stari Grad,21460 Stari Grad</item>
      <item>Ivan Buratović, OIB 47859397279, Vrbanj 13,21462 Vrbanj</item>
      <item>Mijo Mili Pavičić, OIB 88915921313, Vrbanj 0,21460 Vrbanj</item>
      <item>Marija Vodanović, OIB 55757464937, Stari Grad 0,21460 Stari Grad</item>
      <item>Jakov Fredotović, OIB 46839149373, Vrbanj 297,21462 Vrbanj</item>
      <item>Miljenko Srhoj, OIB 83488729434, Krešimirova 5,21460 Stari Grad</item>
      <item>Nikola Haladić, OIB 44890767273, Stari Grad 0,21460 Stari Grad</item>
      <item>Janez Jelušić, OIB 53424861114, Sv. Petra 0,21460 Stari Grad</item>
      <item>Nikola Sansević, OIB 77925554696, Dol 0,21460 Stari Grad</item>
      <item>Nikola Buratović, OIB 63461897206, Vrbanj 0,21462 Vrbanj</item>
      <item>Cvjetko Buratović, OIB 68271062216, Put Križa 4,21460 Stari Grad</item>
      <item>Nikola Buratović, OIB 83296807791, Vrbanj 0,21462 Vrbanj</item>
      <item>Nikola Stipišić, OIB 40730811746, Vrbanj 0,21462 Vrbanj</item>
      <item>Prošper Moškatelo, OIB 30735770287, Dol 0,21460 Dol</item>
      <item>Tonko Maroević, OIB 09539101243, Šiberija 6,21460 Stari Grad</item>
      <item>Ivo Pavičić, OIB 10571584537, Dol 0,21460 Dol</item>
      <item>Pavao Čubre, OIB 53903728630, Vrbanj 0,21462 Vrbanj</item>
      <item>Luka Šurjak, OIB 94878152360, Dol 0,21460 Dol</item>
      <item>Luka Franetović, OIB 70961784599, C. Škarpe 17,21460 Stari Grad</item>
      <item>Ivan Miloš Mile, OIB 62291039145, Dol 0,21460 Dol</item>
      <item>Jure Moškatelo, OIB 82967525191, Ploča 2,21460 Dol</item>
      <item>Vjekoslav Bogdanić, OIB 94391191426, J.B.Jelačića 9,21460 Stari Grad</item>
      <item>Petro Šoljan, OIB 76350894229, Donja kola 0,21460 Stari Grad</item>
      <item>Juraj Dužević, OIB 99909425440, Radošića dvor 4,21460 Dol</item>
      <item>Damir Šurjak, OIB 27457530614, Šurokovića dvor 5,21460 Dol</item>
      <item>Jakov Tresić, OIB 60663993622, Vrbanj 0,21462 Vrbanj</item>
      <item>Juraj Moškatelo Stariji, OIB 12577877147, Ploča 27,21460 Stari Grad</item>
      <item>Ruža Roić, OIB 27524265061, Pod jugo 10,21460 Dol</item>
      <item>Rade Čavić, OIB 74420229729, Malo Selo 0,21460 Stari Grad</item>
      <item>Matilda Buratović, OIB 24198956638, Vrbanj 0,21462 Vrbanj</item>
      <item>Ivo Šurjak, OIB 90776404563, Ostravska 8,21000 Split</item>
      <item>Dražica Matković Ljubo, OIB 38484140872, Vrbanj 0,21462 Vrbanj</item>
      <item>Dinko Račić, OIB 02437704848, Vrbanj 173,21462 Vrbanj</item>
      <item>Mila Franetović Dužević, OIB 02539671010, Vrankovića dvor 5,21460 Stari Grad</item>
      <item>Luka Stančić, OIB 91475365556, Stančića dvor 0,21460 Dol</item>
      <item>Meri Petrić, OIB 49953370209, Stari Grad 0,21460 Stari Grad</item>
      <item>Ivan Moškatelo, OIB 16048013538, Ploča 29,21460 Dol</item>
      <item>Vinko Moškatelo, OIB 57771107058, Ploča 23,21460 Dol</item>
      <item>Nikola Šimunović, OIB 24630749503, K. Zvonimira 35,21460 Stari Grad</item>
      <item>Mirko Radonić, OIB 28025722533, Pod jugo 19,21460 Dol</item>
      <item>Antun Sansević, OIB 80183811492, Sansevića dvor 43,21460 Dol</item>
      <item>Nikša Moškatelo, OIB 98307576243, Ploča 4,21460 Dol</item>
      <item>Antun Vodanović Stariji, OIB 43563335947, Vrbanj  0,21460 Vrbanj</item>
      <item>Ivo Bojanić, OIB 00897882683, Šiberija 19,21460 Stari Grad</item>
      <item>Cvjetko Miličić, OIB 44230808110, T. Buzolića 8,21450 Hvar</item>
      <item>Marija Trbuhović, OIB 38712300010, Vrbanj 0,21462 Vrbanj</item>
      <item>Neno Šoljan, OIB 04419572654, Molo Selo 0,21460 Stari Grad</item>
      <item>Juraj Tomi Moškatelo, OIB 80968217347, Ploča 2,21460 Dol</item>
      <item>Ivo Račić Kapetanić, OIB 70008404713, Vrbanj 0,21462 Vrbanj</item>
      <item>Đuro Caratan, OIB 81898965125, Zavala 0,21465 Zavala</item>
      <item>Ante Tonči Drinković, OIB 92836065068, Bonski Dolac,21465 Jelsa</item>
      <item>Kata Duboković, OIB 93006547119, Pitve bb,21465 Pitve</item>
      <item>Boris Carić, OIB 46466426123, Ivan Dolac 0,21465 Ivan Dolac, Jelsa</item>
      <item>Tonko Ivčević Bakulić, OIB 62293366608, Šiberija 29,21460 Stari Grad</item>
      <item>Marko Huljić, OIB 99873701212, Račić 860,21465 Jelsa</item>
      <item>Lenka Roić, OIB 57371012596, Dol,21460 Dol</item>
      <item>Stjepan Jerković, OIB 25876380285, Zastražišće 0,21466 Zastražišće</item>
      <item>Boris Borović, OIB 51193036454, Poljica,21466 Poljica</item>
      <item>Niko Salamunić, OIB 76231208532, Jelsa bb,21465 Jelsa</item>
      <item>File Vranković, OIB 44132340384, Dol 0,21460 Dol</item>
      <item>Juraj Šperka, OIB 79176257167, Zastražišće 0,21466 Zastražišće</item>
      <item>Mili Razović, OIB 03291272208, Vinkovačka 51,21000 Split</item>
      <item>Ante Mihojević, OIB 08852465695, Vrboska,21463 Vrboska</item>
      <item>Ljubica Stipišić, OIB 53136752678, Vrbanj 0,21462 Vrbanj</item>
      <item>Stjepan Hujo Huljić, OIB 06947019866, Vrsina bb,21465 Jelsa</item>
      <item>Nikola Grgičević, OIB 72806517394, Vrisnik 0,21465 Vrisnik</item>
      <item>Tonči Gurdulić, OIB 88962507191, Jelsa 0,21465 Jelsa</item>
      <item>Prošperino Milevčić, OIB 45533211549, Jelsa 0,21465 Jelsa</item>
      <item>Boris Rubinić, OIB 69242251733, V rbanj  0,21462 Vrbanj</item>
      <item>Jakov Račić, OIB 31621777587, Vrbanj 302 A,21462 Vrbanj</item>
      <item>Jakša Radonić, OIB 11727504421, Jelsa 0,21465 Jelsa</item>
      <item>Vinko Palaversić, OIB 66878442541, Jelsa,21465 Jelsa</item>
      <item>Fabijan Kunčić, OIB 51005536058, Dol 0,21460 Dol</item>
      <item>Dušan Salamunić, OIB 67690387290, Račić bb,21465 Jelsa</item>
      <item>Margarita Stančić, OIB 77283348907, Dol 0,21460 Dol</item>
      <item>Josip Crnčić, OIB 78272535399, Pitve 0,21465 Pitve</item>
      <item>Luka Moškatelo, OIB 37611216898, Dol 0,21460 Dol</item>
      <item>Lucija Milatić-Bričolić, OIB 72454967005, Svirče 0,21462 Svirče</item>
      <item>Fabijan Dužević, OIB 65516171063, Domobranska 31,21460 Stari Grad</item>
      <item>Vjeko Jakas, OIB 99530955280, Zvala bb,21465 Zavala</item>
      <item>Pavo Bunčuga, OIB 76824484181, Banski Dolac bb,21465 Jelsa</item>
      <item>Marko Buratović, OIB 96637597848, Svirče 0,21462 Svirče</item>
      <item>Antun Lučić, OIB 23239072373, Poljica,21466 Poljica</item>
      <item>Marin Parun Barbić, OIB 39599282196, Pitve 0,21465 Pitve</item>
      <item>Stjepan Tomislav Huljić, OIB 97499130016, Lučica bb,21465 Jelsa</item>
      <item>Cvjetka Cvita Milevčić, OIB 75708915913, Jelsa 0,21465 Jelsa</item>
      <item>Marinko Radonić, OIB 89514038279, Pitve 72,21465 Pitve</item>
      <item>Antun Gurdulić, OIB 55215862622, Vrsina bb,21465 Jelsa</item>
      <item>Blaženko Jakas, OIB 38730295070, Zavala 0,21465 Zavala</item>
      <item>Braco Jakas, OIB 76920975322, Zavala 136,21465 Zavala</item>
      <item>Ivan Makjanić, OIB 86091321106, Svirče 0,21462 Svirče</item>
      <item>Ante Rubinić, OIB 15201258693, Vrsina  307,21465 Jelsa</item>
      <item>Dražica Vicenca Matković, OIB 67149132840, Vrbanj 117,21462 Vrbanj</item>
      <item>Jakov Radonić, OIB 93729454627, Jelsa bb,21465 Jelsa</item>
      <item>Slobodan Radičić, OIB 46777889915, Pitve bb,21465 Pitve</item>
      <item>Jurko Lučić, OIB 16439489089, Vrboska 0,21463 Vrboska</item>
      <item>Mate Antičević, OIB 55268785640, Zavala 0,21465 Zavala</item>
      <item>Josip Franičević, OIB 43547284113, Burkovo bb,21465 Jelsa</item>
      <item>Asija Bojanić, OIB 14798986072, Burkovo,21465 Jelsa</item>
      <item>Milivoj Vidas vl. Servisa instrumenata, mjerne i regulacione opreme, OIB 56342789123, Starčevićeva 26,21000 Split</item>
      <item>Marko Ramljak, Prilaz Gjure Deželića 57,10000 Zagreb</item>
      <item>Ivan Bilota dipl.ing.građ., OIB 56287080453, Ulica Hrvatskih Žrtava 130,21220 Seget Donji</item>
      <item>BILOTA INŽENJERING d.o.o. za gradnju i turizam, OIB 56075169776, Hrvatskih žrtava 130,Seget Donji</item>
      <item>OPĆINSKI SUD U SPLITU, OIB 61980608934, Dračevac, Bivša Vojarna Sveti Križ,21000 Split</item>
      <item>OPĆINSKI SUD U KNINU Posbeni zemljišnoknjižni odjel sa sjedištem u Drnišu, OIB 41941343564, Trg kralja Tomislava 2,22320 Drniš</item>
      <item>OPĆINSKI SUD U RIJECI Zemljišno-knjižni odjel, OIB 54566384631, Zadarska 1,51000 Rijeka</item>
      <item>Jelena Kalinić, Raosa Ivana 15,21000 Split</item>
      <item>Trgovački sud Split, OVRŠNI ODJEL, Sukoišanska 6,21000 Split</item>
      <item>Trgovački sud Split OGLASNA PLOČA, Sukoišanska 6,21000 Split</item>
      <item>OPĆINSKI SUD ZADAR Zemljišno knjižni odjel, Borelli 9,23 000 Zadar</item>
      <item>TRGOVAČKI SUD ZADAR Stalna služba u Šibeniku, OIB 97465301721, Stjepana Radića 81,22000 Šibenik</item>
      <item>OPĆINSKI GRAĐANSKI SUD ZAGREB, OIB 01252163117, Ulica grada Vukovara 84,10000 Zagreb</item>
      <item>Trgovački sud Split Računovodstvo, OIB 30842297926, Sukoišanska 6,21000 Split</item>
      <item>Trgovački sud Split PISARNICA, OIB 30842297926, Sukoišanska 6,21000 Split</item>
      <item>OPĆINSKI SUD STARI GRAD Zemljišno knjižni odjel, OIB 61980608934, Zbora narodne garde 9,21460 Stari Grad</item>
      <item>OPĆINSKI SUD DRNIŠ, Trg kralja Tomislava 2,22320 Drniš</item>
      <item>OPĆINSKI SUD VUKOVAR Zemljišno knjižni odjel, OIB 69370038985, Županijska ulica br. 31,32000 Vukovar</item>
      <item>Josip Lončarić, Kosirnikova 9,10000 Zagreb</item>
      <item>BURA l d.o.o. za trgovinu i usluge - u stečaju, OIB 79000721319, Koturaška 51,10000 Zagreb</item>
      <item>NET MEDIA SISTEMI d.o.o. za informatički inženjering, OIB 03380490457, Kvaternikova 12,Split</item>
      <item>Financijska agencija, OIB 85821130368, Vrtni put 3,10000 Zagreb</item>
      <item>Hrvatski registar brodova, OIB 04601923208, Marasovića 67,Split</item>
      <item>Uprava za zaštitu kulturne baštine konzervatorski odjel Trogir, Gradska 4,Trogir</item>
      <item>Ivica Nalis, OIB 03828238106, Ulica Zrinjskih I Frankopana 15,20350 Metković</item>
      <item>Nenad Ševo, OIB 88234857624, Teiljska 1,21000 Split</item>
      <item>Visoki trgovački sud Republike Hrvatske, OIB 97349366519, Berislavićeva 11,10000 Zagreb</item>
      <item>Agencija za osiguranje radničkih potraživanja u slučaju stečaja poslodavca, OIB 04323472109, Frankopanska 11,10000 Zagreb</item>
      <item>Meri Stipinović, OIB 64965084141, Sukoišanska 25,21000 Split</item>
      <item>SOCIETE GENERALE-SPLITSKA BANKA dioničko društvo, OIB 69326397242, Ruđera Boškovića 16,Split</item>
      <item>Općinski sud u Zadru, Zemljišno knjižni odjel, OIB 78866932443, Borelli 9,23000 Zadar</item>
      <item>Općinski sud Velika Gorica, Zemljišjno knjižni odjel, OIB 32284739479, Trg kralja Tomislava 36,10150 Velika Gorica</item>
      <item>Posebni zemljišno knjižni odjel Općinskog suda u Kninu sa sjedištem u Drnišu, OIB 41941343564, Trg kralja Tomislava 2,22320 Drniš</item>
      <item>Agencija za upravljanje državnom imovinom, OIB 75666130770, Ivana Lučića 6,10000 Zagreb</item>
      <item>Općinski sud u Splitu, Zemljišno knjižni odjel, OIB 61980608934, Gundulićeva  29,21000 Split</item>
      <item>Alen Dumanić, OIB 96821083726, Put Skalica 16,21000 Split</item>
      <item>Fond za zaštitu okoliša i energetsku učinkovitost, OIB 85828625994, Ksaver 208,10000 Zagreb</item>
      <item>ADRIACINK d.d. za pocinčavanje, lijevanje i izradu čeličnih konstrukcija, OIB 29615199749, Stinice 12,Split</item>
      <item>Tomislav Krka, Starčevićeva 13,Split</item>
      <item>Porezna uprava Zadar, OIB 18683136487, Ante Starčevića 9,23000 Zadar</item>
      <item>Porezna uprava Drniš, OIB 18683136487, Kardinala A. Stepinca 4,22320 Drniš</item>
      <item>Porezna uprava Vukovar, OIB 18683136487, Trg dr. Franje Tuđmana 1,32000 Vukovar</item>
      <item>Porezna uprava Rijeka, OIB 18683136487, Riva 16,51000 Rijeka</item>
      <item>Porezna uprava Ispostava Hvar, OIB 18683136487, Fabrika bb,21450 Hvar</item>
      <item>Porezna uprava Velika Gorica, OIB 18683136487, Trg kralja Tomislava 34,10410 Velika Gorica</item>
      <item>Porezna uprava Split, OIB 18683136487, Trg dr. Franje Tuđmana 4,21000 Split</item>
      <item>Marija Brčić, Put Plokita 3,21000 Split</item>
      <item>Milan Veić, Istarska 11,21000 Split</item>
      <item>Lukrecija Benković Duboković, OIB 23379427545, Put Firula 19,21000 Split</item>
      <item>Zlatko Balić, OIB 07837847925, Obala kneza Domagoja 15,21204 Dugopolje</item>
      <item>GRAD SPLIT, OBALAK.BRANIMIRA 14,21000 Split</item>
      <item>Županijsko državno odvjetništvo u Splitu Građansko upravni odjel, OIB 70793241859, Gundulićeva 29 a,21000 Split</item>
      <item>Fond za zaštitu okoliša i energetsku učinkovitost, Ksaver 208,10000 Zagreb</item>
      <item>REDOX  j.d.o.o. za usluge, OIB 55472425213, Imotska 61,Split</item>
      <item>Ines Jurašin, Gundulićeva 26,21000 Split</item>
      <item>Galić Ante, OIB 90017639391, Odeska 16,21000 Split</item>
      <item>Centar za restrukturiranje i prodaju, OIB 38083028711, Ivana Lučića 6,10000 Zagreb</item>
      <item>Mirjana Katunarić - Matković, odvjetnica, OIB 19345128906, Andrićeva 3,21000 Split</item>
      <item>Općinski sud u Splitu Zemljišno knjižni odjel Kaštel Lukšić, OIB 61980608934, Obala kralja Tomislava 2,21214 Kaštel Lukšić</item>
      <item>Ured državne uprave u Splitsko-dalmatinskoj županiji Ispostava Kaštela, Braće Radić 1,21212 Kaštel Sućurac</item>
      <item>GRAD KAŠTELA, Ulica Braće Radić 1,21212 Kaštel Sućurac</item>
      <item>Centar za restrukturiranje i prodaju, OIB 38083028711, Ivana Lučića 6,10000 Zagreb</item>
      <item>Financijska agencija REGIONALNI CENTAR SPLIT, OIB 85821130368, Mažuranićevo šetalište 24 b,21000 Split</item>
      <item>Dean Prelević, odvjetnik, OIB 10098946497, Gundulićeva 22,21000 Split</item>
      <item>Želimir Miletić, OIB 86888847404, Put Kotlara 31,23000 Zadar</item>
      <item>Luči Roić, OIB 24743587539, Pavičića dvor 7,21460 Dol</item>
      <item>Nade Pavičić-ivelja, OIB 33508911717, Vrbanj 365,21460 Vrbanj</item>
      <item>Dujko Čubre, OIB 91478009603, Vrbanj 0,21460 Vrbanj</item>
      <item>Antun Bratanić, OIB 52392458213, Zvonimirova 27,21460 Stari Grad</item>
      <item>Andrija Matković, OIB 72332556277, Domobranska 22,21460 Stari Grad</item>
      <item>Antun Vune Bratanić, OIB 44890767273, Vrbanj 0,21460 Vrbanj</item>
      <item>Dinko Lušić, OIB 23131390669, Vrbanj 0,21460 Vrbanj</item>
      <item>Nikica Nikola Matijević, OIB 21094494613, Dol 0,21460 Stari Grad</item>
      <item>Ivan Sanseović, OIB 08563467932, Dol, Kunčića dvor 4,21460 Stari Grad</item>
      <item>Marija Kovačević Lolotović, OIB 69060952354, Vukovarska 23,21460 Stari Grad</item>
      <item>Petar Zlatan Vodanović, OIB 11403397863, Vrbanj 126,21460 Vrbanj</item>
      <item>Ivan Stančić, OIB 31497688270, Dol, Stančića dvor 0,21460 Stari Grad</item>
      <item>Stjepan Moškatelo, OIB 92020885489, Dol Sv. Marije 1,21460 Stari Grad</item>
      <item>Toma Dužević, OIB 08830644469, Dol Sv. Marije 0,21460 Stari Grad</item>
      <item>Ivica Račić, OIB 28123794048, Vrbanj 0,21460 Vrbanj</item>
      <item>Alessandra Šimeta, OIB 12919457160, Via Motta 34,6906 Lugano</item>
      <item>Kuzma Pavičić Aleluja, OIB 33120197409, Vrbanj 0,21460 Vrbanj</item>
      <item>Vinka Salamunić, OIB 91445751353, Jelsa 0,21465 Jelsa</item>
      <item>Teo Huljić, OIB 56034797647, Jelsa 0,21465 Jelsa</item>
      <item>Dejan Šperka, OIB 10054205030, Jelsa 0,21465 Jelsa</item>
      <item>Juraj Caratan, OIB 29357565225, Zavala 0,21465 Zavala</item>
      <item>Matko Antičević, OIB 42034643125, Pitve 0,21465 Pitve</item>
      <item>Dinko Rubinić ( Vjera ), OIB 69863599942, Vrisnik 73,21465 Vrisnik</item>
      <item>Vjera Rubinić, OIB 98825603309, Vrinsnik 73,21465 Vrisnik</item>
      <item>Abraham Bojanić, OIB 79576557482, Jelsa 1,21465 Jelsa</item>
      <item>MINISTARSTVO PRAVOSUĐA Glavno tajništvo, OIB 26635293339, Ulica grada Vukovara 49,10000 Zagreb</item>
      <item>Vedran Nevešćanin, OIB 34969575575, Smiljanićeva 2,21000 Split</item>
      <item>Jadranko Vidović, OIB 59002364613, Mažuranićevo šetalište 55,21000 Split</item>
      <item>Marija Pjevac, OIB 82096480140, Omiška 18,21000 Split</item>
      <item>Anđa Šolić, OIB 19915712920, Držićeva 15,21210 Solin</item>
      <item>Hilda Aljinović, OIB 29776220525, I. Paštrića Poljičanina 18,21311 Podstrana</item>
      <item>Vinka Batalić, OIB 93618932042, Kukuljevićeva 3,21000 Split</item>
      <item>Jadranka Jurjević, OIB 81391207997, Hercegovačka 30,21000 Split</item>
      <item>Jerko Dugeč, OIB 57017761001, Marina Getaldića 31,21000 Split</item>
      <item>Mara Dobrota, OIB 21943772484, Trondheimska 9,21000 Split</item>
      <item>Marin Mladar, OIB 17080094552, PLEMENŠČINA 8 (ranije: KAŠTEL SUĆURAC, CESTA KAŠTEL SUĆURAC, 120),21212 Kaštel Sućurac</item>
      <item>Blaženka Mihanović, OIB 68180763414, Radičinka 12,21311 Žrnovnica</item>
      <item>Ljiljana Dadić, OIB 34453706637, Jurja Plančića 8,21000 Split</item>
      <item>Cvjetana Srbljin, OIB 66904421085, Rendićeva 7,21000 Split</item>
      <item>Mile Jerković, OIB 47281082801, Pujanke 71,21000 Split</item>
      <item>Jurka Penić, OIB 45519634047, ULICA MATE RADELJKOVIĆA 7 (ranije: KAŠTEL ŠTAFILIĆ, PUT RESNIKA, 0),21217 Kaštel Štafilić</item>
      <item>OŠTRC d.o.o., OIB 74171273839, Dežmanova 5,10000 Zagreb</item>
      <item>Ivan Mišetić, Mihanovićeva 20,10000 Zagreb</item>
      <item>Carinska uprava, OIB 18683136487, Zrinsko Frankopanska 60,21000 Split</item>
      <item>Hrvatski fond za privatizaciju, I. Lučića 6-8,10000 Zagreb</item>
      <item>Općinski sud u Starom Gradu - ZK odjel, Ulica Novo Riva 3,21460 Stari Grad</item>
      <item>Viskoki trgovački sud RH, Berislavićeva 11,10000 Zagreb</item>
      <item>Nada Akrap, OIB 50608806627, Put Sirobuje 37,21000 Split</item>
      <item>Jasminka Antunović, OIB 74697035343, Ulica Luke Botića 24,21210 Solin</item>
      <item>Nediljka Armanda, OIB 09033661295, Vranjički put 18,21000 Split</item>
      <item>Ana Babić, OIB 99777361372, Krilava 8,21000 Split</item>
      <item>Gordana Babić, Šulavi bb,21214 Kaštel Lukšić</item>
      <item>Ivan Babić, OIB 39364629552, Doverska 7,21000 Split</item>
      <item>Katica Babić, OIB 49371248632, Zvonimirova 16,21210 Solin</item>
      <item>Jure Bacelj, OIB 68175280792, Bacelji 9,21206 Bračević</item>
      <item>Ana Bačić, OIB 18080781553, Umljanovići bb,22320 Drniš</item>
      <item>Nediljka Bajić, OIB 00893712988, Jurja Križanića 7,21000 Split</item>
      <item>Žarka Bakotić, OIB 36917498674, Mosorska Ulica 11 A,21214 Kaštel Gomilica</item>
      <item>Marko Baković, OIB 05569494546, Kroz Selo 2,22300 Kistanje</item>
      <item>Ivica Ban, OIB 07285230342, Braće Radića 7,21212 Kaštel Sućurac</item>
      <item>Srđanka Banovac, OIB 50974371502, Sikavice - Banovci 5,Parčić</item>
      <item>Božidar Barać, OIB 80639746410, Maslinska 22,21000 Split</item>
      <item>Vedran Barbarić, OIB 18526555730, Šimićeva 8,21000 Split</item>
      <item>Marija Barbir, OIB 43799885260, Vukovarska 175,21000 Split</item>
      <item>Petar Barbir, OIB 94965914070, Vukovarska 175,21000 Split</item>
      <item>Anica Baričević, OIB 06811970314, Put blata bb,21217 Kaštel Novi</item>
      <item>Damira Barišić, OIB 88385690941, Barišići 10,22320 Žitnić</item>
      <item>Ivan Barišić, OIB 38311171100, Kornatska 31,31000 Osijek</item>
      <item>Manda Bašić, OIB 23944179531, Put Majdana 29,21210 Solin</item>
      <item>Aleksandar Bauk, OIB 97860316263, Alojzija Stepinca 16,21000 Split</item>
      <item>Marina Zečić, OIB 62683960216, Alojzija Stepinca 16,21000 Split</item>
      <item>Ivo Bavčević, OIB 18609350440, Šibenska 3,21000 Split</item>
      <item>Nataša Bazina, OIB 67925940620, PUT STRMA 67 (ranije: NEORIĆ, NEORIĆ, 0),21203 Neorić</item>
      <item>Mirjana Begonja, OIB 73001510209, Džale 2,22323 Sedramić</item>
      <item>Jelena Belić, OIB 77723253899, Jelsa 627,21465 Jelsa</item>
      <item>Niko Belić, OIB 18977071620, Jelsa 627,21465 Jelsa</item>
      <item>Jagoda Bešker, OIB 29966440390, Gašpini 23,21210 Solin</item>
      <item>Nedo Bešker, OIB 56588665795, Gašpini 23,21210 Solin</item>
      <item>Zorica Bilić, OIB 99810426480, Ulica Predraga Bogdanića 13,21460 Stari Grad</item>
      <item>Sanja Bilić-pavlinović, OIB 45845212026, Vukovarska 80,21000 Split</item>
      <item>Jela Bilobrk, OIB 63402483386, Stepinčeva 32,21000 Split</item>
      <item>Antun Blažević, OIB 90714609552, Meštrovića šetalište 96,21000 Split</item>
      <item>Hrvoje Blažević, OIB 12287964630, Blaževići bb,22320 Čavoglave</item>
      <item>Damir Bojčić, OIB 41258960204, Kralja Zvonimira 24,22320 Drniš</item>
      <item>Željko Bojčić, OIB 09291034408, P. Preradovića 4,22320 Drniš</item>
      <item>Denis Boljat, OIB 33725767264, Karlovo 46,21214 Kaštel Kambelovac</item>
      <item>Srećko Boras, OIB 94339540336, ULICA BISKUPA PAVLA ŽANIĆA 20 (ranije: KAŠTEL NOVI, PUT GROBLJA, 0),21217 Kaštel Novi</item>
      <item>Robert Borić, OIB 38057391892, Mosećka 56,21000 Split</item>
      <item>Goran Bosančić, OIB 33007404175, Ulica Braski Dolac 40,21212 Kaštel Sućurac</item>
      <item>Pava Botić, OIB 34296544282, Kosorova 7,22300 Knin</item>
      <item>Ljuba Božanić, OIB 04083001132, Dobrilina 11,21000 Split</item>
      <item>Anka Božić, OIB 84941173128, Šibenksa 9,21000 Split</item>
      <item>Anica Božić-Bakušić, OIB 89654935153, Katalinića prilaz 5,21000 Split</item>
      <item>Ivica Bratić, OIB 86080104106, Neorić bb,21203 Neorić</item>
      <item>Nikša Bratić, OIB 49290967945, Put Svete Mande 18,21000 Split</item>
      <item>Vencislav Brizić, OIB 29265973045, Ulica Kralja Zvonimira 56,21460 Stari Grad</item>
      <item>Zlata Brizić, OIB 73389614517, Ulica Kralja Zvonimira 56,21460 Stari Grad</item>
      <item>Mate Brstilo, OIB 97701748344, Krešimirova 25,21311 Žrnovnica</item>
      <item>Zora Budimir, OIB 65069642793, Cesta Domovinskog rata 36,22300 Knin</item>
      <item>Miranda Budiša, OIB 35557811513, Ulica Kralja Zvonimira 18,22320 Drniš</item>
      <item>Nediljko Bugarin, OIB 69239215555, Doverska 7,21000 Split</item>
      <item>Željka Vučemilović-šimunović, OIB 19390672750, Alkarska Ulica 26,21000 Split</item>
      <item>Gordana Buljević, OIB 32937631192, Trondheimska 10,21000 Split</item>
      <item>Marina Burić, OIB 93570683955, Mirlović Zagora,22323 Unešić</item>
      <item>Mario Buzov, OIB 93519007247, Cerje 35,22320 Mirlović Polje</item>
      <item>Đuro Caratan, OIB 81898965125, Stara zavala 58,21465 Jelsa</item>
      <item>Toni Caratan, OIB 68762006562, ZAVALA 58 (ranije: ZAVALA, ZAVALA, 0),21465 Zavala</item>
      <item>Boris Carić, OIB 46466426123, IVAN DOLAC 179 (ranije: IVAN DOLAC, IVAN DOLAC, 0),21465 Ivan Dolac</item>
      <item>Paulo Carić, OIB 15402538356, SVIRČE 145 (ranije: SVIRČE, SVIRČE, 0),21460 Svirče</item>
      <item>Dinka Cezareo, OIB 08033901183, Marina Šabića 4,21460 Stari Grad</item>
      <item>Nevenka Cukrov, OIB 17311242164, Domovinskog rata 6,21210 Solin</item>
      <item>Dijana Czwik, OIB 09675579569, Matoševa Ulica 96,21210 Solin</item>
      <item>Vinka Čavala, OIB 72189149878, ULICA PETRA ZRINSKOG 23 (ranije: KAŠTEL GOMILICA, UZ VODOVOD, 0),21214 Kaštel Gomilica</item>
      <item>Silva Černak Lojić, OIB 21589065823, Lojići 1,22320 Drniš</item>
      <item>Diana Čović, OIB 59401221926, Duće-Glavica,21310 Omiš</item>
      <item>Ante Čulo, OIB 58219699024, Hrvatskih knezova bb,21214 Kaštel Gomilica</item>
      <item>Blaž Ćapin, OIB 67223092915, Odakova 9,21000 Split</item>
      <item>Filip Delać, OIB 82167098700, Grge Novaka 6,22300 Knin</item>
      <item>Ankica Delić, OIB 80719299509, Kaštelanska cesta 42,21212 Kaštel Sućurac</item>
      <item>Marko Delić, OIB 05763270433, Gašpini 108,21210 Solin</item>
      <item>Nediljka Delić, OIB 99568210497, Donji Muć bb,21203 Donji Muć</item>
      <item>Gordana Didak, OIB 78878339902, Kroz Smrdečac 5,21000 Split</item>
      <item>Mili Divić, OIB 35555990248, Radobiljska Cesta 12,21250 Katuni</item>
      <item>Ljiljana Dragan Jelušić, OIB 50973171038, Antuna Branka Šimića 54,21000 Split</item>
      <item>Milka Drlje, OIB 15738553325, Kitožer 9,21311 Stobreč</item>
      <item>Mato Drmić, OIB 39636384582, Put Plokita 40,21000 Split</item>
      <item>Jozo Družianić, OIB 63604163211, Pujanke 15,21000 Split</item>
      <item>Stanko Duvančić, OIB 41476060687, Duvančići 9,22320 Razvođe</item>
      <item>Damir Duvnjak, OIB 63781484968, Križine 15A,21000 Split</item>
      <item>Nives Džanko, OIB 90598357164, Ulica Fra Pavla Melade 24 A,21217 Kaštel Štafilić</item>
      <item>Ante Đurđević, OIB 72594587030, Jadranska 12,21400 Supetar</item>
      <item>Ljubica Elez, OIB 71000445833, Donji Moseć 14,22320 Moseć</item>
      <item>Ankica Ezgeta, OIB 18659409558, Kaštelanska cesta 12,21217 Kaštel Stari</item>
      <item>Lenka Franić, OIB 62951288048, Sedam Kaštela 6,21000 Split</item>
      <item>Ivica Gabelić, OIB 70468304794, Vrboska 387,21465 Vrboska</item>
      <item>Marija Galešić, OIB 47387004597, Neorić 61,21203 Neorić</item>
      <item>Petar Galić, OIB 09903259382, MERZOVA 12 (ranije: SPLIT, TEŽAČKI PUT, 40 E),21000 Split</item>
      <item>Silvana Galić, OIB 02726524452, Trondheimska 5,21000 Split</item>
      <item>Kazimir Garić, OIB 83662319172, Ulica Matija Ivanića 35,21460 Stari Grad</item>
      <item>Vencel Gašpar, OIB 46863766369, Hercegovačka 24,21000 Split</item>
      <item>Vinko Gašpar, OIB 21657975586, Sinjska 9,21000 Split</item>
      <item>Ana Goreta, OIB 91749079767, Put željezničke stanice,22320 Drniš</item>
      <item>Zorka Goreta, OIB 78206251147, Donje Gorete 21,22320 Drniš</item>
      <item>Josip Gotovac, OIB 16838023061, Vukovarska 113,21000 Split</item>
      <item>Vjekoslav Grbčić, OIB 00132520638, Gajeva 11A,21000 Split</item>
      <item>Divna Grbeša, OIB 74813693236, FRANKOPANSKA ULICA 20 (ranije: SOLIN, FRANKOPANSKA ULICA, 60),21210 Solin</item>
      <item>Ana Grubišić, OIB 49854875039, Put Sirobuje 10,21311 Stobreč</item>
      <item>Gordana Grubišić, OIB 49873220891, Braće Radića 3,21210 Solin</item>
      <item>Nikola Grubišić, OIB 97693442104, VUKOVARSKA ULICA 5 (ranije: DRNIŠ, KRALJA ZVONIMIRA, 41),22320 Drniš</item>
      <item>Sanja Grubišić, OIB 26638303946, Ulica Kralja Zvonimira 41,22320 Drniš</item>
      <item>Antonio Gudelj, OIB 83686976296, Put Dragovoda 17,21000 Split</item>
      <item>Kata Gugić, OIB 97696546556, Sarajevska 42,21000 Split</item>
      <item>Mirjana Gugić, OIB 69438273166, Luke Botića 6,21210 Solin</item>
      <item>Ivica Hajder, OIB 67907347725, Cigići 1,22320 Otavice</item>
      <item>Željko Hajder, OIB 70330715284, Cigići 1,22320 Otavice</item>
      <item>Silvana Hajduk, OIB 33507058945, Varoš 1,21231 Klis</item>
      <item>Tomislav Herceg, OIB 78714538239, Sinjska 46,22300 Knin</item>
      <item>Mira Ikica, OIB 11849010850, Vlaka Vi 2,22303 Oklaj</item>
      <item>Franjo Ivčević, OIB 49917991796, Sv. Petra od Klob. 1,21217 Kaštel Novi</item>
      <item>Jelena Ivčević, OIB 74901888496, Ulica Sv. Petra Od Klobuka 16,21217 Kaštel Novi</item>
      <item>Damir Jakus, OIB 87272819238, Stepinčeva 67,21000 Split</item>
      <item>Gospova Jakus, OIB 04209324873, Poljička Cesta 84,Poljica</item>
      <item>Marica Jakus, OIB 74750176046, PUT MAJDANA 31 (ranije: SOLIN, PUT MAJDANA, 31),21231 Klis</item>
      <item>Petar Jakus, OIB 67345729042, Put Majdana 31,21210 Solin</item>
      <item>Marko Janković, OIB 19997991153, Bisko 39,21232 Bisko</item>
      <item>Matija Jeličić, OIB 98976446888, Vinkovačka 5,21000 Split</item>
      <item>Ante Jeličić, OIB 91949654327, Trondheimska 7,21000 Split</item>
      <item>Marija Jocić, OIB 87687857774, Vojka Krstulovića 21,21000 Split</item>
      <item>Ante Jolić, OIB 30924166560, Jolići 2,22320 Gradac</item>
      <item>Marica Jukić, OIB 19856164686, Perivoj A. Roje 5,21000 Split</item>
      <item>Marko Jukić, OIB 72590351524, Perivoj Ane Roje 5,21000 Split</item>
      <item>Renata Jukić, OIB 09827250222, Put Župića 33,21230 Sinj</item>
      <item>Jadranka Jurić, OIB 52705592800, Bufaline II 29,21217 Kaštel Novi</item>
      <item>Marija Jurić, OIB 31016018881, Put Kruševika bb,21214 Kaštel Kambelovac</item>
      <item>Ankica Kainić, OIB 80409745726, Prominski Put 11,22300 Knin</item>
      <item>Jelena Kalinić, OIB 02401555720, Magistrala Solin 67,21000 Split</item>
      <item>Petar Kalinić, OIB 76156352997, Mosećka 114,21000 Split</item>
      <item>Anamarija Kalinić Radović, OIB 92738597282, Vukovarska 57,21000 Split</item>
      <item>Stipan Kamber, OIB 84681628783, Sesartići 20,21210 Solin</item>
      <item>Đuro Kapoši, OIB 55675650848, Južno predgrađe 51,31000 Osijek</item>
      <item>Željko Karin, OIB 70824276539, Zgon 80,21210 Solin</item>
      <item>Marijana Karin Prnjak, OIB 61576258120, Zgon 80,21210 Solin</item>
      <item>Neda Kasalo, OIB 11081458098, CESTA DR. FRANJE TUĐMANA 409 (ranije: KAŠTEL KAMBELOVAC, CESTA DR. FRANJE TUĐMANA, 109),21214 Kaštel Kambelovac</item>
      <item>Zvonimir Kasalo, OIB 07885551191, CESTA DR. FRANJE TUĐMANA 409 (ranije: KAŠTEL KAMBELOVAC, CESTA DR. FRANJE TUĐMANA, 109),21214 Kaštel Kambelovac</item>
      <item>Suzana Kašić, OIB 59974477956, Ulica 142. Brigade 2,22320 Drniš</item>
      <item>Ivana Katalinić Jerčić, OIB 27192920551, Put Vrila 6,21310 Omiš</item>
      <item>Josip Katušić, OIB 17394409236, Luke Botića 11,21210 Solin</item>
      <item>Ljiljana Kegalj, OIB 44567225674, Istarska 5,21000 Split</item>
      <item>Ante Kekez, OIB 82341180529, Dubrovačka 35,21000 Split</item>
      <item>Ivanko Kekez, OIB 69257203171, Sukoišanska 29,21000 Split</item>
      <item>Petrica Kekez, OIB 01138031201, Dubrovačka 35,21000 Split</item>
      <item>Boško Kevo, OIB 58881798829, Stipe Pensa 5,21217 Kaštel Štafilić</item>
      <item>Antiša Kliškinić, OIB 54591476829, Ulica Petra Krešimira Iv 108,21210 Solin</item>
      <item>Veljko Knezović, OIB 29953576092, Zagrebačka 6,21311 Stobreč</item>
      <item>Stjepan Kokeza, OIB 45375542461, Čopova 8,21000 Split</item>
      <item>Petar Kolega, OIB 41344179016, ZVONIMIROVA 121 (ranije: SOLIN, ANTIŠE VUČIČIĆA, 149),21210 Solin</item>
      <item>Daniela Kovač, OIB 73917202839, Cesta dr. Franje Tuđmana 238a,21212 Kaštel Sućurac</item>
      <item>Željka Kovač, OIB 49269171098, Mažuranićevo šetalište 26,21000 Split</item>
      <item>Ivan Kraljić, OIB 34937918610, Put Balabana 7,21203 Neorić</item>
      <item>Inga Krnjaić, OIB 00968558935, Požeška 6,21000 Split</item>
      <item>Anka Krstić, OIB 50194808421, Odeska 19,21000 Split</item>
      <item>Ivan Kundid, OIB 95397541786, Gradišćanskih Hrvata 1,21000 Split</item>
      <item>Ivana Kundid, OIB 65152954463, Dinarska 11,21000 Split</item>
      <item>Ružica Kundid, OIB 62510013110, Dinarska 11,21000 Split</item>
      <item>Deni Kuvačić, OIB 86909984538, Mažuranićevo Šetalište 10 B,21000 Split</item>
      <item>Anka Landikušić, OIB 18023655586, Gradac 19 A,21311 Podstrana</item>
      <item>Ivan Lasić, OIB 23248459290, Konjsko bb,21231 Konjsko</item>
      <item>Dražen Lazić, OIB 10307450473, Šime Ljubića 9,21000 Split</item>
      <item>Nenad Leskur, OIB 79369933858, Ulica Stjepana Radića 14,21210 Solin</item>
      <item>Ivana Lilić, OIB 24212828078, Put Brodarice 7,21000 Split</item>
      <item>Ivo Lipanović, OIB 56508525212, M. Getaldića 31,21000 Split</item>
      <item>Marko Lojić, OIB 38337274260, Lojići 1,22320 Drniš</item>
      <item>Mile Lovrić, OIB 87317474850, Fra Grge Martića 41,21000 Split</item>
      <item>Ana Lovrinčević, OIB 37389823251, Vrh Visoke 121,21000 Split</item>
      <item>Dejan Lukavac, OIB 85205650926, Ćirići 3,22320 Tepljuh</item>
      <item>Nela Madžar, OIB 92085359240, Poljička 2,21311 Podstrana</item>
      <item>Alenka Malinić, OIB 44061509536, Pujanke 79,21000 Split</item>
      <item>Pavao Marasović, OIB 32681502260, Put Jokića-kalčina 8,21203 Neorić</item>
      <item>Anto Marijan, OIB 32989170521, Ulica Mate Lovraka 2,10410 Velika Gorica</item>
      <item>Cvita Marijanović, OIB 33573858243, Marjanovići Iznad Crkve 11,22320 Gradac</item>
      <item>Dobrinka Marijanović, OIB 03673706981, Put Smokovika 35,21000 Split</item>
      <item>Tomislav Marijanović, OIB 87726686946, Put Smokovika 35,21000 Split</item>
      <item>Jasna Marin, OIB 24544706980, Petra Svačića 99,22320 Drniš</item>
      <item>Marina Marin, OIB 96155411085, Trbounje bb,22320 Drniš</item>
      <item>Željko Marinac, OIB 53959056974, Varaždinska 3,21000 Split</item>
      <item>Božidar Marinković, OIB 12351935621, Dosud 9,21000 Split</item>
      <item>Jakov Mateta, OIB 14390943845, ULICA KORIOLANA ĆIPIKA 10 (ranije: KAŠTEL STARI, ULICA KARIOLANA ČIPIKA, 10),21217 Kaštel Stari</item>
      <item>Ivan Matić, OIB 23355936969, Kopilica 33,21000 Split</item>
      <item>Ružica Matić, OIB 42779808936, Gornji Matići Kod Bunara 1,22320 Trbounje</item>
      <item>Slavko Matić, OIB 28602503915, I. Aljinovića 11,21311 Žrnovnica</item>
      <item>Željko Matić, OIB 66582117749, Ulica Put Kaluna 18,22320 Drniš</item>
      <item>Marija Matković, OIB 79153132638, Šižgorićeva 20,21000 Split</item>
      <item>Ivan Melvan, OIB 80843491669, Luke Botića 7,21217 Kaštel Novi</item>
      <item>Nikola Midenjak, OIB 88248589366, Ulica 142. Brigade 16,22320 Siverić</item>
      <item>Pere Mihanović, OIB 49545684243, Radičinka 12,21311 Žrnovnica</item>
      <item>Ana Mikulić, OIB 54712970747, Čavoglave bb,22320 Drniš</item>
      <item>Mate Mikulić, OIB 87811623322, Pauk 11,22320 Čavoglave</item>
      <item>Ivan Milaković, OIB 91056811857, Strmoševica 3,21222 Marina</item>
      <item>Ivan Milanović, OIB 75286000064, Terzićeva 17,21000 Split</item>
      <item>Zorka Miletić, OIB 48042737399, Jajići 30,21210 Solin</item>
      <item>Milan Miljuš, OIB 35675614034, Kranjčevićeva 35,21000 Split</item>
      <item>Đorđe Mirčetić, OIB 27370139872, Pokvasica 2,22320 Miočić</item>
      <item>Tonči Mišković, OIB 74628173475, Jelsa 667,21465 Jelsa</item>
      <item>Ana Moro, OIB 64571848035, Vukovarska 80,21000 Split</item>
      <item>Slavko Moro, OIB 30868427553, Muklače 23,21203 Crivac</item>
      <item>Tomi Moscatello, OIB 28508820612, Ploča 17, Dol,21460 Stari Grad</item>
      <item>Marija Munitić, OIB 68535764041, Mažuranićevo šetalište 48,21000 Split</item>
      <item>Ljubomir Muslim, OIB 17589644925, Imotska 60,21000 Split</item>
      <item>Mijo Nožina, OIB 79046275268, PUT NOŽINA - MALJKOVIĆA 11 (ranije: PRGOMET, PRGOMET, 0),21201 Prgomet</item>
      <item>Jurica Oman, OIB 78517901315, Ive Tijardovića 10,21000 Split</item>
      <item>Mirko Oman, OIB 68766264149, Tijardovićeva 10,21000 Split</item>
      <item>Janja Orošnjak, OIB 49619386391, Gorice 2,21212 Kaštel Sućurac</item>
      <item>Mila Palada, OIB 10163841708, Odeska 4,21000 Split</item>
      <item>Ivan Pandža, OIB 63327603131, ULICA KORIOLANA ĆIPIKA 7 (ranije: KAŠTEL STARI, ULICA KARIOLANA ČIPIKA, 9),21217 Kaštel Stari</item>
      <item>Asija Papić, OIB 36844611036, Dr. Ante Starčevića 55,21220 Trogir</item>
      <item>Mijo Papić, OIB 90436045680, Getaldićeva 5,21000 Split</item>
      <item>Tereza Papić, OIB 79546057657, M. Getaldićeva 5,21000 Split</item>
      <item>Rajko Parać, OIB 14695878450, Paraći 3,22320 Ružić</item>
      <item>Tatjana Parać, OIB 45662446398, Vrlička 43,21000 Split</item>
      <item>Đurđica Parat, OIB 21781090554, Boksitno naselje 19,22320 Drniš</item>
      <item>Ivan Pastuović, OIB 39126309445, Pastuovića 3,22320 Ružić</item>
      <item>Jurica Pavela, OIB 06763759506, Poljana Kneza Trpimira 6,21000 Split</item>
      <item>Roki Pavičić, OIB 01089958101, Drugi Donji Dvori 6,21460 Stari Grad</item>
      <item>Ivan Pažanin, OIB 47030103613, Biokovska 6,21000 Split</item>
      <item>Luka Peko, OIB 89771272445, Terzićeva 5,21000 Split</item>
      <item>Neda Penga, OIB 76197116887, Sv.lovre 23,21311 Stobreč</item>
      <item>Ante Perko, OIB 58528189918, Don Petra Peroša 5,21210 Mravince</item>
      <item>Ivana Perko, OIB 72532024891, Don Petra Peroša 5,21210 Mravince</item>
      <item>Gordana Perković, OIB 48186805492, Vukovarska 43,21000 Split</item>
      <item>Marica Perković, OIB 69926366099, Perkovići 15,22320 Kljake</item>
      <item>Nediljko Perković, OIB 66481146396, Vukovarska 43,21000 Split</item>
      <item>Nila Peroš, OIB 48544328267, Terzićeva 3,21000 Split</item>
      <item>Dragica Peša, OIB 47913512214, Jeretova 7,21000 Split</item>
      <item>Iris Peša, OIB 06010961010, Rikarda Katalinića Jeretova 7,21000 Split</item>
      <item>Nikša Petrić, OIB 98862228387, Kod Sv. Stjepana 23,21460 Stari Grad</item>
      <item>Matko Pezo, OIB 51619560640, Hercegovačka 30,21000 Split</item>
      <item>Zlatko Piperković, OIB 91173398058, Dinka Šimunovića 17,21000 Split</item>
      <item>Joško Pivac, OIB 34978148355, Varaždinska 43,21000 Split</item>
      <item>Luka Pjevac, OIB 52683808409, Omiška 18,21000 Split</item>
      <item>Anka Plazonja, OIB 92736733656, Uskočka 7,21000 Split</item>
      <item>Robert Plazonja, OIB 75774016292, Uskočka 7,21000 Split</item>
      <item>Gordan Poparić, OIB 98826275620, ULICA GRGURA NINSKOG 29 A (ranije: KAŠTEL NOVI, ŽRTAVA RATA, 29 A),21217 Kaštel Novi</item>
      <item>Ante Popović, OIB 03185976635, J. Palmotića 2,21000 Split</item>
      <item>Milanka Pranić, OIB 03263396290, Mosećka Ulica 4,22320 Drniš</item>
      <item>Miroslav Primorac, OIB 42998076332, I. Paštrića Poljičanina 19,21311 Podstrana</item>
      <item>Iva Punda, OIB 03796593117, Bistrička 29,21204 Kotlenice</item>
      <item>Drago Radić, OIB 29691845355, Na rudini 3,20207 Čibača</item>
      <item>Mladen Radmilović, OIB 32330076899, Gorička 4,21000 Split</item>
      <item>Petar Radonić, OIB 09324740808, Jelsa 98,21465 Jelsa</item>
      <item>Jagoda Radošević, OIB 26353444269, Vrh Lučca 35,21000 Split</item>
      <item>Ante Rajčić, OIB 16954022739, Velebitska 97,21000 Split</item>
      <item>Marko Ralica, OIB 43858024645, Benkovačka 3,21000 Split</item>
      <item>Ivan Raos, OIB 51516687457, MANDIĆEVA 66 (ranije: STOBREČ, MANDIĆEVA, 66),21000 Split</item>
      <item>Zdenka Razlog, OIB 03030085275, Kod Pošte 33,22320 Siverić</item>
      <item>Mila Rebić, OIB 40304138585, Marka M. 20A,21210 Mravince</item>
      <item>Marija Reljanović, OIB 34147480025, Otavice 30,22320 Otavice</item>
      <item>Mara Režić, OIB 03502691709, Kliški Put 48,21210 Solin</item>
      <item>Marija Rizvan, OIB 81852427870, Bilice 12,21000 Split</item>
      <item>Anđelko Rogulj, OIB 86920054956, Gomile 38,21217 Kaštel Stari</item>
      <item>Berislava Roša, OIB 03031267329, Zvonimirova 29 B,22300 Knin</item>
      <item>Sofija Ruić, OIB 32252086462, Getaldićeva 19,21000 Split</item>
      <item>Ana Runjić, OIB 01784422133, Hrvatskih vitezova 46,21000 Split</item>
      <item>Gordan Ruščić, OIB 53119078542, Putaljski put bb,21212 Kaštel Sućurac</item>
      <item>Sanja Ružić, OIB 04871127862, Šižgorićeva 7,21000 Split</item>
      <item>Svjetlana Samac, OIB 00231948560, Samci 14,22320 Brištane</item>
      <item>Miljenko Samardžić, OIB 48154982931, Šižegorićeva 20,21000 Split</item>
      <item>Dinka Sanseović, OIB 27313861620, KUNIČIĆA DVOR 4 (ranije: DOL, DOL, 0),Dol</item>
      <item>Ante Sarić, OIB 37671686952, Neorić bb,21203 Neorić</item>
      <item>Ivan Sarić, OIB 25772566590, DONJA MALA-CENTAR 47 (ranije: NEORIĆ, NEORIĆ, 0),21203 Neorić</item>
      <item>Marija Sedlar, OIB 77476367069, Ostravska 1,21000 Split</item>
      <item>Ljubica Sekelez, OIB 37811046307, Mitnička 1,21000 Split</item>
      <item>Kristina Serdarević, OIB 96208368856, Put Jokića-kalčina 8,21203 Neorić</item>
      <item>Aleksandra Sever-Muhar, OIB 46981853030, Karamanova 7,21000 Split</item>
      <item>Boško Sikavica, OIB 62904573776, Kričke bb,22320 Ružić</item>
      <item>Snježana Sikavica, OIB 04571043319, Domovinskog rata 12,21210 Solin</item>
      <item>Dragan Simić, OIB 11440453978, Sarajevska 76,21000 Split</item>
      <item>Tanja Sinovčić, OIB 15724160128, Trondheimska 10,21000 Split</item>
      <item>Ljiljana Sirić, OIB 13682411690, Put Vele Meje 10,21212 Kaštel Sućurac</item>
      <item>Dijana Skelin, OIB 67771387421, Vručine II 12,21217 Kaštel Novi</item>
      <item>Kata Sočo, OIB 12244754061, CENTAR - DUBRAVA 21 (ranije: NEORIĆ, NEORIĆ, 0),21203 Neorić</item>
      <item>Marija Stančić, OIB 24488999707, Petra Krešimira IV 10,21460 Stari Grad</item>
      <item>Đani Stanić, OIB 01952579328, Matoševa Ulica 131,21210 Solin</item>
      <item>Danica Stipović, OIB 14428054555, Put Dragočeva 54,21212 Kaštel Sućurac</item>
      <item>Milorad Stojsavljević, OIB 70694448376, Šimićeva 58,21000 Split</item>
      <item>Petar Strinić, OIB 82064030568, Pazdigradska 16,21000 Split</item>
      <item>Luca Strunje, OIB 39917579317, Kralja Tomislava 18,22300 Knin</item>
      <item>Slavka Svalina, OIB 20916812996, Crivac bb,21203 Crivac</item>
      <item>Marijan Šamija, OIB 81559542363, Trstenik 2,21000 Split</item>
      <item>Marinka Šamija, OIB 26187211202, Vrgoračka 8,22300 Knin</item>
      <item>Katica Šeparović, OIB 89096228977, Kupreška 92,21000 Split</item>
      <item>Nenad Ševo, OIB 88234857624, Triljska 1,21000 Split</item>
      <item>Krasna Šiklić, OIB 53374014167, Hercegovačka 88,21000 Split</item>
      <item>Mili Šimig, OIB 94704411458, Šibenska 27,21000 Split</item>
      <item>Vesna Škare, OIB 71821692373, Ruđera Boškovića 12,21000 Split</item>
      <item>Ljubica Škopljanac, OIB 09408788504, TIKVARIN 14 (ranije: KAŠTEL KAMBELOVAC, TIKVARIN, 8),21214 Kaštel Kambelovac</item>
      <item>Milica Špar, OIB 07038339077, Mašogradska Ulica 16,21212 Kaštel Sućurac</item>
      <item>Eleana Šubat, OIB 38900880602, Mosorska 26,21311 Podstrana</item>
      <item>Ivan Šuljug, OIB 45192577645, Ivaniševićeva 45,21000 Split</item>
      <item>Vesna Šunjić, OIB 05247958818, Šimićeva 14,21000 Split</item>
      <item>Ljubica Tarle, OIB 28166909018, Tarle 12,22320 Velušić</item>
      <item>Nada Teklić, OIB 80645998554, Zgon 80,21210 Solin</item>
      <item>Lada Terzić, OIB 31496851195, Puntarska 5,21000 Split</item>
      <item>Ivan Tomić, OIB 55633242961, Tomići 1,22320 Siverić</item>
      <item>Ivan Topić, OIB 63353072185, Vrlička 21,21000 Split</item>
      <item>Jelica Topić, OIB 84009834780, Mosećka 50A,21000 Split</item>
      <item>Tvrtko Topić, OIB 15832739048, Ulica 142. Brigade 37 A,22320 Siverić</item>
      <item>Anđelka Torlak, OIB 94366468246, Radunica 29,21000 Split</item>
      <item>Ivan Torlak, OIB 36758209001, Radunica 29,21000 Split</item>
      <item>Marko Torlak, OIB 25141930670, Radmilovića 20,21000 Split</item>
      <item>Damir Tot, OIB 97869422869, Šimićeva 12,21000 Split</item>
      <item>Anka Treskavica, OIB 89998355619, Dubrovačka 35,21000 Split</item>
      <item>Anka Tukić, OIB 95095320611, Šime Ljubića 13,21000 Split</item>
      <item>Nediljko Ugrin, OIB 61713318858, Sv. Ivana 33,21311 Donje Sitno</item>
      <item>Marinko Uvodić, OIB 86857726322, Zgon 32,21210 Solin</item>
      <item>Nedjeljka Uvodić, OIB 30483848227, Vinkovačka 51,21000 Split</item>
      <item>Marko Validžić, OIB 09167064985, Validžići 4,22320 Ružić</item>
      <item>Ivanka Varnica, OIB 95864491355, Imotska 69,21000 Split</item>
      <item>Milica Varvodić, OIB 73723486062, Kozjačka 24,21210 Solin</item>
      <item>Kristina Velić, OIB 77384310693, Papandopulova 11,21000 Split</item>
      <item>Ljiljana Vesković, OIB 43910221929, Fausta Vrančića 8,21000 Split</item>
      <item>Milka Veštić, OIB 06357620254, Čavale 11,22323 Sedramić</item>
      <item>Ante Vidan, OIB 08079634276, Gundulićeva 44,21000 Split</item>
      <item>Marko Vidović, OIB 01091360979, Ružić bb,22320 Gradac</item>
      <item>Matko Vidović, OIB 91655777185, Gradac bb,22320 Gradac</item>
      <item>Nevenka Vidović, OIB 50708267696, Pastuovići 4,22320 Gradac</item>
      <item>Ankica Vilibić, OIB 41935131740, Marina Getaldića 33,21000 Split</item>
      <item>Anđelko Vilić, OIB 46303939151, RADOBILJSKA CESTA 41 (ranije: KREŠEVO, KREŠEVO, 24),21250 Kreševo</item>
      <item>Normela Visković, OIB 93848978885, Jelsa 1005,21465 Jelsa</item>
      <item>Tonči Visković, OIB 57207922181, Jelsa 1005,21465 Jelsa</item>
      <item>Marica Vlaić, OIB 45120406456, Ulica Nikole Tesle 16,22320 Drniš</item>
      <item>Dubravka Vlainić, OIB 89412859402, Jelsa 357,21465 Jelsa</item>
      <item>Ivo Vodanović, OIB 61288856543, Pavičića dvori 11,21460 Stari Grad</item>
      <item>Josip Vogleš, OIB 78979895187, CESTA DR. FRANJE TUĐMANA 550 (ranije: KAŠTEL KAMBELOVAC, CESTA DR. FRANJE TUĐMANA, 80),21214 Kaštel Kambelovac</item>
      <item>Vinko Vranković, OIB 28469423878, JELSA 129 (ranije: JELSA, JELSA, 0),21465 Jelsa</item>
      <item>Ivan Vrdoljak, OIB 58654492314, DONJA MALA-CENTAR 31 (ranije: NEORIĆ, NEORIĆ, 0),21203 Neorić</item>
      <item>Mirjana Vrdoljak, OIB 00849791179, Put Kule 12,21210 Solin</item>
      <item>Marija Vrgoč, Velebitska 34,21000 Split</item>
      <item>Bože Vuco, OIB 57170132138, Starčevićeva 10,21212 Kaštel Sućurac</item>
      <item>Mirjana Vučković, OIB 77198987590, Ruđera Boškovića 23,21000 Split</item>
      <item>Višnja Vučković, OIB 65331626489, Put Smokovika 26,21000 Split</item>
      <item>Ivan Vugdelija, OIB 84315022246, Don Frane Bulića 38,21217 Kaštel Novi</item>
      <item>Dubravka Vukas, OIB 08519715626, Markov Put 8,21000 Split</item>
      <item>Anđelka Vukičević, OIB 72508288201, Badanj bb,22320 Drniš</item>
      <item>Zora Vuković, OIB 33099880685, Plitvička 1A,21000 Split</item>
      <item>Ivan Vukušić, OIB 52615536531, Dobrilina 6,21000 Split</item>
      <item>Jadran Vukušić, OIB 16315354223, Put Sv. Klementa 19,21311 Gornje Sitno</item>
      <item>Nevenka Vukušić, OIB 24889115799, Cerje 2,22320 Mirlović Polje</item>
      <item>Vjera Vukušić, OIB 63442370123, Kralja Petra Krešimira IV 8,22320 Drniš</item>
      <item>Zvonimir Vukušić, OIB 28097018986, Vinodolska 10,21000 Split</item>
      <item>Nevenka Vuleta, OIB 13567782306, Markov put 33,21311 Stobreč</item>
      <item>Vinka Zekić, OIB 91815577545, Mostarska 7,21000 Split</item>
      <item>Dinko Zenčić, OIB 65189931544, Račić bb,21465 Jelsa</item>
      <item>Borislav Zokić, OIB 51253879731, Fra Bone Razmilovića 1,21000 Split</item>
      <item>Dolina Zokić, OIB 75688399939, Pojišanska 18,21000 Split</item>
      <item>Margita Zokić, OIB 85982645988, Fra Bone Razmilovića 1,21000 Split</item>
      <item>Luca Zolota, OIB 57479376750, Gospin Put 38,21212 Kaštel Sućurac</item>
      <item>Milan Žarković, Parčić bb,22320 Siverić</item>
      <item>Nevenka Živko, OIB 40723467363, M. Čačića 3,22300 Knin</item>
      <item>Davorka Živković, OIB 80590033491, Živkovići 12,22320 Badanj</item>
      <item>Ivica Živković, OIB 18562262384, Badanj bb,22320 Badanj</item>
      <item>Ivo Živković, OIB 81034283040, Put Kule 27,21210 Solin</item>
      <item>Mario Tomić, OIB 12822553870, Ulica Svetega Križica 26,21450 Hvar</item>
      <item>Siniša Ivančić, OIB 26067778479, Lovački Put 13,21000 Split</item>
      <item>Iva Jelić, OIB 44484653228, Benkovačka 3,21000 Split</item>
      <item>Marko Kavelj, OIB 02369489649, Alojzija Stepinca 11,21000 Split</item>
      <item>Ivan Koljanin, OIB 21918343692, Kupreška 82,21000 Split</item>
      <item>Željko Kovač, OIB 11925765994, Dravska 4,31000 Osijek</item>
      <item>Zvonko Kruneš, OIB 55906727777, Ulica Slobode 36,21000 Split</item>
      <item>Nikola Lacmanović, OIB 50670282682, Sukoišanska 19,21000 Split</item>
      <item>Vesna Lepetić, OIB 84143512273, Tršćanska 12,21000 Split</item>
      <item>Jelica Ljubica, OIB 08611982578, Velebitska 105,21000 Split</item>
      <item>Darko Lulić, OIB 19997474853, Vežarovice 18,21214 Kaštel Lukšić</item>
      <item>Vesna Lulić, OIB 31024530599, Vežarovice 18,21214 Kaštel Lukšić</item>
      <item>Marija Mamić, OIB 82920304679, Kroz Meterize 26,22000 Šibenik</item>
      <item>Radojka Marijanović, OIB 75956845709, Marijanovići Iznad Crkve 10,22320 Gradac</item>
      <item>Meri Cabadaj, OIB 90828303800, Trg Bana Josipa Jelačića 10,31000 Osijek</item>
      <item>Mate Markotić, OIB 40858158040, Put Starog Sela 23,21311 Podstrana</item>
      <item>Ante Marović, OIB 68871210232, Lička 3,21000 Split</item>
      <item>Ivan Marušić, OIB 38554028146, Poljičkih Knezova 87,21311 Podstrana</item>
      <item>Iva Melvan, OIB 03677154609, Doverska 31,21000 Split</item>
      <item>Goran Merkel, OIB 20105696184, Mutvoranska Ulica 3,52100 Pula</item>
      <item>Ivan Mornar, OIB 99253273877, Miroslava Krleže 24,21000 Split</item>
      <item>Miodrag Munjiza, OIB 45836749093, Put Miluša 7,21311 Stobreč</item>
      <item>Ante Nožina, OIB 63957170679, Put Nožina-maljkovića 5,21201 Prgomet</item>
      <item>Anica Pandža, OIB 13489275071, Hercegovačka 46,21000 Split</item>
      <item>Nikica Pavlović, OIB 49276013054, Gornji Kono 37,20000 Dubrovnik</item>
      <item>Silvana Perić, OIB 13586987904, Table 31,21000 Split</item>
      <item>Nediljka Perišić, OIB 60970664434, Ruđera Boškovića 8a,21204 Dugopolje</item>
      <item>Elvira Dračevac, OIB 02336991708, Lumbarda 678,20260 Lumbarda</item>
      <item>Mara Dobrota, OIB 21943772484, Trondheimska 9,21000 Split</item>
      <item>Neda-lidia Buljević, OIB 14338735105, Put Crkve 8,22320 Gradac</item>
      <item>Ivan Bugarin, OIB 77317760491, Grab 114,21238 Grab</item>
      <item>Maja Bučić, OIB 03739843191, Ruđera Boškovića 11,21000 Split</item>
      <item>Mira Božić, OIB 22986331166, Bilice Ii 38,21000 Split</item>
      <item>Sandra Borić, OIB 36571760060, Mosećka 56,21000 Split</item>
      <item>Marija Davidović, OIB 45482063767, Gašpini 88,21210 Solin</item>
      <item>Petar Adjanski, OIB 59639817186, Osječka Ulica 1,21214 Kaštel Gomilica</item>
      <item>Ana Čatlak, OIB 78110711892, Put Sv. Ante Padovanskog 14,21214 Kaštel Kambelovac</item>
      <item>Marinko Buškulić, OIB 08200114705, Ivana Gundulića 13,21000 Split</item>
      <item>Marinko Galić, OIB 96762020666, Kamenita 99,21000 Split</item>
      <item>Luca Gabela, OIB 68629820074, Kneza Lj. Posavskog 7,21000 Split</item>
      <item>Tomislav Frankić, OIB 69745327532, Grljevačka 41,21311 Podstrana</item>
      <item>Elias Erceg, OIB 27105475264, Vrbanj 132,21460 Vrbanj</item>
      <item>Jakov Elez, OIB 36735285579, Donje Ogorje 0,21206 Donje Ogorje</item>
      <item>Sretan Bajalo, OIB 77606115521, Poljana Kneza Trpimira 4,21000 Split</item>
      <item>Mario Tomić, OIB 12822553870, Ulica Svetega Križica 26,21450 Hvar</item>
      <item>Ranko Vuleta, OIB 75885216649, Sv. Ivana 20,21311 Donje Sitno</item>
      <item>Zlatko Balić, OIB 07556207031, K. Višeslava 1,21204 Dugopolje</item>
      <item>Boško Barać, OIB 00526661882, Bajagić 13a,21238 Bajagić</item>
      <item>Milan Vukić, OIB 34302227455, Doverska 5,21000 Split</item>
      <item>Mara Vukorepa, OIB 56814423724, Zgon 30,21210 Solin</item>
      <item>Bare Vujina, OIB 23922325811, Vujinova 4,21217 Kaštel Štafilić</item>
      <item>Milenko Bašić, OIB 71120573278, Sv.nikole 46,21207 Podgrađe</item>
      <item>Diana Blažević, OIB 12578026353, Mejaši I 3b,21000 Split</item>
      <item>Jozo Bogić, OIB 35027187093, Put Blata 132,21217 Kaštel Stari</item>
      <item>Stjepko Bojanić, OIB 25751926536, Duvanjska 7,21000 Split</item>
      <item>Miroslav Trečić, OIB 50880474980, Ulica Domovinskog Rata 1c,21210 Solin</item>
      <item>Neda Tukić, OIB 70924511514, Trondheimska 10,21000 Split</item>
      <item>Vinka Ukić, OIB 42081497162, Dinka Šimunovića 5,22300 Knin</item>
      <item>Mira Velić, OIB 31812224044, Bernarda Vukasa 32,21000 Split</item>
      <item>Ivan Vrdoljak, OIB 58654492314, Donja Mala-centar 31,21203 Neorić</item>
      <item>Iva Vrdoljak, OIB 63554079953, Kukuljevićeva 19,21000 Split</item>
      <item>Dražen Todorović, OIB 98584327843, Hercegovačka 70,21000 Split</item>
      <item>Dubravka Stojanovska, OIB 87171204134, Put Plokita 75,21000 Split</item>
      <item>Josip Strniša, OIB 95889329970, Ivana Gundulića 9,22300 Knin</item>
      <item>Ivica Sviličić, OIB 30978785630, Kneza Mutimira 3,21000 Split</item>
      <item>Ana Rogošić, OIB 63013573312, Komjate 0,21214 Kaštel Lukšić</item>
      <item>Ivica Stipinović, OIB 04756380103, Sukoišanska 25,21000 Split</item>
      <item>Darko Topić, OIB 09297890199, Put Sv. Ižidora 92,21000 Split</item>
      <item>Marija Trečić, OIB 54951995215, Ulica Domovinskog Rata 1c,21210 Solin</item>
      <item>Milica Zorić, OIB 00140332153, Pujanke 53,21000 Split</item>
      <item>Ivo Rajčić, OIB 52467354389, Radunićeva 19,21217 Kaštel Novi</item>
      <item>Ivan Radoš, OIB 36063141303, Drniški Put 9,21000 Kamen</item>
      <item>Željka Vučemilović-šimunović, OIB 19390672750, Alkarska 26,21000 Split</item>
      <item>Marija Davidović, Listešići 11,21231 Klis</item>
      <item>Jere Brkan, Vukovarska 127,21000 Split</item>
      <item>Slaven Tukić, OIB 33403885817, Šime Ljubića 13,21000 Split</item>
      <item>Bartul Barišić, OIB 12686040110, Stjepana Radića 11,20207 Cavtat</item>
      <item>Tajana Domazet, OIB 31101575725, Mosećka 50a,21000 Split</item>
      <item>Velinka Runjić, OIB 16188516711, Marina Getaldića 17,21000 Split</item>
      <item>Niko Dujić, OIB 75216071342, Don Petra Peroša 107,21210 Mravince</item>
      <item>Teo Mandić, OIB 13212109596, Krešimirova 26,21210 Vranjic</item>
      <item>Mevlida Armanda, OIB 52353697771, Vranjički Put 18,21000 Split</item>
      <item>Renata Kalčić, OIB 57885132100, Brajšina 26,51000 Rijeka</item>
      <item>Juraj Lešković, OIB 69602776663, Matenci 142,49240 Matenci</item>
      <item>VRGORKA-VINARIJA dioničko društvo za proizvodnju pića, poljoprivredu i trgovinu, OIB 68329484134, Fra Ivana Rožića 35,21276 Vrgorac</item>
      <item>Milivoj Vidas, OIB 56342789123, Starčevićeva 26,21000 Split</item>
      <item>BURA l d.o.o. za trgovinu i usluge - u stečaju, OIB 79000721319, Koturaška 51,Zagreb</item>
      <item>AUTO CENTAR LOZIĆ d.o.o. trgovina vozilima u stečaju, OIB 30382973961, Županijska 21,31000 Osijek</item>
      <item>NET MEDIA SISTEMI d.o.o. za informatički inženjering, OIB 03380490457, Kvaternikova 12,21000 Split</item>
      <item>BASLER OSIGURANJE ZAGREB dioničko društvo za osiguranje, OIB 59706054982, Radnička cesta 37/b,Zagreb</item>
      <item>NASTAVNI ZAVOD ZA JAVNO ZDRAVSTVO SPLITSKO-DALMATINSKE ŽUPANIJE, OIB 54948902275, Vukovarska Ulica 46,21000 Split</item>
      <item>Joško Pavlov, OIB 35141086138, Primorska Ulica 54,21214 Kaštel Gomilica</item>
      <item>Tina Trajković, OIB 65331410683, Doverska 11,21000 Split</item>
      <item>Nada Dujmić, OIB 98309510309, Aljinovića 95,21311 Žrnovnica</item>
      <item>Nada Baković, OIB 16994220173, Kroz Selo 6,22321 Parčić</item>
      <item>Marija Duvančić, OIB 22739898593, Duvančići 40,22320 Razvođe</item>
      <item>Andrija Klarić, OIB 18697161464, Hruševečka Ulica 3,10000 Zagreb</item>
      <item>DRŽAVNI ZAVOD ZA INTELEKTUALNO VLASNIŠTVO, OIB 89755384389, Ulica Grada Vukovara 78,10000 Zagreb</item>
      <item>Perica Mitrović, OIB 29538074286, Bjelolasička 23,31000 Osijek</item>
      <item>Luka Bacelj, OIB 55461633514, Bacelji 12,21206 Bračević</item>
      <item>Mira Čipčić, OIB 42566477345, Sv.jeronima 29,21204 Dugopolje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70793241859</item>
      <item>, OIB 18683136487</item>
      <item>, OIB 07837847925</item>
      <item>, OIB null</item>
      <item>, OIB 85821130368</item>
      <item>, OIB 64546066176</item>
      <item>, OIB 62875698528</item>
      <item>, OIB 34440814040</item>
      <item>, OIB 71304592430</item>
      <item>, OIB 42669674962</item>
      <item>, OIB null</item>
      <item>, OIB 46830600751</item>
      <item>, OIB 37710339746</item>
      <item>, OIB 14595893401</item>
      <item>, OIB 71855290129</item>
      <item>, OIB 39228456312</item>
      <item>, OIB 30993782023</item>
      <item>, OIB 32709834358</item>
      <item>, OIB 94472454976</item>
      <item>, OIB 16457179668</item>
      <item>, OIB 99406899243</item>
      <item>, OIB null</item>
      <item>, OIB 81793146560</item>
      <item>, OIB 83918065246</item>
      <item>, OIB 12012147571</item>
      <item>, OIB 41387373932</item>
      <item>, OIB 16912997621</item>
      <item>, OIB 77082063693</item>
      <item>, OIB 45878059290</item>
      <item>, OIB null</item>
      <item>, OIB 35075764438</item>
      <item>, OIB 38812451417</item>
      <item>, OIB 01049951500</item>
      <item>, OIB 91720486742</item>
      <item>, OIB 35557811513</item>
      <item>, OIB 30557474014</item>
      <item>, OIB 94472454976</item>
      <item>, OIB 94187441810</item>
      <item>, OIB 62890333516</item>
      <item>, OIB null</item>
      <item>, OIB null</item>
      <item>, OIB 21268596817</item>
      <item>, OIB null</item>
      <item>, OIB null</item>
      <item>, OIB null</item>
      <item>, OIB 35721802898</item>
      <item>, OIB 46830600751</item>
      <item>, OIB 16829467929</item>
      <item>, OIB 06992092556</item>
      <item>, OIB 72232886006</item>
      <item>, OIB 14480721492</item>
      <item>, OIB 16205687638</item>
      <item>, OIB 32179081874</item>
      <item>, OIB 33392005961</item>
      <item>, OIB 84368186611</item>
      <item>, OIB 27355904472</item>
      <item>, OIB null</item>
      <item>, OIB 23269006802</item>
      <item>, OIB null</item>
      <item>, OIB 24543050439</item>
      <item>, OIB 22413472900</item>
      <item>, OIB 70793241859</item>
      <item>, OIB 33417474295</item>
      <item>, OIB 71527463594</item>
      <item>, OIB null</item>
      <item>, OIB 88448992592</item>
      <item>, OIB 26187994862</item>
      <item>, OIB 91861480870</item>
      <item>, OIB 64406809162</item>
      <item>, OIB 63433937940</item>
      <item>, OIB 03462724779</item>
      <item>, OIB 19033633778</item>
      <item>, OIB 75666130770</item>
      <item>, OIB null</item>
      <item>, OIB 42122172362</item>
      <item>, OIB 38272342702</item>
      <item>, OIB 71142152777</item>
      <item>, OIB 87311810356</item>
      <item>, OIB 85127306373</item>
      <item>, OIB 85821130368</item>
      <item>, OIB 50670282682</item>
      <item>, OIB 50670282682</item>
      <item>, OIB 46830600751</item>
      <item>, OIB null</item>
      <item>, OIB 56826138353</item>
      <item>, OIB 92345732468</item>
      <item>, OIB 07837847925</item>
      <item>, OIB 48922277230</item>
      <item>, OIB 04402974520</item>
      <item>, OIB 96577868636</item>
      <item>, OIB null</item>
      <item>, OIB 35894904443</item>
      <item>, OIB null</item>
      <item>, OIB 89865160390</item>
      <item>, OIB 41112127430</item>
      <item>, OIB 70676517267</item>
      <item>, OIB null</item>
      <item>, OIB 29524210204</item>
      <item>, OIB 68580128211</item>
      <item>, OIB null</item>
      <item>, OIB 93269876765</item>
      <item>, OIB 38309740312</item>
      <item>, OIB 74210066591</item>
      <item>, OIB 82282572283</item>
      <item>, OIB null</item>
      <item>, OIB 09517317411</item>
      <item>, OIB 49398931487</item>
      <item>, OIB null</item>
      <item>, OIB 66049692921</item>
      <item>, OIB 07373599239</item>
      <item>, OIB 65051360088</item>
      <item>, OIB null</item>
      <item>, OIB 18683136487</item>
      <item>, OIB 78359961331</item>
      <item>, OIB null</item>
      <item>, OIB null</item>
      <item>, OIB 93225891495</item>
      <item>, OIB 82790074844</item>
      <item>, OIB 56826138353</item>
      <item>, OIB 19819724166</item>
      <item>, OIB 47897946377</item>
      <item>, OIB 82319776508</item>
      <item>, OIB null</item>
      <item>, OIB 69402757072</item>
      <item>, OIB 36709757659</item>
      <item>, OIB null</item>
      <item>, OIB 37476644793</item>
      <item>, OIB null</item>
      <item>, OIB 63073332379</item>
      <item>, OIB 21777333810</item>
      <item>, OIB null</item>
      <item>, OIB 28921383001</item>
      <item>, OIB 59706054982</item>
      <item>, OIB 78344221376</item>
      <item>, OIB 41274793973</item>
      <item>, OIB 38625793303</item>
      <item>, OIB 51203688235</item>
      <item>, OIB 47965841018</item>
      <item>, OIB 68419124305</item>
      <item>, OIB 33956120458</item>
      <item>, OIB 85584865987</item>
      <item>, OIB null</item>
      <item>, OIB null</item>
      <item>, OIB null</item>
      <item>, OIB 85127306373</item>
      <item>, OIB 54948902275</item>
      <item>, OIB null</item>
      <item>, OIB 05532178397</item>
      <item>, OIB 43698579132</item>
      <item>, OIB 84143469050</item>
      <item>, OIB 89917595934</item>
      <item>, OIB 21074825891</item>
      <item>, OIB 87939104217</item>
      <item>, OIB 76080865307</item>
      <item>, OIB 55646544786</item>
      <item>, OIB 59608054089</item>
      <item>, OIB 73872839985</item>
      <item>, OIB 24407104693</item>
      <item>, OIB 75901351091</item>
      <item>, OIB 73236308888</item>
      <item>, OIB 08011374888</item>
      <item>, OIB 65866256737</item>
      <item>, OIB 09529542053</item>
      <item>, OIB 10443683019</item>
      <item>, OIB 33120980772</item>
      <item>, OIB 66241675982</item>
      <item>, OIB 30770175855</item>
      <item>, OIB 83980708087</item>
      <item>, OIB 35189247498</item>
      <item>, OIB 12242231071</item>
      <item>, OIB 28025722533</item>
      <item>, OIB 99243667034</item>
      <item>, OIB 60785268681</item>
      <item>, OIB 25982798589</item>
      <item>, OIB 55533277123</item>
      <item>, OIB 00384008152</item>
      <item>, OIB 72332556277</item>
      <item>, OIB 24835949834</item>
      <item>, OIB 28508820612</item>
      <item>, OIB 74845370223</item>
      <item>, OIB 08101100980</item>
      <item>, OIB 33204721839</item>
      <item>, OIB 45513941394</item>
      <item>, OIB 31188799731</item>
      <item>, OIB 86091667582</item>
      <item>, OIB 16074465250</item>
      <item>, OIB 56655610557</item>
      <item>, OIB 35451219902</item>
      <item>, OIB 70114227603</item>
      <item>, OIB 70114227603</item>
      <item>, OIB 76848533915</item>
      <item>, OIB 47859397279</item>
      <item>, OIB 88915921313</item>
      <item>, OIB 55757464937</item>
      <item>, OIB 46839149373</item>
      <item>, OIB 83488729434</item>
      <item>, OIB 44890767273</item>
      <item>, OIB 53424861114</item>
      <item>, OIB 77925554696</item>
      <item>, OIB 63461897206</item>
      <item>, OIB 68271062216</item>
      <item>, OIB 83296807791</item>
      <item>, OIB 40730811746</item>
      <item>, OIB 30735770287</item>
      <item>, OIB 09539101243</item>
      <item>, OIB 10571584537</item>
      <item>, OIB 53903728630</item>
      <item>, OIB 94878152360</item>
      <item>, OIB 70961784599</item>
      <item>, OIB 62291039145</item>
      <item>, OIB 82967525191</item>
      <item>, OIB 94391191426</item>
      <item>, OIB 76350894229</item>
      <item>, OIB 99909425440</item>
      <item>, OIB 27457530614</item>
      <item>, OIB 60663993622</item>
      <item>, OIB 12577877147</item>
      <item>, OIB 27524265061</item>
      <item>, OIB 74420229729</item>
      <item>, OIB 24198956638</item>
      <item>, OIB 90776404563</item>
      <item>, OIB 38484140872</item>
      <item>, OIB 02437704848</item>
      <item>, OIB 02539671010</item>
      <item>, OIB 91475365556</item>
      <item>, OIB 49953370209</item>
      <item>, OIB 16048013538</item>
      <item>, OIB 57771107058</item>
      <item>, OIB 24630749503</item>
      <item>, OIB 28025722533</item>
      <item>, OIB 80183811492</item>
      <item>, OIB 98307576243</item>
      <item>, OIB 43563335947</item>
      <item>, OIB 00897882683</item>
      <item>, OIB 44230808110</item>
      <item>, OIB 38712300010</item>
      <item>, OIB 04419572654</item>
      <item>, OIB 80968217347</item>
      <item>, OIB 70008404713</item>
      <item>, OIB 81898965125</item>
      <item>, OIB 92836065068</item>
      <item>, OIB 93006547119</item>
      <item>, OIB 46466426123</item>
      <item>, OIB 62293366608</item>
      <item>, OIB 99873701212</item>
      <item>, OIB 57371012596</item>
      <item>, OIB 25876380285</item>
      <item>, OIB 51193036454</item>
      <item>, OIB 76231208532</item>
      <item>, OIB 44132340384</item>
      <item>, OIB 79176257167</item>
      <item>, OIB 03291272208</item>
      <item>, OIB 08852465695</item>
      <item>, OIB 53136752678</item>
      <item>, OIB 06947019866</item>
      <item>, OIB 72806517394</item>
      <item>, OIB 88962507191</item>
      <item>, OIB 45533211549</item>
      <item>, OIB 69242251733</item>
      <item>, OIB 31621777587</item>
      <item>, OIB 11727504421</item>
      <item>, OIB 66878442541</item>
      <item>, OIB 51005536058</item>
      <item>, OIB 67690387290</item>
      <item>, OIB 77283348907</item>
      <item>, OIB 78272535399</item>
      <item>, OIB 37611216898</item>
      <item>, OIB 72454967005</item>
      <item>, OIB 65516171063</item>
      <item>, OIB 99530955280</item>
      <item>, OIB 76824484181</item>
      <item>, OIB 96637597848</item>
      <item>, OIB 23239072373</item>
      <item>, OIB 39599282196</item>
      <item>, OIB 97499130016</item>
      <item>, OIB 75708915913</item>
      <item>, OIB 89514038279</item>
      <item>, OIB 55215862622</item>
      <item>, OIB 38730295070</item>
      <item>, OIB 76920975322</item>
      <item>, OIB 86091321106</item>
      <item>, OIB 15201258693</item>
      <item>, OIB 67149132840</item>
      <item>, OIB 93729454627</item>
      <item>, OIB 46777889915</item>
      <item>, OIB 16439489089</item>
      <item>, OIB 55268785640</item>
      <item>, OIB 43547284113</item>
      <item>, OIB 14798986072</item>
      <item>, OIB 56342789123</item>
      <item>, OIB null</item>
      <item>, OIB 56287080453</item>
      <item>, OIB 56075169776</item>
      <item>, OIB 61980608934</item>
      <item>, OIB 41941343564</item>
      <item>, OIB 54566384631</item>
      <item>, OIB null</item>
      <item>, OIB null</item>
      <item>, OIB null</item>
      <item>, OIB null</item>
      <item>, OIB 97465301721</item>
      <item>, OIB 01252163117</item>
      <item>, OIB 30842297926</item>
      <item>, OIB 30842297926</item>
      <item>, OIB 61980608934</item>
      <item>, OIB null</item>
      <item>, OIB 69370038985</item>
      <item>, OIB null</item>
      <item>, OIB 79000721319</item>
      <item>, OIB 03380490457</item>
      <item>, OIB 85821130368</item>
      <item>, OIB 04601923208</item>
      <item>, OIB null</item>
      <item>, OIB 03828238106</item>
      <item>, OIB 88234857624</item>
      <item>, OIB 97349366519</item>
      <item>, OIB 04323472109</item>
      <item>, OIB 64965084141</item>
      <item>, OIB 69326397242</item>
      <item>, OIB 78866932443</item>
      <item>, OIB 32284739479</item>
      <item>, OIB 41941343564</item>
      <item>, OIB 75666130770</item>
      <item>, OIB 61980608934</item>
      <item>, OIB 96821083726</item>
      <item>, OIB 85828625994</item>
      <item>, OIB 29615199749</item>
      <item>, OIB null</item>
      <item>, OIB 18683136487</item>
      <item>, OIB 18683136487</item>
      <item>, OIB 18683136487</item>
      <item>, OIB 18683136487</item>
      <item>, OIB 18683136487</item>
      <item>, OIB 18683136487</item>
      <item>, OIB 18683136487</item>
      <item>, OIB null</item>
      <item>, OIB null</item>
      <item>, OIB 23379427545</item>
      <item>, OIB 07837847925</item>
      <item>, OIB null</item>
      <item>, OIB 70793241859</item>
      <item>, OIB null</item>
      <item>, OIB 55472425213</item>
      <item>, OIB null</item>
      <item>, OIB 90017639391</item>
      <item>, OIB 38083028711</item>
      <item>, OIB 19345128906</item>
      <item>, OIB 61980608934</item>
      <item>, OIB null</item>
      <item>, OIB null</item>
      <item>, OIB 38083028711</item>
      <item>, OIB 85821130368</item>
      <item>, OIB 10098946497</item>
      <item>, OIB 86888847404</item>
      <item>, OIB 24743587539</item>
      <item>, OIB 33508911717</item>
      <item>, OIB 91478009603</item>
      <item>, OIB 52392458213</item>
      <item>, OIB 72332556277</item>
      <item>, OIB 44890767273</item>
      <item>, OIB 23131390669</item>
      <item>, OIB 21094494613</item>
      <item>, OIB 08563467932</item>
      <item>, OIB 69060952354</item>
      <item>, OIB 11403397863</item>
      <item>, OIB 31497688270</item>
      <item>, OIB 92020885489</item>
      <item>, OIB 08830644469</item>
      <item>, OIB 28123794048</item>
      <item>, OIB 12919457160</item>
      <item>, OIB 33120197409</item>
      <item>, OIB 91445751353</item>
      <item>, OIB 56034797647</item>
      <item>, OIB 10054205030</item>
      <item>, OIB 29357565225</item>
      <item>, OIB 42034643125</item>
      <item>, OIB 69863599942</item>
      <item>, OIB 98825603309</item>
      <item>, OIB 79576557482</item>
      <item>, OIB 26635293339</item>
      <item>, OIB 34969575575</item>
      <item>, OIB 59002364613</item>
      <item>, OIB 82096480140</item>
      <item>, OIB 19915712920</item>
      <item>, OIB 29776220525</item>
      <item>, OIB 93618932042</item>
      <item>, OIB 81391207997</item>
      <item>, OIB 57017761001</item>
      <item>, OIB 21943772484</item>
      <item>, OIB 17080094552</item>
      <item>, OIB 68180763414</item>
      <item>, OIB 34453706637</item>
      <item>, OIB 66904421085</item>
      <item>, OIB 47281082801</item>
      <item>, OIB 45519634047</item>
      <item>, OIB 74171273839</item>
      <item>, OIB null</item>
      <item>, OIB 18683136487</item>
      <item>, OIB null</item>
      <item>, OIB null</item>
      <item>, OIB null</item>
      <item>, OIB 50608806627</item>
      <item>, OIB 74697035343</item>
      <item>, OIB 09033661295</item>
      <item>, OIB 99777361372</item>
      <item>, OIB null</item>
      <item>, OIB 39364629552</item>
      <item>, OIB 49371248632</item>
      <item>, OIB 68175280792</item>
      <item>, OIB 18080781553</item>
      <item>, OIB 00893712988</item>
      <item>, OIB 36917498674</item>
      <item>, OIB 05569494546</item>
      <item>, OIB 07285230342</item>
      <item>, OIB 50974371502</item>
      <item>, OIB 80639746410</item>
      <item>, OIB 18526555730</item>
      <item>, OIB 43799885260</item>
      <item>, OIB 94965914070</item>
      <item>, OIB 06811970314</item>
      <item>, OIB 88385690941</item>
      <item>, OIB 38311171100</item>
      <item>, OIB 23944179531</item>
      <item>, OIB 97860316263</item>
      <item>, OIB 62683960216</item>
      <item>, OIB 18609350440</item>
      <item>, OIB 67925940620</item>
      <item>, OIB 73001510209</item>
      <item>, OIB 77723253899</item>
      <item>, OIB 18977071620</item>
      <item>, OIB 29966440390</item>
      <item>, OIB 56588665795</item>
      <item>, OIB 99810426480</item>
      <item>, OIB 45845212026</item>
      <item>, OIB 63402483386</item>
      <item>, OIB 90714609552</item>
      <item>, OIB 12287964630</item>
      <item>, OIB 41258960204</item>
      <item>, OIB 09291034408</item>
      <item>, OIB 33725767264</item>
      <item>, OIB 94339540336</item>
      <item>, OIB 38057391892</item>
      <item>, OIB 33007404175</item>
      <item>, OIB 34296544282</item>
      <item>, OIB 04083001132</item>
      <item>, OIB 84941173128</item>
      <item>, OIB 89654935153</item>
      <item>, OIB 86080104106</item>
      <item>, OIB 49290967945</item>
      <item>, OIB 29265973045</item>
      <item>, OIB 73389614517</item>
      <item>, OIB 97701748344</item>
      <item>, OIB 65069642793</item>
      <item>, OIB 35557811513</item>
      <item>, OIB 69239215555</item>
      <item>, OIB 19390672750</item>
      <item>, OIB 32937631192</item>
      <item>, OIB 93570683955</item>
      <item>, OIB 93519007247</item>
      <item>, OIB 81898965125</item>
      <item>, OIB 68762006562</item>
      <item>, OIB 46466426123</item>
      <item>, OIB 15402538356</item>
      <item>, OIB 08033901183</item>
      <item>, OIB 17311242164</item>
      <item>, OIB 09675579569</item>
      <item>, OIB 72189149878</item>
      <item>, OIB 21589065823</item>
      <item>, OIB 59401221926</item>
      <item>, OIB 58219699024</item>
      <item>, OIB 67223092915</item>
      <item>, OIB 82167098700</item>
      <item>, OIB 80719299509</item>
      <item>, OIB 05763270433</item>
      <item>, OIB 99568210497</item>
      <item>, OIB 78878339902</item>
      <item>, OIB 35555990248</item>
      <item>, OIB 50973171038</item>
      <item>, OIB 15738553325</item>
      <item>, OIB 39636384582</item>
      <item>, OIB 63604163211</item>
      <item>, OIB 41476060687</item>
      <item>, OIB 63781484968</item>
      <item>, OIB 90598357164</item>
      <item>, OIB 72594587030</item>
      <item>, OIB 71000445833</item>
      <item>, OIB 18659409558</item>
      <item>, OIB 62951288048</item>
      <item>, OIB 70468304794</item>
      <item>, OIB 47387004597</item>
      <item>, OIB 09903259382</item>
      <item>, OIB 02726524452</item>
      <item>, OIB 83662319172</item>
      <item>, OIB 46863766369</item>
      <item>, OIB 21657975586</item>
      <item>, OIB 91749079767</item>
      <item>, OIB 78206251147</item>
      <item>, OIB 16838023061</item>
      <item>, OIB 00132520638</item>
      <item>, OIB 74813693236</item>
      <item>, OIB 49854875039</item>
      <item>, OIB 49873220891</item>
      <item>, OIB 97693442104</item>
      <item>, OIB 26638303946</item>
      <item>, OIB 83686976296</item>
      <item>, OIB 97696546556</item>
      <item>, OIB 69438273166</item>
      <item>, OIB 67907347725</item>
      <item>, OIB 70330715284</item>
      <item>, OIB 33507058945</item>
      <item>, OIB 78714538239</item>
      <item>, OIB 11849010850</item>
      <item>, OIB 49917991796</item>
      <item>, OIB 74901888496</item>
      <item>, OIB 87272819238</item>
      <item>, OIB 04209324873</item>
      <item>, OIB 74750176046</item>
      <item>, OIB 67345729042</item>
      <item>, OIB 19997991153</item>
      <item>, OIB 98976446888</item>
      <item>, OIB 91949654327</item>
      <item>, OIB 87687857774</item>
      <item>, OIB 30924166560</item>
      <item>, OIB 19856164686</item>
      <item>, OIB 72590351524</item>
      <item>, OIB 09827250222</item>
      <item>, OIB 52705592800</item>
      <item>, OIB 31016018881</item>
      <item>, OIB 80409745726</item>
      <item>, OIB 02401555720</item>
      <item>, OIB 76156352997</item>
      <item>, OIB 92738597282</item>
      <item>, OIB 84681628783</item>
      <item>, OIB 55675650848</item>
      <item>, OIB 70824276539</item>
      <item>, OIB 61576258120</item>
      <item>, OIB 11081458098</item>
      <item>, OIB 07885551191</item>
      <item>, OIB 59974477956</item>
      <item>, OIB 27192920551</item>
      <item>, OIB 17394409236</item>
      <item>, OIB 44567225674</item>
      <item>, OIB 82341180529</item>
      <item>, OIB 69257203171</item>
      <item>, OIB 01138031201</item>
      <item>, OIB 58881798829</item>
      <item>, OIB 54591476829</item>
      <item>, OIB 29953576092</item>
      <item>, OIB 45375542461</item>
      <item>, OIB 41344179016</item>
      <item>, OIB 73917202839</item>
      <item>, OIB 49269171098</item>
      <item>, OIB 34937918610</item>
      <item>, OIB 00968558935</item>
      <item>, OIB 50194808421</item>
      <item>, OIB 95397541786</item>
      <item>, OIB 65152954463</item>
      <item>, OIB 62510013110</item>
      <item>, OIB 86909984538</item>
      <item>, OIB 18023655586</item>
      <item>, OIB 23248459290</item>
      <item>, OIB 10307450473</item>
      <item>, OIB 79369933858</item>
      <item>, OIB 24212828078</item>
      <item>, OIB 56508525212</item>
      <item>, OIB 38337274260</item>
      <item>, OIB 87317474850</item>
      <item>, OIB 37389823251</item>
      <item>, OIB 85205650926</item>
      <item>, OIB 92085359240</item>
      <item>, OIB 44061509536</item>
      <item>, OIB 32681502260</item>
      <item>, OIB 32989170521</item>
      <item>, OIB 33573858243</item>
      <item>, OIB 03673706981</item>
      <item>, OIB 87726686946</item>
      <item>, OIB 24544706980</item>
      <item>, OIB 96155411085</item>
      <item>, OIB 53959056974</item>
      <item>, OIB 12351935621</item>
      <item>, OIB 14390943845</item>
      <item>, OIB 23355936969</item>
      <item>, OIB 42779808936</item>
      <item>, OIB 28602503915</item>
      <item>, OIB 66582117749</item>
      <item>, OIB 79153132638</item>
      <item>, OIB 80843491669</item>
      <item>, OIB 88248589366</item>
      <item>, OIB 49545684243</item>
      <item>, OIB 54712970747</item>
      <item>, OIB 87811623322</item>
      <item>, OIB 91056811857</item>
      <item>, OIB 75286000064</item>
      <item>, OIB 48042737399</item>
      <item>, OIB 35675614034</item>
      <item>, OIB 27370139872</item>
      <item>, OIB 74628173475</item>
      <item>, OIB 64571848035</item>
      <item>, OIB 30868427553</item>
      <item>, OIB 28508820612</item>
      <item>, OIB 68535764041</item>
      <item>, OIB 17589644925</item>
      <item>, OIB 79046275268</item>
      <item>, OIB 78517901315</item>
      <item>, OIB 68766264149</item>
      <item>, OIB 49619386391</item>
      <item>, OIB 10163841708</item>
      <item>, OIB 63327603131</item>
      <item>, OIB 36844611036</item>
      <item>, OIB 90436045680</item>
      <item>, OIB 79546057657</item>
      <item>, OIB 14695878450</item>
      <item>, OIB 45662446398</item>
      <item>, OIB 21781090554</item>
      <item>, OIB 39126309445</item>
      <item>, OIB 06763759506</item>
      <item>, OIB 01089958101</item>
      <item>, OIB 47030103613</item>
      <item>, OIB 89771272445</item>
      <item>, OIB 76197116887</item>
      <item>, OIB 58528189918</item>
      <item>, OIB 72532024891</item>
      <item>, OIB 48186805492</item>
      <item>, OIB 69926366099</item>
      <item>, OIB 66481146396</item>
      <item>, OIB 48544328267</item>
      <item>, OIB 47913512214</item>
      <item>, OIB 06010961010</item>
      <item>, OIB 98862228387</item>
      <item>, OIB 51619560640</item>
      <item>, OIB 91173398058</item>
      <item>, OIB 34978148355</item>
      <item>, OIB 52683808409</item>
      <item>, OIB 92736733656</item>
      <item>, OIB 75774016292</item>
      <item>, OIB 98826275620</item>
      <item>, OIB 03185976635</item>
      <item>, OIB 03263396290</item>
      <item>, OIB 42998076332</item>
      <item>, OIB 03796593117</item>
      <item>, OIB 29691845355</item>
      <item>, OIB 32330076899</item>
      <item>, OIB 09324740808</item>
      <item>, OIB 26353444269</item>
      <item>, OIB 16954022739</item>
      <item>, OIB 43858024645</item>
      <item>, OIB 51516687457</item>
      <item>, OIB 03030085275</item>
      <item>, OIB 40304138585</item>
      <item>, OIB 34147480025</item>
      <item>, OIB 03502691709</item>
      <item>, OIB 81852427870</item>
      <item>, OIB 86920054956</item>
      <item>, OIB 03031267329</item>
      <item>, OIB 32252086462</item>
      <item>, OIB 01784422133</item>
      <item>, OIB 53119078542</item>
      <item>, OIB 04871127862</item>
      <item>, OIB 00231948560</item>
      <item>, OIB 48154982931</item>
      <item>, OIB 27313861620</item>
      <item>, OIB 37671686952</item>
      <item>, OIB 25772566590</item>
      <item>, OIB 77476367069</item>
      <item>, OIB 37811046307</item>
      <item>, OIB 96208368856</item>
      <item>, OIB 46981853030</item>
      <item>, OIB 62904573776</item>
      <item>, OIB 04571043319</item>
      <item>, OIB 11440453978</item>
      <item>, OIB 15724160128</item>
      <item>, OIB 13682411690</item>
      <item>, OIB 67771387421</item>
      <item>, OIB 12244754061</item>
      <item>, OIB 24488999707</item>
      <item>, OIB 01952579328</item>
      <item>, OIB 14428054555</item>
      <item>, OIB 70694448376</item>
      <item>, OIB 82064030568</item>
      <item>, OIB 39917579317</item>
      <item>, OIB 20916812996</item>
      <item>, OIB 81559542363</item>
      <item>, OIB 26187211202</item>
      <item>, OIB 89096228977</item>
      <item>, OIB 88234857624</item>
      <item>, OIB 53374014167</item>
      <item>, OIB 94704411458</item>
      <item>, OIB 71821692373</item>
      <item>, OIB 09408788504</item>
      <item>, OIB 07038339077</item>
      <item>, OIB 38900880602</item>
      <item>, OIB 45192577645</item>
      <item>, OIB 05247958818</item>
      <item>, OIB 28166909018</item>
      <item>, OIB 80645998554</item>
      <item>, OIB 31496851195</item>
      <item>, OIB 55633242961</item>
      <item>, OIB 63353072185</item>
      <item>, OIB 84009834780</item>
      <item>, OIB 15832739048</item>
      <item>, OIB 94366468246</item>
      <item>, OIB 36758209001</item>
      <item>, OIB 25141930670</item>
      <item>, OIB 97869422869</item>
      <item>, OIB 89998355619</item>
      <item>, OIB 95095320611</item>
      <item>, OIB 61713318858</item>
      <item>, OIB 86857726322</item>
      <item>, OIB 30483848227</item>
      <item>, OIB 09167064985</item>
      <item>, OIB 95864491355</item>
      <item>, OIB 73723486062</item>
      <item>, OIB 77384310693</item>
      <item>, OIB 43910221929</item>
      <item>, OIB 06357620254</item>
      <item>, OIB 08079634276</item>
      <item>, OIB 01091360979</item>
      <item>, OIB 91655777185</item>
      <item>, OIB 50708267696</item>
      <item>, OIB 41935131740</item>
      <item>, OIB 46303939151</item>
      <item>, OIB 93848978885</item>
      <item>, OIB 57207922181</item>
      <item>, OIB 45120406456</item>
      <item>, OIB 89412859402</item>
      <item>, OIB 61288856543</item>
      <item>, OIB 78979895187</item>
      <item>, OIB 28469423878</item>
      <item>, OIB 58654492314</item>
      <item>, OIB 00849791179</item>
      <item>, OIB null</item>
      <item>, OIB 57170132138</item>
      <item>, OIB 77198987590</item>
      <item>, OIB 65331626489</item>
      <item>, OIB 84315022246</item>
      <item>, OIB 08519715626</item>
      <item>, OIB 72508288201</item>
      <item>, OIB 33099880685</item>
      <item>, OIB 52615536531</item>
      <item>, OIB 16315354223</item>
      <item>, OIB 24889115799</item>
      <item>, OIB 63442370123</item>
      <item>, OIB 28097018986</item>
      <item>, OIB 13567782306</item>
      <item>, OIB 91815577545</item>
      <item>, OIB 65189931544</item>
      <item>, OIB 51253879731</item>
      <item>, OIB 75688399939</item>
      <item>, OIB 85982645988</item>
      <item>, OIB 57479376750</item>
      <item>, OIB null</item>
      <item>, OIB 40723467363</item>
      <item>, OIB 80590033491</item>
      <item>, OIB 18562262384</item>
      <item>, OIB 81034283040</item>
      <item>, OIB 12822553870</item>
      <item>, OIB 26067778479</item>
      <item>, OIB 44484653228</item>
      <item>, OIB 02369489649</item>
      <item>, OIB 21918343692</item>
      <item>, OIB 11925765994</item>
      <item>, OIB 55906727777</item>
      <item>, OIB 50670282682</item>
      <item>, OIB 84143512273</item>
      <item>, OIB 08611982578</item>
      <item>, OIB 19997474853</item>
      <item>, OIB 31024530599</item>
      <item>, OIB 82920304679</item>
      <item>, OIB 75956845709</item>
      <item>, OIB 90828303800</item>
      <item>, OIB 40858158040</item>
      <item>, OIB 68871210232</item>
      <item>, OIB 38554028146</item>
      <item>, OIB 03677154609</item>
      <item>, OIB 20105696184</item>
      <item>, OIB 99253273877</item>
      <item>, OIB 45836749093</item>
      <item>, OIB 63957170679</item>
      <item>, OIB 13489275071</item>
      <item>, OIB 49276013054</item>
      <item>, OIB 13586987904</item>
      <item>, OIB 60970664434</item>
      <item>, OIB 02336991708</item>
      <item>, OIB 21943772484</item>
      <item>, OIB 14338735105</item>
      <item>, OIB 77317760491</item>
      <item>, OIB 03739843191</item>
      <item>, OIB 22986331166</item>
      <item>, OIB 36571760060</item>
      <item>, OIB 45482063767</item>
      <item>, OIB 59639817186</item>
      <item>, OIB 78110711892</item>
      <item>, OIB 08200114705</item>
      <item>, OIB 96762020666</item>
      <item>, OIB 68629820074</item>
      <item>, OIB 69745327532</item>
      <item>, OIB 27105475264</item>
      <item>, OIB 36735285579</item>
      <item>, OIB 77606115521</item>
      <item>, OIB 12822553870</item>
      <item>, OIB 75885216649</item>
      <item>, OIB 07556207031</item>
      <item>, OIB 00526661882</item>
      <item>, OIB 34302227455</item>
      <item>, OIB 56814423724</item>
      <item>, OIB 23922325811</item>
      <item>, OIB 71120573278</item>
      <item>, OIB 12578026353</item>
      <item>, OIB 35027187093</item>
      <item>, OIB 25751926536</item>
      <item>, OIB 50880474980</item>
      <item>, OIB 70924511514</item>
      <item>, OIB 42081497162</item>
      <item>, OIB 31812224044</item>
      <item>, OIB 58654492314</item>
      <item>, OIB 63554079953</item>
      <item>, OIB 98584327843</item>
      <item>, OIB 87171204134</item>
      <item>, OIB 95889329970</item>
      <item>, OIB 30978785630</item>
      <item>, OIB 63013573312</item>
      <item>, OIB 04756380103</item>
      <item>, OIB 09297890199</item>
      <item>, OIB 54951995215</item>
      <item>, OIB 00140332153</item>
      <item>, OIB 52467354389</item>
      <item>, OIB 36063141303</item>
      <item>, OIB 19390672750</item>
      <item>, OIB null</item>
      <item>, OIB null</item>
      <item>, OIB 33403885817</item>
      <item>, OIB 12686040110</item>
      <item>, OIB 31101575725</item>
      <item>, OIB 16188516711</item>
      <item>, OIB 75216071342</item>
      <item>, OIB 13212109596</item>
      <item>, OIB 52353697771</item>
      <item>, OIB 57885132100</item>
      <item>, OIB 69602776663</item>
      <item>, OIB 68329484134</item>
      <item>, OIB 56342789123</item>
      <item>, OIB 79000721319</item>
      <item>, OIB 30382973961</item>
      <item>, OIB 03380490457</item>
      <item>, OIB 59706054982</item>
      <item>, OIB 54948902275</item>
      <item>, OIB 35141086138</item>
      <item>, OIB 65331410683</item>
      <item>, OIB 98309510309</item>
      <item>, OIB 16994220173</item>
      <item>, OIB 22739898593</item>
      <item>, OIB 18697161464</item>
      <item>, OIB 89755384389</item>
      <item>, OIB 29538074286</item>
      <item>, OIB 55461633514</item>
      <item>, OIB 42566477345</item>
    </izvorni_sadrzaj>
    <derivirana_varijabla naziv="DomainObject.Predmet.SudioniciListNazivOIB_1">
      <item>, OIB 70793241859</item>
      <item>, OIB 18683136487</item>
      <item>, OIB 07837847925</item>
      <item>, OIB null</item>
      <item>, OIB 85821130368</item>
      <item>, OIB 64546066176</item>
      <item>, OIB 62875698528</item>
      <item>, OIB 34440814040</item>
      <item>, OIB 71304592430</item>
      <item>, OIB 42669674962</item>
      <item>, OIB null</item>
      <item>, OIB 46830600751</item>
      <item>, OIB 37710339746</item>
      <item>, OIB 14595893401</item>
      <item>, OIB 71855290129</item>
      <item>, OIB 39228456312</item>
      <item>, OIB 30993782023</item>
      <item>, OIB 32709834358</item>
      <item>, OIB 94472454976</item>
      <item>, OIB 16457179668</item>
      <item>, OIB 99406899243</item>
      <item>, OIB null</item>
      <item>, OIB 81793146560</item>
      <item>, OIB 83918065246</item>
      <item>, OIB 12012147571</item>
      <item>, OIB 41387373932</item>
      <item>, OIB 16912997621</item>
      <item>, OIB 77082063693</item>
      <item>, OIB 45878059290</item>
      <item>, OIB null</item>
      <item>, OIB 35075764438</item>
      <item>, OIB 38812451417</item>
      <item>, OIB 01049951500</item>
      <item>, OIB 91720486742</item>
      <item>, OIB 35557811513</item>
      <item>, OIB 30557474014</item>
      <item>, OIB 94472454976</item>
      <item>, OIB 94187441810</item>
      <item>, OIB 62890333516</item>
      <item>, OIB null</item>
      <item>, OIB null</item>
      <item>, OIB 21268596817</item>
      <item>, OIB null</item>
      <item>, OIB null</item>
      <item>, OIB null</item>
      <item>, OIB 35721802898</item>
      <item>, OIB 46830600751</item>
      <item>, OIB 16829467929</item>
      <item>, OIB 06992092556</item>
      <item>, OIB 72232886006</item>
      <item>, OIB 14480721492</item>
      <item>, OIB 16205687638</item>
      <item>, OIB 32179081874</item>
      <item>, OIB 33392005961</item>
      <item>, OIB 84368186611</item>
      <item>, OIB 27355904472</item>
      <item>, OIB null</item>
      <item>, OIB 23269006802</item>
      <item>, OIB null</item>
      <item>, OIB 24543050439</item>
      <item>, OIB 22413472900</item>
      <item>, OIB 70793241859</item>
      <item>, OIB 33417474295</item>
      <item>, OIB 71527463594</item>
      <item>, OIB null</item>
      <item>, OIB 88448992592</item>
      <item>, OIB 26187994862</item>
      <item>, OIB 91861480870</item>
      <item>, OIB 64406809162</item>
      <item>, OIB 63433937940</item>
      <item>, OIB 03462724779</item>
      <item>, OIB 19033633778</item>
      <item>, OIB 75666130770</item>
      <item>, OIB null</item>
      <item>, OIB 42122172362</item>
      <item>, OIB 38272342702</item>
      <item>, OIB 71142152777</item>
      <item>, OIB 87311810356</item>
      <item>, OIB 85127306373</item>
      <item>, OIB 85821130368</item>
      <item>, OIB 50670282682</item>
      <item>, OIB 50670282682</item>
      <item>, OIB 46830600751</item>
      <item>, OIB null</item>
      <item>, OIB 56826138353</item>
      <item>, OIB 92345732468</item>
      <item>, OIB 07837847925</item>
      <item>, OIB 48922277230</item>
      <item>, OIB 04402974520</item>
      <item>, OIB 96577868636</item>
      <item>, OIB null</item>
      <item>, OIB 35894904443</item>
      <item>, OIB null</item>
      <item>, OIB 89865160390</item>
      <item>, OIB 41112127430</item>
      <item>, OIB 70676517267</item>
      <item>, OIB null</item>
      <item>, OIB 29524210204</item>
      <item>, OIB 68580128211</item>
      <item>, OIB null</item>
      <item>, OIB 93269876765</item>
      <item>, OIB 38309740312</item>
      <item>, OIB 74210066591</item>
      <item>, OIB 82282572283</item>
      <item>, OIB null</item>
      <item>, OIB 09517317411</item>
      <item>, OIB 49398931487</item>
      <item>, OIB null</item>
      <item>, OIB 66049692921</item>
      <item>, OIB 07373599239</item>
      <item>, OIB 65051360088</item>
      <item>, OIB null</item>
      <item>, OIB 18683136487</item>
      <item>, OIB 78359961331</item>
      <item>, OIB null</item>
      <item>, OIB null</item>
      <item>, OIB 93225891495</item>
      <item>, OIB 82790074844</item>
      <item>, OIB 56826138353</item>
      <item>, OIB 19819724166</item>
      <item>, OIB 47897946377</item>
      <item>, OIB 82319776508</item>
      <item>, OIB null</item>
      <item>, OIB 69402757072</item>
      <item>, OIB 36709757659</item>
      <item>, OIB null</item>
      <item>, OIB 37476644793</item>
      <item>, OIB null</item>
      <item>, OIB 63073332379</item>
      <item>, OIB 21777333810</item>
      <item>, OIB null</item>
      <item>, OIB 28921383001</item>
      <item>, OIB 59706054982</item>
      <item>, OIB 78344221376</item>
      <item>, OIB 41274793973</item>
      <item>, OIB 38625793303</item>
      <item>, OIB 51203688235</item>
      <item>, OIB 47965841018</item>
      <item>, OIB 68419124305</item>
      <item>, OIB 33956120458</item>
      <item>, OIB 85584865987</item>
      <item>, OIB null</item>
      <item>, OIB null</item>
      <item>, OIB null</item>
      <item>, OIB 85127306373</item>
      <item>, OIB 54948902275</item>
      <item>, OIB null</item>
      <item>, OIB 05532178397</item>
      <item>, OIB 43698579132</item>
      <item>, OIB 84143469050</item>
      <item>, OIB 89917595934</item>
      <item>, OIB 21074825891</item>
      <item>, OIB 87939104217</item>
      <item>, OIB 76080865307</item>
      <item>, OIB 55646544786</item>
      <item>, OIB 59608054089</item>
      <item>, OIB 73872839985</item>
      <item>, OIB 24407104693</item>
      <item>, OIB 75901351091</item>
      <item>, OIB 73236308888</item>
      <item>, OIB 08011374888</item>
      <item>, OIB 65866256737</item>
      <item>, OIB 09529542053</item>
      <item>, OIB 10443683019</item>
      <item>, OIB 33120980772</item>
      <item>, OIB 66241675982</item>
      <item>, OIB 30770175855</item>
      <item>, OIB 83980708087</item>
      <item>, OIB 35189247498</item>
      <item>, OIB 12242231071</item>
      <item>, OIB 28025722533</item>
      <item>, OIB 99243667034</item>
      <item>, OIB 60785268681</item>
      <item>, OIB 25982798589</item>
      <item>, OIB 55533277123</item>
      <item>, OIB 00384008152</item>
      <item>, OIB 72332556277</item>
      <item>, OIB 24835949834</item>
      <item>, OIB 28508820612</item>
      <item>, OIB 74845370223</item>
      <item>, OIB 08101100980</item>
      <item>, OIB 33204721839</item>
      <item>, OIB 45513941394</item>
      <item>, OIB 31188799731</item>
      <item>, OIB 86091667582</item>
      <item>, OIB 16074465250</item>
      <item>, OIB 56655610557</item>
      <item>, OIB 35451219902</item>
      <item>, OIB 70114227603</item>
      <item>, OIB 70114227603</item>
      <item>, OIB 76848533915</item>
      <item>, OIB 47859397279</item>
      <item>, OIB 88915921313</item>
      <item>, OIB 55757464937</item>
      <item>, OIB 46839149373</item>
      <item>, OIB 83488729434</item>
      <item>, OIB 44890767273</item>
      <item>, OIB 53424861114</item>
      <item>, OIB 77925554696</item>
      <item>, OIB 63461897206</item>
      <item>, OIB 68271062216</item>
      <item>, OIB 83296807791</item>
      <item>, OIB 40730811746</item>
      <item>, OIB 30735770287</item>
      <item>, OIB 09539101243</item>
      <item>, OIB 10571584537</item>
      <item>, OIB 53903728630</item>
      <item>, OIB 94878152360</item>
      <item>, OIB 70961784599</item>
      <item>, OIB 62291039145</item>
      <item>, OIB 82967525191</item>
      <item>, OIB 94391191426</item>
      <item>, OIB 76350894229</item>
      <item>, OIB 99909425440</item>
      <item>, OIB 27457530614</item>
      <item>, OIB 60663993622</item>
      <item>, OIB 12577877147</item>
      <item>, OIB 27524265061</item>
      <item>, OIB 74420229729</item>
      <item>, OIB 24198956638</item>
      <item>, OIB 90776404563</item>
      <item>, OIB 38484140872</item>
      <item>, OIB 02437704848</item>
      <item>, OIB 02539671010</item>
      <item>, OIB 91475365556</item>
      <item>, OIB 49953370209</item>
      <item>, OIB 16048013538</item>
      <item>, OIB 57771107058</item>
      <item>, OIB 24630749503</item>
      <item>, OIB 28025722533</item>
      <item>, OIB 80183811492</item>
      <item>, OIB 98307576243</item>
      <item>, OIB 43563335947</item>
      <item>, OIB 00897882683</item>
      <item>, OIB 44230808110</item>
      <item>, OIB 38712300010</item>
      <item>, OIB 04419572654</item>
      <item>, OIB 80968217347</item>
      <item>, OIB 70008404713</item>
      <item>, OIB 81898965125</item>
      <item>, OIB 92836065068</item>
      <item>, OIB 93006547119</item>
      <item>, OIB 46466426123</item>
      <item>, OIB 62293366608</item>
      <item>, OIB 99873701212</item>
      <item>, OIB 57371012596</item>
      <item>, OIB 25876380285</item>
      <item>, OIB 51193036454</item>
      <item>, OIB 76231208532</item>
      <item>, OIB 44132340384</item>
      <item>, OIB 79176257167</item>
      <item>, OIB 03291272208</item>
      <item>, OIB 08852465695</item>
      <item>, OIB 53136752678</item>
      <item>, OIB 06947019866</item>
      <item>, OIB 72806517394</item>
      <item>, OIB 88962507191</item>
      <item>, OIB 45533211549</item>
      <item>, OIB 69242251733</item>
      <item>, OIB 31621777587</item>
      <item>, OIB 11727504421</item>
      <item>, OIB 66878442541</item>
      <item>, OIB 51005536058</item>
      <item>, OIB 67690387290</item>
      <item>, OIB 77283348907</item>
      <item>, OIB 78272535399</item>
      <item>, OIB 37611216898</item>
      <item>, OIB 72454967005</item>
      <item>, OIB 65516171063</item>
      <item>, OIB 99530955280</item>
      <item>, OIB 76824484181</item>
      <item>, OIB 96637597848</item>
      <item>, OIB 23239072373</item>
      <item>, OIB 39599282196</item>
      <item>, OIB 97499130016</item>
      <item>, OIB 75708915913</item>
      <item>, OIB 89514038279</item>
      <item>, OIB 55215862622</item>
      <item>, OIB 38730295070</item>
      <item>, OIB 76920975322</item>
      <item>, OIB 86091321106</item>
      <item>, OIB 15201258693</item>
      <item>, OIB 67149132840</item>
      <item>, OIB 93729454627</item>
      <item>, OIB 46777889915</item>
      <item>, OIB 16439489089</item>
      <item>, OIB 55268785640</item>
      <item>, OIB 43547284113</item>
      <item>, OIB 14798986072</item>
      <item>, OIB 56342789123</item>
      <item>, OIB null</item>
      <item>, OIB 56287080453</item>
      <item>, OIB 56075169776</item>
      <item>, OIB 61980608934</item>
      <item>, OIB 41941343564</item>
      <item>, OIB 54566384631</item>
      <item>, OIB null</item>
      <item>, OIB null</item>
      <item>, OIB null</item>
      <item>, OIB null</item>
      <item>, OIB 97465301721</item>
      <item>, OIB 01252163117</item>
      <item>, OIB 30842297926</item>
      <item>, OIB 30842297926</item>
      <item>, OIB 61980608934</item>
      <item>, OIB null</item>
      <item>, OIB 69370038985</item>
      <item>, OIB null</item>
      <item>, OIB 79000721319</item>
      <item>, OIB 03380490457</item>
      <item>, OIB 85821130368</item>
      <item>, OIB 04601923208</item>
      <item>, OIB null</item>
      <item>, OIB 03828238106</item>
      <item>, OIB 88234857624</item>
      <item>, OIB 97349366519</item>
      <item>, OIB 04323472109</item>
      <item>, OIB 64965084141</item>
      <item>, OIB 69326397242</item>
      <item>, OIB 78866932443</item>
      <item>, OIB 32284739479</item>
      <item>, OIB 41941343564</item>
      <item>, OIB 75666130770</item>
      <item>, OIB 61980608934</item>
      <item>, OIB 96821083726</item>
      <item>, OIB 85828625994</item>
      <item>, OIB 29615199749</item>
      <item>, OIB null</item>
      <item>, OIB 18683136487</item>
      <item>, OIB 18683136487</item>
      <item>, OIB 18683136487</item>
      <item>, OIB 18683136487</item>
      <item>, OIB 18683136487</item>
      <item>, OIB 18683136487</item>
      <item>, OIB 18683136487</item>
      <item>, OIB null</item>
      <item>, OIB null</item>
      <item>, OIB 23379427545</item>
      <item>, OIB 07837847925</item>
      <item>, OIB null</item>
      <item>, OIB 70793241859</item>
      <item>, OIB null</item>
      <item>, OIB 55472425213</item>
      <item>, OIB null</item>
      <item>, OIB 90017639391</item>
      <item>, OIB 38083028711</item>
      <item>, OIB 19345128906</item>
      <item>, OIB 61980608934</item>
      <item>, OIB null</item>
      <item>, OIB null</item>
      <item>, OIB 38083028711</item>
      <item>, OIB 85821130368</item>
      <item>, OIB 10098946497</item>
      <item>, OIB 86888847404</item>
      <item>, OIB 24743587539</item>
      <item>, OIB 33508911717</item>
      <item>, OIB 91478009603</item>
      <item>, OIB 52392458213</item>
      <item>, OIB 72332556277</item>
      <item>, OIB 44890767273</item>
      <item>, OIB 23131390669</item>
      <item>, OIB 21094494613</item>
      <item>, OIB 08563467932</item>
      <item>, OIB 69060952354</item>
      <item>, OIB 11403397863</item>
      <item>, OIB 31497688270</item>
      <item>, OIB 92020885489</item>
      <item>, OIB 08830644469</item>
      <item>, OIB 28123794048</item>
      <item>, OIB 12919457160</item>
      <item>, OIB 33120197409</item>
      <item>, OIB 91445751353</item>
      <item>, OIB 56034797647</item>
      <item>, OIB 10054205030</item>
      <item>, OIB 29357565225</item>
      <item>, OIB 42034643125</item>
      <item>, OIB 69863599942</item>
      <item>, OIB 98825603309</item>
      <item>, OIB 79576557482</item>
      <item>, OIB 26635293339</item>
      <item>, OIB 34969575575</item>
      <item>, OIB 59002364613</item>
      <item>, OIB 82096480140</item>
      <item>, OIB 19915712920</item>
      <item>, OIB 29776220525</item>
      <item>, OIB 93618932042</item>
      <item>, OIB 81391207997</item>
      <item>, OIB 57017761001</item>
      <item>, OIB 21943772484</item>
      <item>, OIB 17080094552</item>
      <item>, OIB 68180763414</item>
      <item>, OIB 34453706637</item>
      <item>, OIB 66904421085</item>
      <item>, OIB 47281082801</item>
      <item>, OIB 45519634047</item>
      <item>, OIB 74171273839</item>
      <item>, OIB null</item>
      <item>, OIB 18683136487</item>
      <item>, OIB null</item>
      <item>, OIB null</item>
      <item>, OIB null</item>
      <item>, OIB 50608806627</item>
      <item>, OIB 74697035343</item>
      <item>, OIB 09033661295</item>
      <item>, OIB 99777361372</item>
      <item>, OIB null</item>
      <item>, OIB 39364629552</item>
      <item>, OIB 49371248632</item>
      <item>, OIB 68175280792</item>
      <item>, OIB 18080781553</item>
      <item>, OIB 00893712988</item>
      <item>, OIB 36917498674</item>
      <item>, OIB 05569494546</item>
      <item>, OIB 07285230342</item>
      <item>, OIB 50974371502</item>
      <item>, OIB 80639746410</item>
      <item>, OIB 18526555730</item>
      <item>, OIB 43799885260</item>
      <item>, OIB 94965914070</item>
      <item>, OIB 06811970314</item>
      <item>, OIB 88385690941</item>
      <item>, OIB 38311171100</item>
      <item>, OIB 23944179531</item>
      <item>, OIB 97860316263</item>
      <item>, OIB 62683960216</item>
      <item>, OIB 18609350440</item>
      <item>, OIB 67925940620</item>
      <item>, OIB 73001510209</item>
      <item>, OIB 77723253899</item>
      <item>, OIB 18977071620</item>
      <item>, OIB 29966440390</item>
      <item>, OIB 56588665795</item>
      <item>, OIB 99810426480</item>
      <item>, OIB 45845212026</item>
      <item>, OIB 63402483386</item>
      <item>, OIB 90714609552</item>
      <item>, OIB 12287964630</item>
      <item>, OIB 41258960204</item>
      <item>, OIB 09291034408</item>
      <item>, OIB 33725767264</item>
      <item>, OIB 94339540336</item>
      <item>, OIB 38057391892</item>
      <item>, OIB 33007404175</item>
      <item>, OIB 34296544282</item>
      <item>, OIB 04083001132</item>
      <item>, OIB 84941173128</item>
      <item>, OIB 89654935153</item>
      <item>, OIB 86080104106</item>
      <item>, OIB 49290967945</item>
      <item>, OIB 29265973045</item>
      <item>, OIB 73389614517</item>
      <item>, OIB 97701748344</item>
      <item>, OIB 65069642793</item>
      <item>, OIB 35557811513</item>
      <item>, OIB 69239215555</item>
      <item>, OIB 19390672750</item>
      <item>, OIB 32937631192</item>
      <item>, OIB 93570683955</item>
      <item>, OIB 93519007247</item>
      <item>, OIB 81898965125</item>
      <item>, OIB 68762006562</item>
      <item>, OIB 46466426123</item>
      <item>, OIB 15402538356</item>
      <item>, OIB 08033901183</item>
      <item>, OIB 17311242164</item>
      <item>, OIB 09675579569</item>
      <item>, OIB 72189149878</item>
      <item>, OIB 21589065823</item>
      <item>, OIB 59401221926</item>
      <item>, OIB 58219699024</item>
      <item>, OIB 67223092915</item>
      <item>, OIB 82167098700</item>
      <item>, OIB 80719299509</item>
      <item>, OIB 05763270433</item>
      <item>, OIB 99568210497</item>
      <item>, OIB 78878339902</item>
      <item>, OIB 35555990248</item>
      <item>, OIB 50973171038</item>
      <item>, OIB 15738553325</item>
      <item>, OIB 39636384582</item>
      <item>, OIB 63604163211</item>
      <item>, OIB 41476060687</item>
      <item>, OIB 63781484968</item>
      <item>, OIB 90598357164</item>
      <item>, OIB 72594587030</item>
      <item>, OIB 71000445833</item>
      <item>, OIB 18659409558</item>
      <item>, OIB 62951288048</item>
      <item>, OIB 70468304794</item>
      <item>, OIB 47387004597</item>
      <item>, OIB 09903259382</item>
      <item>, OIB 02726524452</item>
      <item>, OIB 83662319172</item>
      <item>, OIB 46863766369</item>
      <item>, OIB 21657975586</item>
      <item>, OIB 91749079767</item>
      <item>, OIB 78206251147</item>
      <item>, OIB 16838023061</item>
      <item>, OIB 00132520638</item>
      <item>, OIB 74813693236</item>
      <item>, OIB 49854875039</item>
      <item>, OIB 49873220891</item>
      <item>, OIB 97693442104</item>
      <item>, OIB 26638303946</item>
      <item>, OIB 83686976296</item>
      <item>, OIB 97696546556</item>
      <item>, OIB 69438273166</item>
      <item>, OIB 67907347725</item>
      <item>, OIB 70330715284</item>
      <item>, OIB 33507058945</item>
      <item>, OIB 78714538239</item>
      <item>, OIB 11849010850</item>
      <item>, OIB 49917991796</item>
      <item>, OIB 74901888496</item>
      <item>, OIB 87272819238</item>
      <item>, OIB 04209324873</item>
      <item>, OIB 74750176046</item>
      <item>, OIB 67345729042</item>
      <item>, OIB 19997991153</item>
      <item>, OIB 98976446888</item>
      <item>, OIB 91949654327</item>
      <item>, OIB 87687857774</item>
      <item>, OIB 30924166560</item>
      <item>, OIB 19856164686</item>
      <item>, OIB 72590351524</item>
      <item>, OIB 09827250222</item>
      <item>, OIB 52705592800</item>
      <item>, OIB 31016018881</item>
      <item>, OIB 80409745726</item>
      <item>, OIB 02401555720</item>
      <item>, OIB 76156352997</item>
      <item>, OIB 92738597282</item>
      <item>, OIB 84681628783</item>
      <item>, OIB 55675650848</item>
      <item>, OIB 70824276539</item>
      <item>, OIB 61576258120</item>
      <item>, OIB 11081458098</item>
      <item>, OIB 07885551191</item>
      <item>, OIB 59974477956</item>
      <item>, OIB 27192920551</item>
      <item>, OIB 17394409236</item>
      <item>, OIB 44567225674</item>
      <item>, OIB 82341180529</item>
      <item>, OIB 69257203171</item>
      <item>, OIB 01138031201</item>
      <item>, OIB 58881798829</item>
      <item>, OIB 54591476829</item>
      <item>, OIB 29953576092</item>
      <item>, OIB 45375542461</item>
      <item>, OIB 41344179016</item>
      <item>, OIB 73917202839</item>
      <item>, OIB 49269171098</item>
      <item>, OIB 34937918610</item>
      <item>, OIB 00968558935</item>
      <item>, OIB 50194808421</item>
      <item>, OIB 95397541786</item>
      <item>, OIB 65152954463</item>
      <item>, OIB 62510013110</item>
      <item>, OIB 86909984538</item>
      <item>, OIB 18023655586</item>
      <item>, OIB 23248459290</item>
      <item>, OIB 10307450473</item>
      <item>, OIB 79369933858</item>
      <item>, OIB 24212828078</item>
      <item>, OIB 56508525212</item>
      <item>, OIB 38337274260</item>
      <item>, OIB 87317474850</item>
      <item>, OIB 37389823251</item>
      <item>, OIB 85205650926</item>
      <item>, OIB 92085359240</item>
      <item>, OIB 44061509536</item>
      <item>, OIB 32681502260</item>
      <item>, OIB 32989170521</item>
      <item>, OIB 33573858243</item>
      <item>, OIB 03673706981</item>
      <item>, OIB 87726686946</item>
      <item>, OIB 24544706980</item>
      <item>, OIB 96155411085</item>
      <item>, OIB 53959056974</item>
      <item>, OIB 12351935621</item>
      <item>, OIB 14390943845</item>
      <item>, OIB 23355936969</item>
      <item>, OIB 42779808936</item>
      <item>, OIB 28602503915</item>
      <item>, OIB 66582117749</item>
      <item>, OIB 79153132638</item>
      <item>, OIB 80843491669</item>
      <item>, OIB 88248589366</item>
      <item>, OIB 49545684243</item>
      <item>, OIB 54712970747</item>
      <item>, OIB 87811623322</item>
      <item>, OIB 91056811857</item>
      <item>, OIB 75286000064</item>
      <item>, OIB 48042737399</item>
      <item>, OIB 35675614034</item>
      <item>, OIB 27370139872</item>
      <item>, OIB 74628173475</item>
      <item>, OIB 64571848035</item>
      <item>, OIB 30868427553</item>
      <item>, OIB 28508820612</item>
      <item>, OIB 68535764041</item>
      <item>, OIB 17589644925</item>
      <item>, OIB 79046275268</item>
      <item>, OIB 78517901315</item>
      <item>, OIB 68766264149</item>
      <item>, OIB 49619386391</item>
      <item>, OIB 10163841708</item>
      <item>, OIB 63327603131</item>
      <item>, OIB 36844611036</item>
      <item>, OIB 90436045680</item>
      <item>, OIB 79546057657</item>
      <item>, OIB 14695878450</item>
      <item>, OIB 45662446398</item>
      <item>, OIB 21781090554</item>
      <item>, OIB 39126309445</item>
      <item>, OIB 06763759506</item>
      <item>, OIB 01089958101</item>
      <item>, OIB 47030103613</item>
      <item>, OIB 89771272445</item>
      <item>, OIB 76197116887</item>
      <item>, OIB 58528189918</item>
      <item>, OIB 72532024891</item>
      <item>, OIB 48186805492</item>
      <item>, OIB 69926366099</item>
      <item>, OIB 66481146396</item>
      <item>, OIB 48544328267</item>
      <item>, OIB 47913512214</item>
      <item>, OIB 06010961010</item>
      <item>, OIB 98862228387</item>
      <item>, OIB 51619560640</item>
      <item>, OIB 91173398058</item>
      <item>, OIB 34978148355</item>
      <item>, OIB 52683808409</item>
      <item>, OIB 92736733656</item>
      <item>, OIB 75774016292</item>
      <item>, OIB 98826275620</item>
      <item>, OIB 03185976635</item>
      <item>, OIB 03263396290</item>
      <item>, OIB 42998076332</item>
      <item>, OIB 03796593117</item>
      <item>, OIB 29691845355</item>
      <item>, OIB 32330076899</item>
      <item>, OIB 09324740808</item>
      <item>, OIB 26353444269</item>
      <item>, OIB 16954022739</item>
      <item>, OIB 43858024645</item>
      <item>, OIB 51516687457</item>
      <item>, OIB 03030085275</item>
      <item>, OIB 40304138585</item>
      <item>, OIB 34147480025</item>
      <item>, OIB 03502691709</item>
      <item>, OIB 81852427870</item>
      <item>, OIB 86920054956</item>
      <item>, OIB 03031267329</item>
      <item>, OIB 32252086462</item>
      <item>, OIB 01784422133</item>
      <item>, OIB 53119078542</item>
      <item>, OIB 04871127862</item>
      <item>, OIB 00231948560</item>
      <item>, OIB 48154982931</item>
      <item>, OIB 27313861620</item>
      <item>, OIB 37671686952</item>
      <item>, OIB 25772566590</item>
      <item>, OIB 77476367069</item>
      <item>, OIB 37811046307</item>
      <item>, OIB 96208368856</item>
      <item>, OIB 46981853030</item>
      <item>, OIB 62904573776</item>
      <item>, OIB 04571043319</item>
      <item>, OIB 11440453978</item>
      <item>, OIB 15724160128</item>
      <item>, OIB 13682411690</item>
      <item>, OIB 67771387421</item>
      <item>, OIB 12244754061</item>
      <item>, OIB 24488999707</item>
      <item>, OIB 01952579328</item>
      <item>, OIB 14428054555</item>
      <item>, OIB 70694448376</item>
      <item>, OIB 82064030568</item>
      <item>, OIB 39917579317</item>
      <item>, OIB 20916812996</item>
      <item>, OIB 81559542363</item>
      <item>, OIB 26187211202</item>
      <item>, OIB 89096228977</item>
      <item>, OIB 88234857624</item>
      <item>, OIB 53374014167</item>
      <item>, OIB 94704411458</item>
      <item>, OIB 71821692373</item>
      <item>, OIB 09408788504</item>
      <item>, OIB 07038339077</item>
      <item>, OIB 38900880602</item>
      <item>, OIB 45192577645</item>
      <item>, OIB 05247958818</item>
      <item>, OIB 28166909018</item>
      <item>, OIB 80645998554</item>
      <item>, OIB 31496851195</item>
      <item>, OIB 55633242961</item>
      <item>, OIB 63353072185</item>
      <item>, OIB 84009834780</item>
      <item>, OIB 15832739048</item>
      <item>, OIB 94366468246</item>
      <item>, OIB 36758209001</item>
      <item>, OIB 25141930670</item>
      <item>, OIB 97869422869</item>
      <item>, OIB 89998355619</item>
      <item>, OIB 95095320611</item>
      <item>, OIB 61713318858</item>
      <item>, OIB 86857726322</item>
      <item>, OIB 30483848227</item>
      <item>, OIB 09167064985</item>
      <item>, OIB 95864491355</item>
      <item>, OIB 73723486062</item>
      <item>, OIB 77384310693</item>
      <item>, OIB 43910221929</item>
      <item>, OIB 06357620254</item>
      <item>, OIB 08079634276</item>
      <item>, OIB 01091360979</item>
      <item>, OIB 91655777185</item>
      <item>, OIB 50708267696</item>
      <item>, OIB 41935131740</item>
      <item>, OIB 46303939151</item>
      <item>, OIB 93848978885</item>
      <item>, OIB 57207922181</item>
      <item>, OIB 45120406456</item>
      <item>, OIB 89412859402</item>
      <item>, OIB 61288856543</item>
      <item>, OIB 78979895187</item>
      <item>, OIB 28469423878</item>
      <item>, OIB 58654492314</item>
      <item>, OIB 00849791179</item>
      <item>, OIB null</item>
      <item>, OIB 57170132138</item>
      <item>, OIB 77198987590</item>
      <item>, OIB 65331626489</item>
      <item>, OIB 84315022246</item>
      <item>, OIB 08519715626</item>
      <item>, OIB 72508288201</item>
      <item>, OIB 33099880685</item>
      <item>, OIB 52615536531</item>
      <item>, OIB 16315354223</item>
      <item>, OIB 24889115799</item>
      <item>, OIB 63442370123</item>
      <item>, OIB 28097018986</item>
      <item>, OIB 13567782306</item>
      <item>, OIB 91815577545</item>
      <item>, OIB 65189931544</item>
      <item>, OIB 51253879731</item>
      <item>, OIB 75688399939</item>
      <item>, OIB 85982645988</item>
      <item>, OIB 57479376750</item>
      <item>, OIB null</item>
      <item>, OIB 40723467363</item>
      <item>, OIB 80590033491</item>
      <item>, OIB 18562262384</item>
      <item>, OIB 81034283040</item>
      <item>, OIB 12822553870</item>
      <item>, OIB 26067778479</item>
      <item>, OIB 44484653228</item>
      <item>, OIB 02369489649</item>
      <item>, OIB 21918343692</item>
      <item>, OIB 11925765994</item>
      <item>, OIB 55906727777</item>
      <item>, OIB 50670282682</item>
      <item>, OIB 84143512273</item>
      <item>, OIB 08611982578</item>
      <item>, OIB 19997474853</item>
      <item>, OIB 31024530599</item>
      <item>, OIB 82920304679</item>
      <item>, OIB 75956845709</item>
      <item>, OIB 90828303800</item>
      <item>, OIB 40858158040</item>
      <item>, OIB 68871210232</item>
      <item>, OIB 38554028146</item>
      <item>, OIB 03677154609</item>
      <item>, OIB 20105696184</item>
      <item>, OIB 99253273877</item>
      <item>, OIB 45836749093</item>
      <item>, OIB 63957170679</item>
      <item>, OIB 13489275071</item>
      <item>, OIB 49276013054</item>
      <item>, OIB 13586987904</item>
      <item>, OIB 60970664434</item>
      <item>, OIB 02336991708</item>
      <item>, OIB 21943772484</item>
      <item>, OIB 14338735105</item>
      <item>, OIB 77317760491</item>
      <item>, OIB 03739843191</item>
      <item>, OIB 22986331166</item>
      <item>, OIB 36571760060</item>
      <item>, OIB 45482063767</item>
      <item>, OIB 59639817186</item>
      <item>, OIB 78110711892</item>
      <item>, OIB 08200114705</item>
      <item>, OIB 96762020666</item>
      <item>, OIB 68629820074</item>
      <item>, OIB 69745327532</item>
      <item>, OIB 27105475264</item>
      <item>, OIB 36735285579</item>
      <item>, OIB 77606115521</item>
      <item>, OIB 12822553870</item>
      <item>, OIB 75885216649</item>
      <item>, OIB 07556207031</item>
      <item>, OIB 00526661882</item>
      <item>, OIB 34302227455</item>
      <item>, OIB 56814423724</item>
      <item>, OIB 23922325811</item>
      <item>, OIB 71120573278</item>
      <item>, OIB 12578026353</item>
      <item>, OIB 35027187093</item>
      <item>, OIB 25751926536</item>
      <item>, OIB 50880474980</item>
      <item>, OIB 70924511514</item>
      <item>, OIB 42081497162</item>
      <item>, OIB 31812224044</item>
      <item>, OIB 58654492314</item>
      <item>, OIB 63554079953</item>
      <item>, OIB 98584327843</item>
      <item>, OIB 87171204134</item>
      <item>, OIB 95889329970</item>
      <item>, OIB 30978785630</item>
      <item>, OIB 63013573312</item>
      <item>, OIB 04756380103</item>
      <item>, OIB 09297890199</item>
      <item>, OIB 54951995215</item>
      <item>, OIB 00140332153</item>
      <item>, OIB 52467354389</item>
      <item>, OIB 36063141303</item>
      <item>, OIB 19390672750</item>
      <item>, OIB null</item>
      <item>, OIB null</item>
      <item>, OIB 33403885817</item>
      <item>, OIB 12686040110</item>
      <item>, OIB 31101575725</item>
      <item>, OIB 16188516711</item>
      <item>, OIB 75216071342</item>
      <item>, OIB 13212109596</item>
      <item>, OIB 52353697771</item>
      <item>, OIB 57885132100</item>
      <item>, OIB 69602776663</item>
      <item>, OIB 68329484134</item>
      <item>, OIB 56342789123</item>
      <item>, OIB 79000721319</item>
      <item>, OIB 30382973961</item>
      <item>, OIB 03380490457</item>
      <item>, OIB 59706054982</item>
      <item>, OIB 54948902275</item>
      <item>, OIB 35141086138</item>
      <item>, OIB 65331410683</item>
      <item>, OIB 98309510309</item>
      <item>, OIB 16994220173</item>
      <item>, OIB 22739898593</item>
      <item>, OIB 18697161464</item>
      <item>, OIB 89755384389</item>
      <item>, OIB 29538074286</item>
      <item>, OIB 55461633514</item>
      <item>, OIB 42566477345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Natalija Mladineo, OIB 62875698528, Viška 24 Split</item>
    </izvorni_sadrzaj>
    <derivirana_varijabla naziv="DomainObject.Predmet.StecajniUpraviteljiListAddressOIB_1">
      <item>Natalija Mladineo, OIB 62875698528, Viška 24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31. siječnja 2019.</izvorni_sadrzaj>
    <derivirana_varijabla naziv="DomainObject.Predmet.DatumZadnjeOdrzaneSudskeRadnje_1">31. siječnja 2019.</derivirana_varijabla>
  </DomainObject.Predmet.DatumZadnjeOdrzaneSudskeRadnje>
  <DomainObject.PredzadnjaOdlukaIzPredmeta.DatumDonosenjaOdluke>
    <izvorni_sadrzaj>11. siječnja 2019.</izvorni_sadrzaj>
    <derivirana_varijabla naziv="DomainObject.PredzadnjaOdlukaIzPredmeta.DatumDonosenjaOdluke_1">11. siječnja 2019.</derivirana_varijabla>
  </DomainObject.PredzadnjaOdlukaIzPredmeta.DatumDonosenjaOdluke>
  <DomainObject.PredzadnjaOdlukaIzPredmeta.Oznaka>
    <izvorni_sadrzaj>St-49/2012-1804</izvorni_sadrzaj>
    <derivirana_varijabla naziv="DomainObject.PredzadnjaOdlukaIzPredmeta.Oznaka_1">St-49/2012-1804</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709</properties:Words>
  <properties:Characters>3740</properties:Characters>
  <properties:Lines>94</properties:Lines>
  <properties:Paragraphs>30</properties:Paragraphs>
  <properties:TotalTime>29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4557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2019-01-31T12:17:00Z</dcterms:created>
  <dc:creator>Velimir Vuković</dc:creator>
  <cp:lastModifiedBy>Velimir Vuković</cp:lastModifiedBy>
  <cp:lastPrinted>2019-01-31T13:02:00Z</cp:lastPrinted>
  <dcterms:modified xmlns:xsi="http://www.w3.org/2001/XMLSchema-instance" xsi:type="dcterms:W3CDTF">2019-01-31T13:05:00Z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St-49/2012-1815 / Odluka - Rješenje - dosuda (1.st-49-12 dosuda 2 docx.docx)</vt:lpwstr>
  </prop:property>
  <prop:property name="CC_coloring" pid="4" fmtid="{D5CDD505-2E9C-101B-9397-08002B2CF9AE}">
    <vt:bool>false</vt:bool>
  </prop:property>
  <prop:property name="BrojStranica" pid="5" fmtid="{D5CDD505-2E9C-101B-9397-08002B2CF9AE}">
    <vt:i4>2</vt:i4>
  </prop:property>
</prop:Properties>
</file>