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3e1c" w14:paraId="3e03e1c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A02C28">
        <w:rPr>
          <w:b/>
        </w:rPr>
        <w:t>1499/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A02C28">
        <w:rPr>
          <w:b/>
        </w:rPr>
        <w:t>ŠTIT, ORGANIZACIJA ZA PROMICANJE I FINANCIRANJE HUMANITARNOG RAZMINIRANJA, Zagreb, Gajeva 4, OIB: 95849202152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A02C28">
        <w:t>6.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A02C28">
        <w:rPr>
          <w:b/>
        </w:rPr>
        <w:t>ŠTIT, ORGANIZACIJA ZA PROMICANJE I FINANCIRANJE HUMANITARNOG RAZMINIRANJA, Zagreb, Gajeva 4, OIB: 95849202152</w:t>
      </w:r>
      <w:r w:rsidR="00F7278D">
        <w:t xml:space="preserve">, iznosi </w:t>
      </w:r>
      <w:r w:rsidR="00A02C28">
        <w:rPr>
          <w:b/>
        </w:rPr>
        <w:t>28.243,31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r w:rsidR="00A02C28">
        <w:rPr>
          <w:b/>
        </w:rPr>
        <w:t>Jure Jurić</w:t>
      </w:r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137F4D">
        <w:rPr>
          <w:b/>
        </w:rPr>
        <w:t>4</w:t>
      </w:r>
      <w:r w:rsidR="00A02C28">
        <w:rPr>
          <w:b/>
        </w:rPr>
        <w:t>99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A02C28">
        <w:t>6.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183" w:rsidR="007C0183">
      <w:r>
        <w:separator/>
      </w:r>
    </w:p>
  </w:endnote>
  <w:endnote w:id="0" w:type="continuationSeparator">
    <w:p w:rsidRDefault="007C0183" w:rsidR="007C0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183" w:rsidR="007C0183">
      <w:r>
        <w:separator/>
      </w:r>
    </w:p>
  </w:footnote>
  <w:footnote w:id="0" w:type="continuationSeparator">
    <w:p w:rsidRDefault="007C0183" w:rsidR="007C0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37F4D"/>
    <w:rsid w:val="001437B2"/>
    <w:rsid w:val="001613E4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0183"/>
    <w:rsid w:val="007C47E5"/>
    <w:rsid w:val="007C7622"/>
    <w:rsid w:val="007E7376"/>
    <w:rsid w:val="007F1C41"/>
    <w:rsid w:val="008023F7"/>
    <w:rsid w:val="00817C66"/>
    <w:rsid w:val="00826999"/>
    <w:rsid w:val="00836CE2"/>
    <w:rsid w:val="0084069A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E23AF8"/>
    <w:rsid w:val="00E26712"/>
    <w:rsid w:val="00E54F58"/>
    <w:rsid w:val="00E60C19"/>
    <w:rsid w:val="00E7432A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67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6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67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6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St-1499/2016</izvorni_sadrzaj>
    <derivirana_varijabla naziv="DomainObject.Predmet.OznakaBroj_1">St-1499/2016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ŠTIT organizacija za promicanje i financiranje humanitarnog razminiranja</izvorni_sadrzaj>
    <derivirana_varijabla naziv="DomainObject.Predmet.ProtustrankaFormated_1">  ŠTIT organizacija za promicanje i financiranje humanitarnog razminiranja</derivirana_varijabla>
  </DomainObject.Predmet.ProtustrankaFormated>
  <DomainObject.Predmet.ProtustrankaFormatedOIB>
    <izvorni_sadrzaj>  ŠTIT organizacija za promicanje i financiranje humanitarnog razminiranja, OIB 95849202152</izvorni_sadrzaj>
    <derivirana_varijabla naziv="DomainObject.Predmet.ProtustrankaFormatedOIB_1">  ŠTIT organizacija za promicanje i financiranje humanitarnog razminiranja, OIB 95849202152</derivirana_varijabla>
  </DomainObject.Predmet.ProtustrankaFormatedOIB>
  <DomainObject.Predmet.ProtustrankaFormatedWithAdress>
    <izvorni_sadrzaj> ŠTIT organizacija za promicanje i financiranje humanitarnog razminiranja, Gajeva 4, 10000 Zagreb</izvorni_sadrzaj>
    <derivirana_varijabla naziv="DomainObject.Predmet.ProtustrankaFormatedWithAdress_1"> ŠTIT organizacija za promicanje i financiranje humanitarnog razminiranja, Gajeva 4, 10000 Zagreb</derivirana_varijabla>
  </DomainObject.Predmet.ProtustrankaFormatedWithAdress>
  <DomainObject.Predmet.ProtustrankaFormatedWithAdressOIB>
    <izvorni_sadrzaj> ŠTIT organizacija za promicanje i financiranje humanitarnog razminiranja, OIB 95849202152, Gajeva 4, 10000 Zagreb</izvorni_sadrzaj>
    <derivirana_varijabla naziv="DomainObject.Predmet.ProtustrankaFormatedWithAdressOIB_1"> ŠTIT organizacija za promicanje i financiranje humanitarnog razminiranja, OIB 95849202152, Gajeva 4, 10000 Zagreb</derivirana_varijabla>
  </DomainObject.Predmet.ProtustrankaFormatedWithAdressOIB>
  <DomainObject.Predmet.ProtustrankaWithAdress>
    <izvorni_sadrzaj>ŠTIT organizacija za promicanje i financiranje humanitarnog razminiranja Gajeva 4, 10000 Zagreb</izvorni_sadrzaj>
    <derivirana_varijabla naziv="DomainObject.Predmet.ProtustrankaWithAdress_1">ŠTIT organizacija za promicanje i financiranje humanitarnog razminiranja Gajeva 4, 10000 Zagreb</derivirana_varijabla>
  </DomainObject.Predmet.ProtustrankaWithAdress>
  <DomainObject.Predmet.ProtustrankaWithAdressOIB>
    <izvorni_sadrzaj>ŠTIT organizacija za promicanje i financiranje humanitarnog razminiranja, OIB 95849202152, Gajeva 4, 10000 Zagreb</izvorni_sadrzaj>
    <derivirana_varijabla naziv="DomainObject.Predmet.ProtustrankaWithAdressOIB_1">ŠTIT organizacija za promicanje i financiranje humanitarnog razminiranja, OIB 95849202152, Gajeva 4, 10000 Zagreb</derivirana_varijabla>
  </DomainObject.Predmet.ProtustrankaWithAdressOIB>
  <DomainObject.Predmet.ProtustrankaNazivFormated>
    <izvorni_sadrzaj>ŠTIT organizacija za promicanje i financiranje humanitarnog razminiranja</izvorni_sadrzaj>
    <derivirana_varijabla naziv="DomainObject.Predmet.ProtustrankaNazivFormated_1">ŠTIT organizacija za promicanje i financiranje humanitarnog razminiranja</derivirana_varijabla>
  </DomainObject.Predmet.ProtustrankaNazivFormated>
  <DomainObject.Predmet.ProtustrankaNazivFormatedOIB>
    <izvorni_sadrzaj>ŠTIT organizacija za promicanje i financiranje humanitarnog razminiranja, OIB 95849202152</izvorni_sadrzaj>
    <derivirana_varijabla naziv="DomainObject.Predmet.ProtustrankaNazivFormatedOIB_1">ŠTIT organizacija za promicanje i financiranje humanitarnog razminiranja, OIB 95849202152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ŠTIT organizacija za promicanje i financiranje humanitarnog razminiranja</item>
    </izvorni_sadrzaj>
    <derivirana_varijabla naziv="DomainObject.Predmet.ProtuStrankaListFormated_1">
      <item>ŠTIT organizacija za promicanje i financiranje humanitarnog razminiranja</item>
    </derivirana_varijabla>
  </DomainObject.Predmet.ProtuStrankaListFormated>
  <DomainObject.Predmet.ProtuStrankaListFormatedOIB>
    <izvorni_sadrzaj>
      <item>ŠTIT organizacija za promicanje i financiranje humanitarnog razminiranja, OIB 95849202152</item>
    </izvorni_sadrzaj>
    <derivirana_varijabla naziv="DomainObject.Predmet.ProtuStrankaListFormatedOIB_1">
      <item>ŠTIT organizacija za promicanje i financiranje humanitarnog razminiranja, OIB 95849202152</item>
    </derivirana_varijabla>
  </DomainObject.Predmet.ProtuStrankaListFormatedOIB>
  <DomainObject.Predmet.ProtuStrankaListFormatedWithAdress>
    <izvorni_sadrzaj>
      <item>ŠTIT organizacija za promicanje i financiranje humanitarnog razminiranja, Gajeva 4, 10000 Zagreb</item>
    </izvorni_sadrzaj>
    <derivirana_varijabla naziv="DomainObject.Predmet.ProtuStrankaListFormatedWithAdress_1">
      <item>ŠTIT organizacija za promicanje i financiranje humanitarnog razminiranja, Gajeva 4, 10000 Zagreb</item>
    </derivirana_varijabla>
  </DomainObject.Predmet.ProtuStrankaListFormatedWithAdress>
  <DomainObject.Predmet.ProtuStrankaListFormatedWithAdressOIB>
    <izvorni_sadrzaj>
      <item>ŠTIT organizacija za promicanje i financiranje humanitarnog razminiranja, OIB 95849202152, Gajeva 4, 10000 Zagreb</item>
    </izvorni_sadrzaj>
    <derivirana_varijabla naziv="DomainObject.Predmet.ProtuStrankaListFormatedWithAdressOIB_1">
      <item>ŠTIT organizacija za promicanje i financiranje humanitarnog razminiranja, OIB 95849202152, Gajeva 4, 10000 Zagreb</item>
    </derivirana_varijabla>
  </DomainObject.Predmet.ProtuStrankaListFormatedWithAdressOIB>
  <DomainObject.Predmet.ProtuStrankaListNazivFormated>
    <izvorni_sadrzaj>
      <item>ŠTIT organizacija za promicanje i financiranje humanitarnog razminiranja</item>
    </izvorni_sadrzaj>
    <derivirana_varijabla naziv="DomainObject.Predmet.ProtuStrankaListNazivFormated_1">
      <item>ŠTIT organizacija za promicanje i financiranje humanitarnog razminiranja</item>
    </derivirana_varijabla>
  </DomainObject.Predmet.ProtuStrankaListNazivFormated>
  <DomainObject.Predmet.ProtuStrankaListNazivFormatedOIB>
    <izvorni_sadrzaj>
      <item>ŠTIT organizacija za promicanje i financiranje humanitarnog razminiranja, OIB 95849202152</item>
    </izvorni_sadrzaj>
    <derivirana_varijabla naziv="DomainObject.Predmet.ProtuStrankaListNazivFormatedOIB_1">
      <item>ŠTIT organizacija za promicanje i financiranje humanitarnog razminiranja, OIB 95849202152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ŠTIT organizacija za promicanje i financiranje humanitarnog razminiranja</izvorni_sadrzaj>
    <derivirana_varijabla naziv="DomainObject.Predmet.ProtustrankaIDrugi_1">ŠTIT organizacija za promicanje i financiranje humanitarnog razminiranja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ŠTIT organizacija za promicanje i financiranje humanitarnog razminiranja, OIB 95849202152, Gajeva 4, 10000 Zagreb</izvorni_sadrzaj>
    <derivirana_varijabla naziv="DomainObject.Predmet.ProtustrankaIDrugiAdressOIB_1">ŠTIT organizacija za promicanje i financiranje humanitarnog razminiranja, OIB 95849202152, Gajeva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ŠTIT organizacija za promicanje i financiranje humanitarnog razminiranja</item>
      <item>FINA Regionalni centar Zagreb</item>
    </izvorni_sadrzaj>
    <derivirana_varijabla naziv="DomainObject.Predmet.SudioniciListNaziv_1">
      <item>ŠTIT organizacija za promicanje i financiranje humanitarnog razminiranja</item>
      <item>FINA Regionalni centar Zagreb</item>
    </derivirana_varijabla>
  </DomainObject.Predmet.SudioniciListNaziv>
  <DomainObject.Predmet.SudioniciListAdressOIB>
    <izvorni_sadrzaj>
      <item>ŠTIT organizacija za promicanje i financiranje humanitarnog razminiranja, OIB 95849202152, Gajeva 4,10000 Zagreb</item>
      <item>FINA Regionalni centar Zagreb, OIB 85821130368, Trg svibanjskih žrtava 1995. 1,10000 Zagreb</item>
    </izvorni_sadrzaj>
    <derivirana_varijabla naziv="DomainObject.Predmet.SudioniciListAdressOIB_1">
      <item>ŠTIT organizacija za promicanje i financiranje humanitarnog razminiranja, OIB 95849202152, Gajeva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95849202152</item>
      <item>, OIB 85821130368</item>
    </izvorni_sadrzaj>
    <derivirana_varijabla naziv="DomainObject.Predmet.SudioniciListNazivOIB_1">
      <item>, OIB 95849202152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2044</properties:Characters>
  <properties:Lines>60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2016-05-31T07:43:00Z</cp:lastPrinted>
  <dcterms:modified xmlns:xsi="http://www.w3.org/2001/XMLSchema-instance" xsi:type="dcterms:W3CDTF">2016-06-06T05:57:00Z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