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67a2" w14:paraId="2c867a2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74193D">
        <w:t>2246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74193D">
        <w:rPr>
          <w:lang w:val="hr-HR"/>
        </w:rPr>
        <w:t>TERRA SOLIS</w:t>
      </w:r>
      <w:r w:rsidR="00170B42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74193D">
        <w:rPr>
          <w:lang w:val="hr-HR"/>
        </w:rPr>
        <w:t>, Split, Matice Hrvatske 84, OIB: 30561499877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74193D">
        <w:rPr>
          <w:lang w:val="hr-HR"/>
        </w:rPr>
        <w:t xml:space="preserve"> 060249188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74193D" w:rsidRPr="0074193D">
        <w:rPr>
          <w:lang w:val="hr-HR"/>
        </w:rPr>
        <w:t>TERRA SOLIS d.o.o., Split, Matice Hrvatske 84, OIB: 30561499877, MBS: 060249188</w:t>
      </w:r>
      <w:r w:rsidR="0074193D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2D355F">
        <w:rPr>
          <w:lang w:val="hr-HR"/>
        </w:rPr>
        <w:t xml:space="preserve"> 10</w:t>
      </w:r>
      <w:r w:rsidR="00822B62">
        <w:rPr>
          <w:lang w:val="hr-HR"/>
        </w:rPr>
        <w:t xml:space="preserve"> sati i </w:t>
      </w:r>
      <w:r w:rsidR="002D355F">
        <w:rPr>
          <w:lang w:val="hr-HR"/>
        </w:rPr>
        <w:t>10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2D355F">
        <w:t>Ivan Gjurašić, dipl. pravnik iz Zagreba, Petrinjska 28, OIB: 66025260916.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74193D" w:rsidRPr="0074193D">
        <w:rPr>
          <w:lang w:val="hr-HR"/>
        </w:rPr>
        <w:t xml:space="preserve">TERRA SOLIS d.o.o., Split, Matice Hrvatske 84, OIB: 30561499877, MBS: 060249188.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BC0634">
        <w:rPr>
          <w:lang w:val="hr-HR"/>
        </w:rPr>
        <w:t>19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2D355F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35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65D">
      <w:t>2</w:t>
    </w:r>
    <w:r w:rsidR="00170B42">
      <w:t>4</w:t>
    </w:r>
    <w:r w:rsidR="0074193D">
      <w:t>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4279B"/>
    <w:rsid w:val="00245F8C"/>
    <w:rsid w:val="002619BA"/>
    <w:rsid w:val="00280614"/>
    <w:rsid w:val="002A4B4D"/>
    <w:rsid w:val="002B1247"/>
    <w:rsid w:val="002C5D44"/>
    <w:rsid w:val="002D355F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4193D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3353E"/>
    <w:rsid w:val="00950AA9"/>
    <w:rsid w:val="00967130"/>
    <w:rsid w:val="0096732B"/>
    <w:rsid w:val="009715B0"/>
    <w:rsid w:val="009C1153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C0321F"/>
    <w:rsid w:val="00C12BF5"/>
    <w:rsid w:val="00C319B2"/>
    <w:rsid w:val="00C4250E"/>
    <w:rsid w:val="00C60F12"/>
    <w:rsid w:val="00C91830"/>
    <w:rsid w:val="00CA7754"/>
    <w:rsid w:val="00D006D7"/>
    <w:rsid w:val="00D031A0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33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5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5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5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5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33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5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5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5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5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2246</izvorni_sadrzaj>
    <derivirana_varijabla naziv="DomainObject.Predmet.Broj_1">2246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St-2246/2015</izvorni_sadrzaj>
    <derivirana_varijabla naziv="DomainObject.Predmet.OznakaBroj_1">St-2246/2015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SOLIS za građenje i poslovanje nekretninama, društvo s ograničenom odgovornošću</izvorni_sadrzaj>
    <derivirana_varijabla naziv="DomainObject.Predmet.ProtustrankaFormated_1">  TERRA SOLIS za građenje i poslovanje nekretninama, društvo s ograničenom odgovornošću</derivirana_varijabla>
  </DomainObject.Predmet.ProtustrankaFormated>
  <DomainObject.Predmet.ProtustrankaFormatedOIB>
    <izvorni_sadrzaj>  TERRA SOLIS za građenje i poslovanje nekretninama, društvo s ograničenom odgovornošću, OIB 30561499877</izvorni_sadrzaj>
    <derivirana_varijabla naziv="DomainObject.Predmet.ProtustrankaFormatedOIB_1">  TERRA SOLIS za građenje i poslovanje nekretninama, društvo s ograničenom odgovornošću, OIB 30561499877</derivirana_varijabla>
  </DomainObject.Predmet.ProtustrankaFormatedOIB>
  <DomainObject.Predmet.ProtustrankaFormatedWithAdress>
    <izvorni_sadrzaj> TERRA SOLIS za građenje i poslovanje nekretninama, društvo s ograničenom odgovornošću, Matice Hrvatske 84, 21000 Split</izvorni_sadrzaj>
    <derivirana_varijabla naziv="DomainObject.Predmet.ProtustrankaFormatedWithAdress_1"> TERRA SOLIS za građenje i poslovanje nekretninama, društvo s ograničenom odgovornošću, Matice Hrvatske 84, 21000 Split</derivirana_varijabla>
  </DomainObject.Predmet.ProtustrankaFormatedWithAdress>
  <DomainObject.Predmet.ProtustrankaFormatedWithAdressOIB>
    <izvorni_sadrzaj> TERRA SOLIS za građenje i poslovanje nekretninama, društvo s ograničenom odgovornošću, OIB 30561499877, Matice Hrvatske 84, 21000 Split</izvorni_sadrzaj>
    <derivirana_varijabla naziv="DomainObject.Predmet.ProtustrankaFormatedWithAdressOIB_1"> TERRA SOLIS za građenje i poslovanje nekretninama, društvo s ograničenom odgovornošću, OIB 30561499877, Matice Hrvatske 84, 21000 Split</derivirana_varijabla>
  </DomainObject.Predmet.ProtustrankaFormatedWithAdressOIB>
  <DomainObject.Predmet.ProtustrankaWithAdress>
    <izvorni_sadrzaj>TERRA SOLIS za građenje i poslovanje nekretninama, društvo s ograničenom odgovornošću Matice Hrvatske 84, 21000 Split</izvorni_sadrzaj>
    <derivirana_varijabla naziv="DomainObject.Predmet.ProtustrankaWithAdress_1">TERRA SOLIS za građenje i poslovanje nekretninama, društvo s ograničenom odgovornošću Matice Hrvatske 84, 21000 Split</derivirana_varijabla>
  </DomainObject.Predmet.ProtustrankaWithAdress>
  <DomainObject.Predmet.ProtustrankaWithAdressOIB>
    <izvorni_sadrzaj>TERRA SOLIS za građenje i poslovanje nekretninama, društvo s ograničenom odgovornošću, OIB 30561499877, Matice Hrvatske 84, 21000 Split</izvorni_sadrzaj>
    <derivirana_varijabla naziv="DomainObject.Predmet.ProtustrankaWithAdressOIB_1">TERRA SOLIS za građenje i poslovanje nekretninama, društvo s ograničenom odgovornošću, OIB 30561499877, Matice Hrvatske 84, 21000 Split</derivirana_varijabla>
  </DomainObject.Predmet.ProtustrankaWithAdressOIB>
  <DomainObject.Predmet.ProtustrankaNazivFormated>
    <izvorni_sadrzaj>TERRA SOLIS za građenje i poslovanje nekretninama, društvo s ograničenom odgovornošću</izvorni_sadrzaj>
    <derivirana_varijabla naziv="DomainObject.Predmet.ProtustrankaNazivFormated_1">TERRA SOLIS za građenje i poslovanje nekretninama, društvo s ograničenom odgovornošću</derivirana_varijabla>
  </DomainObject.Predmet.ProtustrankaNazivFormated>
  <DomainObject.Predmet.ProtustrankaNazivFormatedOIB>
    <izvorni_sadrzaj>TERRA SOLIS za građenje i poslovanje nekretninama, društvo s ograničenom odgovornošću, OIB 30561499877</izvorni_sadrzaj>
    <derivirana_varijabla naziv="DomainObject.Predmet.ProtustrankaNazivFormatedOIB_1">TERRA SOLIS za građenje i poslovanje nekretninama, društvo s ograničenom odgovornošću, OIB 30561499877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3489.89</izvorni_sadrzaj>
    <derivirana_varijabla naziv="DomainObject.Predmet.TrenutnaVrijednost_1">3489.89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TERRA SOLIS za građenje i poslovanje nekretninama, društvo s ograničenom odgovornošću</item>
    </izvorni_sadrzaj>
    <derivirana_varijabla naziv="DomainObject.Predmet.ProtuStrankaListFormated_1">
      <item>TERRA SOLIS za građenje i poslovanje nekretninama, društvo s ograničenom odgovornošću</item>
    </derivirana_varijabla>
  </DomainObject.Predmet.ProtuStrankaListFormated>
  <DomainObject.Predmet.ProtuStrankaListFormatedOIB>
    <izvorni_sadrzaj>
      <item>TERRA SOLIS za građenje i poslovanje nekretninama, društvo s ograničenom odgovornošću, OIB 30561499877</item>
    </izvorni_sadrzaj>
    <derivirana_varijabla naziv="DomainObject.Predmet.ProtuStrankaListFormatedOIB_1">
      <item>TERRA SOLIS za građenje i poslovanje nekretninama, društvo s ograničenom odgovornošću, OIB 30561499877</item>
    </derivirana_varijabla>
  </DomainObject.Predmet.ProtuStrankaListFormatedOIB>
  <DomainObject.Predmet.ProtuStrankaListFormatedWithAdress>
    <izvorni_sadrzaj>
      <item>TERRA SOLIS za građenje i poslovanje nekretninama, društvo s ograničenom odgovornošću, Matice Hrvatske 84, 21000 Split</item>
    </izvorni_sadrzaj>
    <derivirana_varijabla naziv="DomainObject.Predmet.ProtuStrankaListFormatedWithAdress_1">
      <item>TERRA SOLIS za građenje i poslovanje nekretninama, društvo s ograničenom odgovornošću, Matice Hrvatske 84, 21000 Split</item>
    </derivirana_varijabla>
  </DomainObject.Predmet.ProtuStrankaListFormatedWithAdress>
  <DomainObject.Predmet.ProtuStrankaListFormatedWithAdressOIB>
    <izvorni_sadrzaj>
      <item>TERRA SOLIS za građenje i poslovanje nekretninama, društvo s ograničenom odgovornošću, OIB 30561499877, Matice Hrvatske 84, 21000 Split</item>
    </izvorni_sadrzaj>
    <derivirana_varijabla naziv="DomainObject.Predmet.ProtuStrankaListFormatedWithAdressOIB_1">
      <item>TERRA SOLIS za građenje i poslovanje nekretninama, društvo s ograničenom odgovornošću, OIB 30561499877, Matice Hrvatske 84, 21000 Split</item>
    </derivirana_varijabla>
  </DomainObject.Predmet.ProtuStrankaListFormatedWithAdressOIB>
  <DomainObject.Predmet.ProtuStrankaListNazivFormated>
    <izvorni_sadrzaj>
      <item>TERRA SOLIS za građenje i poslovanje nekretninama, društvo s ograničenom odgovornošću</item>
    </izvorni_sadrzaj>
    <derivirana_varijabla naziv="DomainObject.Predmet.ProtuStrankaListNazivFormated_1">
      <item>TERRA SOLIS za građenje i poslovanje nekretninama, društvo s ograničenom odgovornošću</item>
    </derivirana_varijabla>
  </DomainObject.Predmet.ProtuStrankaListNazivFormated>
  <DomainObject.Predmet.ProtuStrankaListNazivFormatedOIB>
    <izvorni_sadrzaj>
      <item>TERRA SOLIS za građenje i poslovanje nekretninama, društvo s ograničenom odgovornošću, OIB 30561499877</item>
    </izvorni_sadrzaj>
    <derivirana_varijabla naziv="DomainObject.Predmet.ProtuStrankaListNazivFormatedOIB_1">
      <item>TERRA SOLIS za građenje i poslovanje nekretninama, društvo s ograničenom odgovornošću, OIB 30561499877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TERRA SOLIS za građenje i poslovanje nekretninama, društvo s ograničenom odgovornošću</izvorni_sadrzaj>
    <derivirana_varijabla naziv="DomainObject.Predmet.ProtustrankaIDrugi_1">TERRA SOLIS za građenje i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TERRA SOLIS za građenje i poslovanje nekretninama, društvo s ograničenom odgovornošću, OIB 30561499877, Matice Hrvatske 84, 21000 Split</izvorni_sadrzaj>
    <derivirana_varijabla naziv="DomainObject.Predmet.ProtustrankaIDrugiAdressOIB_1">TERRA SOLIS za građenje i poslovanje nekretninama, društvo s ograničenom odgovornošću, OIB 30561499877, Matice Hrvatske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SOLIS za građenje i poslovanje nekretninama, društvo s ograničenom odgovornošću</item>
      <item>FINANCIJSKA AGENCIJA, RC SPLIT</item>
    </izvorni_sadrzaj>
    <derivirana_varijabla naziv="DomainObject.Predmet.SudioniciListNaziv_1">
      <item>TERRA SOLIS za građenje i poslovanje nekretninama, društvo s ograničenom odgovornošću</item>
      <item>FINANCIJSKA AGENCIJA, RC SPLIT</item>
    </derivirana_varijabla>
  </DomainObject.Predmet.SudioniciListNaziv>
  <DomainObject.Predmet.SudioniciListAdressOIB>
    <izvorni_sadrzaj>
      <item>TERRA SOLIS za građenje i poslovanje nekretninama, društvo s ograničenom odgovornošću, OIB 30561499877, Matice Hrvatske 84,21000 Split</item>
      <item>FINANCIJSKA AGENCIJA, RC SPLIT, OIB 85821130368, Mažuranićevo šetalište 24 b,21000 Split</item>
    </izvorni_sadrzaj>
    <derivirana_varijabla naziv="DomainObject.Predmet.SudioniciListAdressOIB_1">
      <item>TERRA SOLIS za građenje i poslovanje nekretninama, društvo s ograničenom odgovornošću, OIB 30561499877, Matice Hrvatske 84,21000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30561499877</item>
      <item>, OIB 85821130368</item>
    </izvorni_sadrzaj>
    <derivirana_varijabla naziv="DomainObject.Predmet.SudioniciListNazivOIB_1">
      <item>, OIB 30561499877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606</properties:Words>
  <properties:Characters>3307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2016-04-21T08:07:00Z</dcterms:created>
  <dc:creator>Lari Glavaš</dc:creator>
  <cp:lastModifiedBy>Lari Glavaš</cp:lastModifiedBy>
  <cp:lastPrinted>2016-04-21T08:07:00Z</cp:lastPrinted>
  <dcterms:modified xmlns:xsi="http://www.w3.org/2001/XMLSchema-instance" xsi:type="dcterms:W3CDTF">2016-04-21T08:07:00Z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