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9978" w14:paraId="ba59978" w:rsidRDefault="0005272A" w:rsidP="0005272A" w:rsidR="0005272A">
      <w:pPr>
        <w15:collapsed w:val="false"/>
        <w:rPr>
          <w:rFonts w:eastAsia="MS Mincho"/>
        </w:rPr>
      </w:pPr>
    </w:p>
    <w:p w:rsidRDefault="00994E97" w:rsidP="00994E97" w:rsidR="00994E9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4E97" w:rsidP="00994E97" w:rsidR="00994E9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94E97" w:rsidP="00994E97" w:rsidR="00994E9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94E97" w:rsidP="00994E97" w:rsidR="00994E97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5272A" w:rsidP="0005272A" w:rsidR="0005272A">
      <w:pPr>
        <w:rPr>
          <w:rFonts w:eastAsia="MS Mincho"/>
        </w:rPr>
      </w:pPr>
      <w:bookmarkStart w:name="_GoBack" w:id="0"/>
      <w:bookmarkEnd w:id="0"/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9B494A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E97C6C" w:rsidRPr="00E97C6C">
        <w:rPr>
          <w:bCs/>
        </w:rPr>
        <w:t xml:space="preserve">F. E. </w:t>
      </w:r>
      <w:r w:rsidR="009B494A" w:rsidRPr="009B494A">
        <w:rPr>
          <w:bCs/>
        </w:rPr>
        <w:t>ZEBA VENT</w:t>
      </w:r>
      <w:r w:rsidR="009B494A" w:rsidRPr="009B494A">
        <w:t xml:space="preserve"> jednostavno društvo s ograničenom odgovornošću za ugostiteljstvo Rijeka, V. i M. Lenca 27</w:t>
      </w:r>
      <w:r w:rsidR="009D582A" w:rsidRPr="009B494A">
        <w:t xml:space="preserve">, OIB: </w:t>
      </w:r>
      <w:r w:rsidR="009B494A" w:rsidRPr="009B494A">
        <w:t>01343241727, MBS: 040318705</w:t>
      </w:r>
      <w:r w:rsidRPr="000100A3">
        <w:t xml:space="preserve">, dana </w:t>
      </w:r>
      <w:r w:rsidR="00E97C6C">
        <w:t>12.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9B494A" w:rsidRPr="009B494A">
        <w:rPr>
          <w:bCs/>
        </w:rPr>
        <w:t>ZEBA VENT</w:t>
      </w:r>
      <w:r w:rsidR="009B494A" w:rsidRPr="009B494A">
        <w:t xml:space="preserve"> jednostavno društvo s ograničenom odgovornošću za ugostiteljstvo Rijeka, V. i M. Lenca 27, OIB: 01343241727, MBS: 040318705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B494A">
        <w:t xml:space="preserve">Naređuje se osobi ovlaštenoj za zastupanje dužnika </w:t>
      </w:r>
      <w:r w:rsidR="009B494A" w:rsidRPr="009B494A">
        <w:t xml:space="preserve">Željko Zeba, OIB: 04527416700, Rijeka, V. I M. Lenca 27 </w:t>
      </w:r>
      <w:r w:rsidR="00A03336" w:rsidRPr="009B494A">
        <w:t xml:space="preserve"> </w:t>
      </w:r>
      <w:r w:rsidRPr="009B494A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9B494A" w:rsidP="0005272A" w:rsidR="0005272A" w:rsidRPr="000100A3">
      <w:pPr>
        <w:jc w:val="center"/>
        <w:rPr>
          <w:bCs/>
        </w:rPr>
      </w:pPr>
      <w:r>
        <w:rPr>
          <w:bCs/>
        </w:rPr>
        <w:t>3</w:t>
      </w:r>
      <w:r w:rsidR="00A03336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9</w:t>
      </w:r>
      <w:r w:rsidR="000100A3" w:rsidRPr="000100A3">
        <w:rPr>
          <w:bCs/>
        </w:rPr>
        <w:t>:</w:t>
      </w:r>
      <w:r w:rsidR="009D498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B494A">
        <w:t>16</w:t>
      </w:r>
      <w:r w:rsidR="00A03336">
        <w:t>. svibnja 2017</w:t>
      </w:r>
      <w:r>
        <w:t xml:space="preserve">. godine podnijela ovome sudu prijedlog za otvaranje stečajnog postupka nad dužnikom </w:t>
      </w:r>
      <w:r w:rsidR="009B494A" w:rsidRPr="009B494A">
        <w:rPr>
          <w:bCs/>
        </w:rPr>
        <w:t>ZEBA VENT</w:t>
      </w:r>
      <w:r w:rsidR="009B494A" w:rsidRPr="009B494A">
        <w:t xml:space="preserve"> jednostavno društvo s ograničenom odgovornošću za ugostiteljstvo Rijeka, V. i M. Lenca 27, OIB: 01343241727, MBS: 040318705</w:t>
      </w:r>
      <w:r w:rsidR="009B494A">
        <w:t xml:space="preserve"> 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9B494A">
        <w:t>11</w:t>
      </w:r>
      <w:r w:rsidR="00A03336">
        <w:t>. svibnja</w:t>
      </w:r>
      <w:r w:rsidR="00C3192E">
        <w:t xml:space="preserve"> 201</w:t>
      </w:r>
      <w:r w:rsidR="00A03336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9B494A">
        <w:t>10.124,89</w:t>
      </w:r>
      <w:r w:rsidR="00A03336">
        <w:t xml:space="preserve"> </w:t>
      </w:r>
      <w:r>
        <w:t xml:space="preserve">kn u koji iznos je uračunata i kamata i naknada Financijske agencije za provedbe ovrhe, te da dužnik ima </w:t>
      </w:r>
      <w:r w:rsidR="00A03336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9B494A">
        <w:t>20</w:t>
      </w:r>
      <w:r w:rsidR="00A03336">
        <w:t>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A03336">
        <w:t xml:space="preserve"> </w:t>
      </w:r>
      <w:r w:rsidR="007D60F7">
        <w:t xml:space="preserve">Erste &amp; Steiermärkische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A03336">
        <w:t>2</w:t>
      </w:r>
      <w:r w:rsidR="009B494A">
        <w:t>0</w:t>
      </w:r>
      <w:r w:rsidR="00A03336">
        <w:t>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AB3" w:rsidP="0005272A" w:rsidR="00884AB3">
      <w:r>
        <w:separator/>
      </w:r>
    </w:p>
  </w:endnote>
  <w:endnote w:id="0" w:type="continuationSeparator">
    <w:p w:rsidRDefault="00884AB3" w:rsidP="0005272A" w:rsidR="00884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E97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AB3" w:rsidP="0005272A" w:rsidR="00884AB3">
      <w:r>
        <w:separator/>
      </w:r>
    </w:p>
  </w:footnote>
  <w:footnote w:id="0" w:type="continuationSeparator">
    <w:p w:rsidRDefault="00884AB3" w:rsidP="0005272A" w:rsidR="00884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A03336">
      <w:t>32</w:t>
    </w:r>
    <w:r w:rsidR="009B494A">
      <w:t>9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E69F9"/>
    <w:rsid w:val="003541B1"/>
    <w:rsid w:val="00435308"/>
    <w:rsid w:val="004F6C16"/>
    <w:rsid w:val="00520689"/>
    <w:rsid w:val="005B0B19"/>
    <w:rsid w:val="00627E0F"/>
    <w:rsid w:val="00656565"/>
    <w:rsid w:val="006F39A2"/>
    <w:rsid w:val="0076139A"/>
    <w:rsid w:val="007B6D04"/>
    <w:rsid w:val="007D60F7"/>
    <w:rsid w:val="00836506"/>
    <w:rsid w:val="00884AB3"/>
    <w:rsid w:val="00942A0F"/>
    <w:rsid w:val="00994E97"/>
    <w:rsid w:val="009B494A"/>
    <w:rsid w:val="009D4985"/>
    <w:rsid w:val="009D582A"/>
    <w:rsid w:val="00A03336"/>
    <w:rsid w:val="00AA43BC"/>
    <w:rsid w:val="00AF0A5D"/>
    <w:rsid w:val="00B93FF3"/>
    <w:rsid w:val="00BA3EB5"/>
    <w:rsid w:val="00C17835"/>
    <w:rsid w:val="00C3192E"/>
    <w:rsid w:val="00C81897"/>
    <w:rsid w:val="00CC147A"/>
    <w:rsid w:val="00D634BB"/>
    <w:rsid w:val="00D67E91"/>
    <w:rsid w:val="00DB2BAB"/>
    <w:rsid w:val="00E518D1"/>
    <w:rsid w:val="00E97C6C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E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E9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E9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E9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E9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94E97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E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E9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E9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E9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E9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94E97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9394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8889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5662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9097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95106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7784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151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640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557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618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153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9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ZEBA VENT j.d.o.o.</izvorni_sadrzaj>
    <derivirana_varijabla naziv="DomainObject.Predmet.ProtustrankaFormated_1">  ZEBA VENT j.d.o.o.</derivirana_varijabla>
  </DomainObject.Predmet.ProtustrankaFormated>
  <DomainObject.Predmet.ProtustrankaFormatedOIB>
    <izvorni_sadrzaj>  ZEBA VENT j.d.o.o., OIB 01343241727</izvorni_sadrzaj>
    <derivirana_varijabla naziv="DomainObject.Predmet.ProtustrankaFormatedOIB_1">  ZEBA VENT j.d.o.o., OIB 01343241727</derivirana_varijabla>
  </DomainObject.Predmet.ProtustrankaFormatedOIB>
  <DomainObject.Predmet.ProtustrankaFormatedWithAdress>
    <izvorni_sadrzaj> ZEBA VENT j.d.o.o., Vladivoja i Milivoja Lenca 27, 51000 Rijeka</izvorni_sadrzaj>
    <derivirana_varijabla naziv="DomainObject.Predmet.ProtustrankaFormatedWithAdress_1"> ZEBA VENT j.d.o.o., Vladivoja i Milivoja Lenca 27, 51000 Rijeka</derivirana_varijabla>
  </DomainObject.Predmet.ProtustrankaFormatedWithAdress>
  <DomainObject.Predmet.ProtustrankaFormatedWithAdressOIB>
    <izvorni_sadrzaj> ZEBA VENT j.d.o.o., OIB 01343241727, Vladivoja i Milivoja Lenca 27, 51000 Rijeka</izvorni_sadrzaj>
    <derivirana_varijabla naziv="DomainObject.Predmet.ProtustrankaFormatedWithAdressOIB_1"> ZEBA VENT j.d.o.o., OIB 01343241727, Vladivoja i Milivoja Lenca 27, 51000 Rijeka</derivirana_varijabla>
  </DomainObject.Predmet.ProtustrankaFormatedWithAdressOIB>
  <DomainObject.Predmet.ProtustrankaWithAdress>
    <izvorni_sadrzaj>ZEBA VENT j.d.o.o. Vladivoja i Milivoja Lenca 27, 51000 Rijeka</izvorni_sadrzaj>
    <derivirana_varijabla naziv="DomainObject.Predmet.ProtustrankaWithAdress_1">ZEBA VENT j.d.o.o. Vladivoja i Milivoja Lenca 27, 51000 Rijeka</derivirana_varijabla>
  </DomainObject.Predmet.ProtustrankaWithAdress>
  <DomainObject.Predmet.ProtustrankaWithAdressOIB>
    <izvorni_sadrzaj>ZEBA VENT j.d.o.o., OIB 01343241727, Vladivoja i Milivoja Lenca 27, 51000 Rijeka</izvorni_sadrzaj>
    <derivirana_varijabla naziv="DomainObject.Predmet.ProtustrankaWithAdressOIB_1">ZEBA VENT j.d.o.o., OIB 01343241727, Vladivoja i Milivoja Lenca 27, 51000 Rijeka</derivirana_varijabla>
  </DomainObject.Predmet.ProtustrankaWithAdressOIB>
  <DomainObject.Predmet.ProtustrankaNazivFormated>
    <izvorni_sadrzaj>ZEBA VENT j.d.o.o.</izvorni_sadrzaj>
    <derivirana_varijabla naziv="DomainObject.Predmet.ProtustrankaNazivFormated_1">ZEBA VENT j.d.o.o.</derivirana_varijabla>
  </DomainObject.Predmet.ProtustrankaNazivFormated>
  <DomainObject.Predmet.ProtustrankaNazivFormatedOIB>
    <izvorni_sadrzaj>ZEBA VENT j.d.o.o., OIB 01343241727</izvorni_sadrzaj>
    <derivirana_varijabla naziv="DomainObject.Predmet.ProtustrankaNazivFormatedOIB_1">ZEBA VENT j.d.o.o., OIB 01343241727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ZEBA VENT j.d.o.o.</item>
    </izvorni_sadrzaj>
    <derivirana_varijabla naziv="DomainObject.Predmet.ProtuStrankaListFormated_1">
      <item>ZEBA VENT j.d.o.o.</item>
    </derivirana_varijabla>
  </DomainObject.Predmet.ProtuStrankaListFormated>
  <DomainObject.Predmet.ProtuStrankaListFormatedOIB>
    <izvorni_sadrzaj>
      <item>ZEBA VENT j.d.o.o., OIB 01343241727</item>
    </izvorni_sadrzaj>
    <derivirana_varijabla naziv="DomainObject.Predmet.ProtuStrankaListFormatedOIB_1">
      <item>ZEBA VENT j.d.o.o., OIB 01343241727</item>
    </derivirana_varijabla>
  </DomainObject.Predmet.ProtuStrankaListFormatedOIB>
  <DomainObject.Predmet.ProtuStrankaListFormatedWithAdress>
    <izvorni_sadrzaj>
      <item>ZEBA VENT j.d.o.o., Vladivoja i Milivoja Lenca 27, 51000 Rijeka</item>
    </izvorni_sadrzaj>
    <derivirana_varijabla naziv="DomainObject.Predmet.ProtuStrankaListFormatedWithAdress_1">
      <item>ZEBA VENT j.d.o.o., Vladivoja i Milivoja Lenca 27, 51000 Rijeka</item>
    </derivirana_varijabla>
  </DomainObject.Predmet.ProtuStrankaListFormatedWithAdress>
  <DomainObject.Predmet.ProtuStrankaListFormatedWithAdressOIB>
    <izvorni_sadrzaj>
      <item>ZEBA VENT j.d.o.o., OIB 01343241727, Vladivoja i Milivoja Lenca 27, 51000 Rijeka</item>
    </izvorni_sadrzaj>
    <derivirana_varijabla naziv="DomainObject.Predmet.ProtuStrankaListFormatedWithAdressOIB_1">
      <item>ZEBA VENT j.d.o.o., OIB 01343241727, Vladivoja i Milivoja Lenca 27, 51000 Rijeka</item>
    </derivirana_varijabla>
  </DomainObject.Predmet.ProtuStrankaListFormatedWithAdressOIB>
  <DomainObject.Predmet.ProtuStrankaListNazivFormated>
    <izvorni_sadrzaj>
      <item>ZEBA VENT j.d.o.o.</item>
    </izvorni_sadrzaj>
    <derivirana_varijabla naziv="DomainObject.Predmet.ProtuStrankaListNazivFormated_1">
      <item>ZEBA VENT j.d.o.o.</item>
    </derivirana_varijabla>
  </DomainObject.Predmet.ProtuStrankaListNazivFormated>
  <DomainObject.Predmet.ProtuStrankaListNazivFormatedOIB>
    <izvorni_sadrzaj>
      <item>ZEBA VENT j.d.o.o., OIB 01343241727</item>
    </izvorni_sadrzaj>
    <derivirana_varijabla naziv="DomainObject.Predmet.ProtuStrankaListNazivFormatedOIB_1">
      <item>ZEBA VENT j.d.o.o., OIB 01343241727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ZEBA VENT j.d.o.o.</izvorni_sadrzaj>
    <derivirana_varijabla naziv="DomainObject.Predmet.ProtustrankaIDrugi_1">ZEBA VENT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ZEBA VENT j.d.o.o., OIB 01343241727, Vladivoja i Milivoja Lenca 27, 51000 Rijeka</izvorni_sadrzaj>
    <derivirana_varijabla naziv="DomainObject.Predmet.ProtustrankaIDrugiAdressOIB_1">ZEBA VENT j.d.o.o., OIB 01343241727, Vladivoja i Milivoja Lenca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ZEBA VENT j.d.o.o.</item>
    </izvorni_sadrzaj>
    <derivirana_varijabla naziv="DomainObject.Predmet.SudioniciListNaziv_1">
      <item>FINA  Rijeka</item>
      <item>ZEBA VENT j.d.o.o.</item>
    </derivirana_varijabla>
  </DomainObject.Predmet.SudioniciListNaziv>
  <DomainObject.Predmet.SudioniciListAdressOIB>
    <izvorni_sadrzaj>
      <item>FINA  Rijeka, OIB 85821130368, Frana Kurelca 8,51000 Rijeka</item>
      <item>ZEBA VENT j.d.o.o., OIB 01343241727, Vladivoja i Milivoja Lenca 27,51000 Rijeka</item>
    </izvorni_sadrzaj>
    <derivirana_varijabla naziv="DomainObject.Predmet.SudioniciListAdressOIB_1">
      <item>FINA  Rijeka, OIB 85821130368, Frana Kurelca 8,51000 Rijeka</item>
      <item>ZEBA VENT j.d.o.o., OIB 01343241727, Vladivoja i Milivoja Lenca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01343241727</item>
    </izvorni_sadrzaj>
    <derivirana_varijabla naziv="DomainObject.Predmet.SudioniciListNazivOIB_1">
      <item>, OIB 85821130368</item>
      <item>, OIB 01343241727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F70D0-07A7-4A77-BF02-4000B34D8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4194</properties:Characters>
  <properties:Lines>116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2017-06-20T09:29:00Z</dcterms:created>
  <dc:creator>Vera Jelenović</dc:creator>
  <cp:lastModifiedBy>Nika Ostojić</cp:lastModifiedBy>
  <dcterms:modified xmlns:xsi="http://www.w3.org/2001/XMLSchema-instance" xsi:type="dcterms:W3CDTF">2017-06-20T09:34:00Z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