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8284" w14:paraId="9f78284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7E0CFC">
        <w:t>367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7E0CFC">
        <w:t>3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7E0CFC">
        <w:t>TP GRADNJA I USLUGE</w:t>
      </w:r>
      <w:r w:rsidR="004F00F4">
        <w:t xml:space="preserve"> </w:t>
      </w:r>
      <w:r w:rsidR="007E0CFC">
        <w:t>j.</w:t>
      </w:r>
      <w:r w:rsidR="00337280" w:rsidRPr="00337280">
        <w:t>d.o.o.</w:t>
      </w:r>
      <w:r w:rsidR="00110194">
        <w:t xml:space="preserve">, </w:t>
      </w:r>
      <w:r w:rsidR="007E0CFC">
        <w:t>Novo Virje</w:t>
      </w:r>
      <w:r w:rsidR="00110194">
        <w:t xml:space="preserve">, </w:t>
      </w:r>
      <w:r w:rsidR="007E0CFC">
        <w:t>Medvedička 70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7E0CFC" w:rsidRPr="007E0CFC">
        <w:t>070111331</w:t>
      </w:r>
      <w:r w:rsidR="00F10C2B" w:rsidRPr="00F42E4A">
        <w:t>, OIB:</w:t>
      </w:r>
      <w:r w:rsidR="00F42E4A" w:rsidRPr="00F42E4A">
        <w:t xml:space="preserve"> </w:t>
      </w:r>
      <w:r w:rsidR="007E0CFC" w:rsidRPr="007E0CFC">
        <w:t>25767223735</w:t>
      </w:r>
      <w:r w:rsidR="00637444" w:rsidRPr="00F42E4A">
        <w:t xml:space="preserve">, dana </w:t>
      </w:r>
      <w:r w:rsidR="007E0CFC">
        <w:t>9</w:t>
      </w:r>
      <w:r w:rsidR="00637444" w:rsidRPr="00F42E4A">
        <w:t xml:space="preserve">. </w:t>
      </w:r>
      <w:r w:rsidR="0090310F">
        <w:t>ožujka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7E0CFC">
        <w:t>TP GRADNJA I USLUGE j.</w:t>
      </w:r>
      <w:r w:rsidR="007E0CFC" w:rsidRPr="00337280">
        <w:t>d.o.o.</w:t>
      </w:r>
      <w:r w:rsidR="007E0CFC">
        <w:t>, Novo Virje, Medvedička 70</w:t>
      </w:r>
      <w:r w:rsidR="007E0CFC" w:rsidRPr="00F42E4A">
        <w:t xml:space="preserve">, MBS: </w:t>
      </w:r>
      <w:r w:rsidR="007E0CFC" w:rsidRPr="007E0CFC">
        <w:t>070111331</w:t>
      </w:r>
      <w:r w:rsidR="007E0CFC" w:rsidRPr="00F42E4A">
        <w:t xml:space="preserve">, OIB: </w:t>
      </w:r>
      <w:r w:rsidR="007E0CFC" w:rsidRPr="007E0CFC">
        <w:t>25767223735</w:t>
      </w:r>
      <w:r w:rsidR="007E0CFC">
        <w:t xml:space="preserve"> </w:t>
      </w:r>
      <w:r w:rsidR="00CB6C18" w:rsidRPr="00F42E4A">
        <w:t xml:space="preserve">iznosi </w:t>
      </w:r>
      <w:r w:rsidR="007E0CFC">
        <w:t>18.900,11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110194">
        <w:t>direktor</w:t>
      </w:r>
      <w:r w:rsidR="00D60907" w:rsidRPr="00F42E4A">
        <w:t xml:space="preserve"> dužnika </w:t>
      </w:r>
      <w:r w:rsidR="007E0CFC">
        <w:t>Tomislav Perišić</w:t>
      </w:r>
      <w:r w:rsidR="00110194">
        <w:t xml:space="preserve">, </w:t>
      </w:r>
      <w:r w:rsidR="007E0CFC">
        <w:t>Novo Virje, Medvedička 70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7E0CFC">
        <w:t>57567614569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110194">
        <w:t xml:space="preserve">direktor </w:t>
      </w:r>
      <w:r w:rsidR="00CB6C18" w:rsidRPr="00F42E4A">
        <w:t>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7E0CFC">
        <w:t>9</w:t>
      </w:r>
      <w:r w:rsidRPr="00F42E4A">
        <w:t xml:space="preserve">. </w:t>
      </w:r>
      <w:r w:rsidR="0090310F">
        <w:t>ožujka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C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0194"/>
    <w:rsid w:val="001159F0"/>
    <w:rsid w:val="00121DEA"/>
    <w:rsid w:val="00126CB5"/>
    <w:rsid w:val="001B72D6"/>
    <w:rsid w:val="001E6833"/>
    <w:rsid w:val="00250E19"/>
    <w:rsid w:val="00274464"/>
    <w:rsid w:val="00290CB0"/>
    <w:rsid w:val="002B49A1"/>
    <w:rsid w:val="002C2FFA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3F62"/>
    <w:rsid w:val="00525276"/>
    <w:rsid w:val="005253B8"/>
    <w:rsid w:val="00550E19"/>
    <w:rsid w:val="00581316"/>
    <w:rsid w:val="005868B0"/>
    <w:rsid w:val="005D0289"/>
    <w:rsid w:val="005D092F"/>
    <w:rsid w:val="005E111A"/>
    <w:rsid w:val="005E39EB"/>
    <w:rsid w:val="00602682"/>
    <w:rsid w:val="006141B6"/>
    <w:rsid w:val="0063224D"/>
    <w:rsid w:val="00637444"/>
    <w:rsid w:val="00693CD2"/>
    <w:rsid w:val="006A7BB5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E0CFC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3029"/>
    <w:rsid w:val="008D03CD"/>
    <w:rsid w:val="008F2A5E"/>
    <w:rsid w:val="009017FE"/>
    <w:rsid w:val="0090310F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162BE"/>
    <w:rsid w:val="00B26931"/>
    <w:rsid w:val="00B34567"/>
    <w:rsid w:val="00B35C80"/>
    <w:rsid w:val="00B40B9F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 GRADNJA I USLUGE jednostavno društvo s ograničenom odgovornošću za graditeljstvo, proizvodnju, trgovinu i usluge</izvorni_sadrzaj>
    <derivirana_varijabla naziv="DomainObject.Predmet.ProtustrankaFormated_1">  TP GRADNJA I USLUGE jednostavno društvo s ograničenom odgovornošću za graditeljstvo, proizvodnju, trgovinu i usluge</derivirana_varijabla>
  </DomainObject.Predmet.ProtustrankaFormated>
  <DomainObject.Predmet.ProtustrankaFormatedOIB>
    <izvorni_sadrzaj>  TP GRADNJA I USLUGE jednostavno društvo s ograničenom odgovornošću za graditeljstvo, proizvodnju, trgovinu i usluge, OIB 25767223735</izvorni_sadrzaj>
    <derivirana_varijabla naziv="DomainObject.Predmet.ProtustrankaFormatedOIB_1">  TP GRADNJA I USLUGE jednostavno društvo s ograničenom odgovornošću za graditeljstvo, proizvodnju, trgovinu i usluge, OIB 25767223735</derivirana_varijabla>
  </DomainObject.Predmet.ProtustrankaFormatedOIB>
  <DomainObject.Predmet.ProtustrankaFormatedWithAdress>
    <izvorni_sadrzaj> TP GRADNJA I USLUGE jednostavno društvo s ograničenom odgovornošću za graditeljstvo, proizvodnju, trgovinu i usluge, Medvedička 70, 48350 Novo Virje</izvorni_sadrzaj>
    <derivirana_varijabla naziv="DomainObject.Predmet.ProtustrankaFormatedWithAdress_1"> TP GRADNJA I USLUGE jednostavno društvo s ograničenom odgovornošću za graditeljstvo, proizvodnju, trgovinu i usluge, Medvedička 70, 48350 Novo Virje</derivirana_varijabla>
  </DomainObject.Predmet.ProtustrankaFormatedWithAdress>
  <DomainObject.Predmet.ProtustrankaFormatedWithAdressOIB>
    <izvorni_sadrzaj> TP GRADNJA I USLUGE jednostavno društvo s ograničenom odgovornošću za graditeljstvo, proizvodnju, trgovinu i usluge, OIB 25767223735, Medvedička 70, 48350 Novo Virje</izvorni_sadrzaj>
    <derivirana_varijabla naziv="DomainObject.Predmet.ProtustrankaFormatedWithAdressOIB_1"> TP GRADNJA I USLUGE jednostavno društvo s ograničenom odgovornošću za graditeljstvo, proizvodnju, trgovinu i usluge, OIB 25767223735, Medvedička 70, 48350 Novo Virje</derivirana_varijabla>
  </DomainObject.Predmet.ProtustrankaFormatedWithAdressOIB>
  <DomainObject.Predmet.ProtustrankaWithAdress>
    <izvorni_sadrzaj>TP GRADNJA I USLUGE jednostavno društvo s ograničenom odgovornošću za graditeljstvo, proizvodnju, trgovinu i usluge Medvedička 70, 48350 Novo Virje</izvorni_sadrzaj>
    <derivirana_varijabla naziv="DomainObject.Predmet.ProtustrankaWithAdress_1">TP GRADNJA I USLUGE jednostavno društvo s ograničenom odgovornošću za graditeljstvo, proizvodnju, trgovinu i usluge Medvedička 70, 48350 Novo Virje</derivirana_varijabla>
  </DomainObject.Predmet.ProtustrankaWithAdress>
  <DomainObject.Predmet.ProtustrankaWithAdressOIB>
    <izvorni_sadrzaj>TP GRADNJA I USLUGE jednostavno društvo s ograničenom odgovornošću za graditeljstvo, proizvodnju, trgovinu i usluge, OIB 25767223735, Medvedička 70, 48350 Novo Virje</izvorni_sadrzaj>
    <derivirana_varijabla naziv="DomainObject.Predmet.ProtustrankaWithAdressOIB_1">TP GRADNJA I USLUGE jednostavno društvo s ograničenom odgovornošću za graditeljstvo, proizvodnju, trgovinu i usluge, OIB 25767223735, Medvedička 70, 48350 Novo Virje</derivirana_varijabla>
  </DomainObject.Predmet.ProtustrankaWithAdressOIB>
  <DomainObject.Predmet.ProtustrankaNazivFormated>
    <izvorni_sadrzaj>TP GRADNJA I USLUGE jednostavno društvo s ograničenom odgovornošću za graditeljstvo, proizvodnju, trgovinu i usluge</izvorni_sadrzaj>
    <derivirana_varijabla naziv="DomainObject.Predmet.ProtustrankaNazivFormated_1">TP GRADNJA I USLUGE jednostavno društvo s ograničenom odgovornošću za graditeljstvo, proizvodnju, trgovinu i usluge</derivirana_varijabla>
  </DomainObject.Predmet.ProtustrankaNazivFormated>
  <DomainObject.Predmet.ProtustrankaNazivFormatedOIB>
    <izvorni_sadrzaj>TP GRADNJA I USLUGE jednostavno društvo s ograničenom odgovornošću za graditeljstvo, proizvodnju, trgovinu i usluge, OIB 25767223735</izvorni_sadrzaj>
    <derivirana_varijabla naziv="DomainObject.Predmet.ProtustrankaNazivFormatedOIB_1">TP GRADNJA I USLUGE jednostavno društvo s ograničenom odgovornošću za graditeljstvo, proizvodnju, trgovinu i usluge, OIB 25767223735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18900.11</izvorni_sadrzaj>
    <derivirana_varijabla naziv="DomainObject.Predmet.TrenutnaVrijednost_1">18900.11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TP GRADNJA I USLUGE jednostavno društvo s ograničenom odgovornošću za graditeljstvo, proizvodnju, trgovinu i usluge</item>
    </izvorni_sadrzaj>
    <derivirana_varijabla naziv="DomainObject.Predmet.ProtuStrankaListFormated_1">
      <item>TP GRADNJA I USLUGE jednostavno društvo s ograničenom odgovornošću za graditeljstvo, proizvodnju, trgovinu i usluge</item>
    </derivirana_varijabla>
  </DomainObject.Predmet.ProtuStrankaListFormated>
  <DomainObject.Predmet.ProtuStrankaListFormatedOIB>
    <izvorni_sadrzaj>
      <item>TP GRADNJA I USLUGE jednostavno društvo s ograničenom odgovornošću za graditeljstvo, proizvodnju, trgovinu i usluge, OIB 25767223735</item>
    </izvorni_sadrzaj>
    <derivirana_varijabla naziv="DomainObject.Predmet.ProtuStrankaListFormatedOIB_1">
      <item>TP GRADNJA I USLUGE jednostavno društvo s ograničenom odgovornošću za graditeljstvo, proizvodnju, trgovinu i usluge, OIB 25767223735</item>
    </derivirana_varijabla>
  </DomainObject.Predmet.ProtuStrankaListFormatedOIB>
  <DomainObject.Predmet.ProtuStrankaListFormatedWithAdress>
    <izvorni_sadrzaj>
      <item>TP GRADNJA I USLUGE jednostavno društvo s ograničenom odgovornošću za graditeljstvo, proizvodnju, trgovinu i usluge, Medvedička 70, 48350 Novo Virje</item>
    </izvorni_sadrzaj>
    <derivirana_varijabla naziv="DomainObject.Predmet.ProtuStrankaListFormatedWithAdress_1">
      <item>TP GRADNJA I USLUGE jednostavno društvo s ograničenom odgovornošću za graditeljstvo, proizvodnju, trgovinu i usluge, Medvedička 70, 48350 Novo Virje</item>
    </derivirana_varijabla>
  </DomainObject.Predmet.ProtuStrankaListFormatedWithAdress>
  <DomainObject.Predmet.ProtuStrankaListFormatedWithAdressOIB>
    <izvorni_sadrzaj>
      <item>TP GRADNJA I USLUGE jednostavno društvo s ograničenom odgovornošću za graditeljstvo, proizvodnju, trgovinu i usluge, OIB 25767223735, Medvedička 70, 48350 Novo Virje</item>
    </izvorni_sadrzaj>
    <derivirana_varijabla naziv="DomainObject.Predmet.ProtuStrankaListFormatedWithAdressOIB_1">
      <item>TP GRADNJA I USLUGE jednostavno društvo s ograničenom odgovornošću za graditeljstvo, proizvodnju, trgovinu i usluge, OIB 25767223735, Medvedička 70, 48350 Novo Virje</item>
    </derivirana_varijabla>
  </DomainObject.Predmet.ProtuStrankaListFormatedWithAdressOIB>
  <DomainObject.Predmet.ProtuStrankaListNazivFormated>
    <izvorni_sadrzaj>
      <item>TP GRADNJA I USLUGE jednostavno društvo s ograničenom odgovornošću za graditeljstvo, proizvodnju, trgovinu i usluge</item>
    </izvorni_sadrzaj>
    <derivirana_varijabla naziv="DomainObject.Predmet.ProtuStrankaListNazivFormated_1">
      <item>TP GRADNJA I USLUGE jednostavno društvo s ograničenom odgovornošću za graditeljstvo, proizvodnju, trgovinu i usluge</item>
    </derivirana_varijabla>
  </DomainObject.Predmet.ProtuStrankaListNazivFormated>
  <DomainObject.Predmet.ProtuStrankaListNazivFormatedOIB>
    <izvorni_sadrzaj>
      <item>TP GRADNJA I USLUGE jednostavno društvo s ograničenom odgovornošću za graditeljstvo, proizvodnju, trgovinu i usluge, OIB 25767223735</item>
    </izvorni_sadrzaj>
    <derivirana_varijabla naziv="DomainObject.Predmet.ProtuStrankaListNazivFormatedOIB_1">
      <item>TP GRADNJA I USLUGE jednostavno društvo s ograničenom odgovornošću za graditeljstvo, proizvodnju, trgovinu i usluge, OIB 25767223735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TP GRADNJA I USLUGE jednostavno društvo s ograničenom odgovornošću za graditeljstvo, proizvodnju, trgovinu i usluge</izvorni_sadrzaj>
    <derivirana_varijabla naziv="DomainObject.Predmet.ProtustrankaIDrugi_1">TP GRADNJA I USLUGE jednostavno društvo s ograničenom odgovornošću za graditeljstvo,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TP GRADNJA I USLUGE jednostavno društvo s ograničenom odgovornošću za graditeljstvo, proizvodnju, trgovinu i usluge, OIB 25767223735, Medvedička 70, 48350 Novo Virje</izvorni_sadrzaj>
    <derivirana_varijabla naziv="DomainObject.Predmet.ProtustrankaIDrugiAdressOIB_1">TP GRADNJA I USLUGE jednostavno društvo s ograničenom odgovornošću za graditeljstvo, proizvodnju, trgovinu i usluge, OIB 25767223735, Medvedička 70,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TP GRADNJA I USLUGE jednostavno društvo s ograničenom odgovornošću za graditeljstvo, proizvodnju, trgovinu i usluge</item>
      <item>Sudski registar</item>
    </izvorni_sadrzaj>
    <derivirana_varijabla naziv="DomainObject.Predmet.SudioniciListNaziv_1">
      <item>Financijska agencija</item>
      <item>TP GRADNJA I USLUGE jednostavno društvo s ograničenom odgovornošću za graditeljstvo,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TP GRADNJA I USLUGE jednostavno društvo s ograničenom odgovornošću za graditeljstvo, proizvodnju, trgovinu i usluge, OIB 25767223735, Medvedička 70,48350 Novo Virje</item>
      <item>Sudski registar</item>
    </izvorni_sadrzaj>
    <derivirana_varijabla naziv="DomainObject.Predmet.SudioniciListAdressOIB_1">
      <item>Financijska agencija, OIB 85821130368, A. Cesarca 2,42000 Varaždin</item>
      <item>TP GRADNJA I USLUGE jednostavno društvo s ograničenom odgovornošću za graditeljstvo, proizvodnju, trgovinu i usluge, OIB 25767223735, Medvedička 70,48350 Novo Virje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25767223735</item>
      <item>, OIB null</item>
    </izvorni_sadrzaj>
    <derivirana_varijabla naziv="DomainObject.Predmet.SudioniciListNazivOIB_1">
      <item>, OIB 85821130368</item>
      <item>, OIB 25767223735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83ECD-D5F7-43CB-99A9-20A9B8B9C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1899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2016-03-09T12:50:00Z</dcterms:created>
  <dc:creator>Ljubica Makovec</dc:creator>
  <cp:lastModifiedBy>Nevenka Vuković</cp:lastModifiedBy>
  <cp:lastPrinted>2016-03-09T12:54:00Z</cp:lastPrinted>
  <dcterms:modified xmlns:xsi="http://www.w3.org/2001/XMLSchema-instance" xsi:type="dcterms:W3CDTF">2016-03-09T12:55:00Z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