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f2634" w14:paraId="2ff2634" w:rsidRDefault="009D337A" w:rsidP="009D337A" w:rsidR="009D337A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</w:t>
      </w:r>
    </w:p>
    <w:p w:rsidRDefault="009D337A" w:rsidP="009D337A" w:rsidR="009D337A" w:rsidRPr="004D3099">
      <w:r w:rsidRPr="004D3099">
        <w:t xml:space="preserve">    </w:t>
      </w:r>
      <w:r w:rsidR="00F02741">
        <w:t xml:space="preserve"> </w:t>
      </w:r>
      <w:r w:rsidRPr="004D3099">
        <w:t xml:space="preserve">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</w:p>
    <w:p w:rsidRDefault="009D337A" w:rsidP="009D337A" w:rsidR="009D337A" w:rsidRPr="004D3099">
      <w:r w:rsidRPr="004D3099">
        <w:t xml:space="preserve"> TRGOVAČKI SUD U PAZINU</w:t>
      </w:r>
    </w:p>
    <w:p w:rsidRDefault="009D337A" w:rsidP="009D337A" w:rsidR="009D337A" w:rsidRPr="009C3F78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3E2D0B">
        <w:t xml:space="preserve">  </w:t>
      </w:r>
      <w:r>
        <w:t>Posl.br.: 2 St-99</w:t>
      </w:r>
      <w:r w:rsidRPr="003E2D0B">
        <w:t>/17-</w:t>
      </w:r>
      <w:r w:rsidR="003E2D0B" w:rsidRPr="003E2D0B">
        <w:t>13</w:t>
      </w:r>
    </w:p>
    <w:p w:rsidRDefault="009D337A" w:rsidP="009D337A" w:rsidR="009D337A" w:rsidRPr="009C3F78">
      <w:pPr>
        <w:jc w:val="both"/>
      </w:pPr>
    </w:p>
    <w:p w:rsidRDefault="009D337A" w:rsidP="009D337A" w:rsidR="009D337A" w:rsidRPr="009C3F78">
      <w:pPr>
        <w:jc w:val="both"/>
      </w:pPr>
    </w:p>
    <w:p w:rsidRDefault="009D337A" w:rsidP="009D337A" w:rsidR="009D337A" w:rsidRPr="009C3F78">
      <w:pPr>
        <w:jc w:val="center"/>
      </w:pPr>
      <w:r w:rsidRPr="009C3F78">
        <w:t>R E P U B L I K A   H R V A T S K A</w:t>
      </w:r>
    </w:p>
    <w:p w:rsidRDefault="009D337A" w:rsidP="009D337A" w:rsidR="009D337A" w:rsidRPr="009C3F78">
      <w:pPr>
        <w:jc w:val="center"/>
      </w:pPr>
    </w:p>
    <w:p w:rsidRDefault="009D337A" w:rsidP="009D337A" w:rsidR="009D337A" w:rsidRPr="009C3F78">
      <w:pPr>
        <w:jc w:val="center"/>
      </w:pPr>
      <w:r w:rsidRPr="009C3F78">
        <w:t>R J E Š E N J E</w:t>
      </w:r>
    </w:p>
    <w:p w:rsidRDefault="009D337A" w:rsidP="009D337A" w:rsidR="009D337A" w:rsidRPr="009C3F78">
      <w:pPr>
        <w:jc w:val="both"/>
      </w:pPr>
    </w:p>
    <w:p w:rsidRDefault="009D337A" w:rsidP="009D337A" w:rsidR="009D337A" w:rsidRPr="009C3F78">
      <w:pPr>
        <w:jc w:val="both"/>
      </w:pPr>
      <w:r w:rsidRPr="009C3F78">
        <w:tab/>
        <w:t xml:space="preserve">Trgovački sud u Pazinu, po stečajnom sucu Adrijani Labinjan Skok, po prijedlogu predlagatelja FINE, OIB: 85821130368, RC Rijeka, Podružnica Pula, Giardini 5, radi otvaranja stečajnog postupka nad dužnikom </w:t>
      </w:r>
      <w:r w:rsidR="003E1DF6">
        <w:t>NEW TECH GROUP d.o.o., Pazin, Dubravica 2 a, OIB: 1837664863</w:t>
      </w:r>
      <w:r w:rsidR="003E1DF6" w:rsidRPr="003E2D0B">
        <w:t>4</w:t>
      </w:r>
      <w:r w:rsidRPr="003E2D0B">
        <w:t xml:space="preserve">, </w:t>
      </w:r>
      <w:r w:rsidR="003E2D0B" w:rsidRPr="003E2D0B">
        <w:t>25. srpnja</w:t>
      </w:r>
      <w:r w:rsidRPr="003E2D0B">
        <w:t xml:space="preserve"> 2017.</w:t>
      </w:r>
    </w:p>
    <w:p w:rsidRDefault="009D337A" w:rsidP="009D337A" w:rsidR="009D337A" w:rsidRPr="00294B6C">
      <w:pPr>
        <w:jc w:val="both"/>
      </w:pPr>
    </w:p>
    <w:p w:rsidRDefault="009D337A" w:rsidP="009D337A" w:rsidR="009D337A" w:rsidRPr="004D3099">
      <w:pPr>
        <w:jc w:val="center"/>
      </w:pPr>
      <w:r w:rsidRPr="004D3099">
        <w:t>r i j e š i o  j e</w:t>
      </w:r>
    </w:p>
    <w:p w:rsidRDefault="009D337A" w:rsidP="009D337A" w:rsidR="009D337A" w:rsidRPr="004D3099">
      <w:pPr>
        <w:jc w:val="center"/>
      </w:pPr>
    </w:p>
    <w:p w:rsidRDefault="009D337A" w:rsidP="009D337A" w:rsidR="009D337A" w:rsidRPr="00A8138B">
      <w:pPr>
        <w:jc w:val="both"/>
      </w:pPr>
      <w:r w:rsidRPr="008B2467">
        <w:tab/>
      </w:r>
      <w:r w:rsidRPr="002732A7">
        <w:t>I.</w:t>
      </w:r>
      <w:r w:rsidRPr="002732A7">
        <w:tab/>
        <w:t xml:space="preserve">Otvara se stečajni postupak nad dužnikom </w:t>
      </w:r>
      <w:r w:rsidR="003E1DF6">
        <w:t>NEW TECH GROUP d.o.o., Pazin, Dubravica 2 a, OIB: 18376648634</w:t>
      </w:r>
      <w:r w:rsidRPr="00A8138B">
        <w:t>, d</w:t>
      </w:r>
      <w:r w:rsidRPr="00406623">
        <w:t xml:space="preserve">ana </w:t>
      </w:r>
      <w:r w:rsidR="003E2D0B" w:rsidRPr="00406623">
        <w:t>25. srpnja</w:t>
      </w:r>
      <w:r w:rsidRPr="00406623">
        <w:t xml:space="preserve"> 2017. u </w:t>
      </w:r>
      <w:r w:rsidR="00406623" w:rsidRPr="00406623">
        <w:t>9</w:t>
      </w:r>
      <w:r w:rsidRPr="00406623">
        <w:t>:</w:t>
      </w:r>
      <w:r w:rsidR="00406623" w:rsidRPr="00406623">
        <w:t>3</w:t>
      </w:r>
      <w:r w:rsidRPr="00406623">
        <w:t>0 sati</w:t>
      </w:r>
      <w:r w:rsidRPr="00634E89">
        <w:t>.</w:t>
      </w:r>
    </w:p>
    <w:p w:rsidRDefault="009D337A" w:rsidP="009D337A" w:rsidR="009D337A" w:rsidRPr="004D3099">
      <w:pPr>
        <w:jc w:val="both"/>
      </w:pPr>
    </w:p>
    <w:p w:rsidRDefault="009D337A" w:rsidP="009D337A" w:rsidR="009D337A" w:rsidRPr="00B61F50">
      <w:pPr>
        <w:ind w:firstLine="720"/>
        <w:jc w:val="both"/>
      </w:pPr>
      <w:r w:rsidRPr="002732A7">
        <w:t>II.</w:t>
      </w:r>
      <w:r w:rsidRPr="002732A7">
        <w:tab/>
        <w:t xml:space="preserve">Za stečajnog upravitelja imenuje se </w:t>
      </w:r>
      <w:r w:rsidR="00406623" w:rsidRPr="00A42896">
        <w:t>Ljubica Juranović</w:t>
      </w:r>
      <w:r w:rsidR="00406623">
        <w:t>-</w:t>
      </w:r>
      <w:r w:rsidR="00406623" w:rsidRPr="00A42896">
        <w:t>Skočić iz Kastva, Ćikovići 26/11, OIB: 88499470397</w:t>
      </w:r>
      <w:r w:rsidRPr="00B61F50">
        <w:t>.</w:t>
      </w:r>
    </w:p>
    <w:p w:rsidRDefault="009D337A" w:rsidP="009D337A" w:rsidR="009D337A" w:rsidRPr="004D3099">
      <w:pPr>
        <w:ind w:firstLine="720"/>
        <w:jc w:val="both"/>
      </w:pPr>
    </w:p>
    <w:p w:rsidRDefault="009D337A" w:rsidP="009D337A" w:rsidR="009D337A" w:rsidRPr="004D3099">
      <w:pPr>
        <w:jc w:val="both"/>
      </w:pPr>
      <w:r w:rsidRPr="004D3099">
        <w:tab/>
        <w:t>III.</w:t>
      </w:r>
      <w:r w:rsidRPr="004D3099">
        <w:tab/>
        <w:t>Pozivaju se vjerovnici da u roku od 60 dana od dana objave ovog rješenja na mrežnoj stranici e-Oglasna ploča Trgovačkog suda u Pazinu, prijave svoje tražbine na adresu stečajnog upravitelja na propisanom obrascu u dva primjerka, sa sadržajem prijave i prilogom isprava propisanim odredbom čl. 257. st. 1. i 2. Stečajnog zakona (Narodne novine br. 71/15, dalje: SZ).</w:t>
      </w:r>
    </w:p>
    <w:p w:rsidRDefault="009D337A" w:rsidP="009D337A" w:rsidR="009D337A" w:rsidRPr="004D3099">
      <w:pPr>
        <w:jc w:val="both"/>
      </w:pPr>
      <w:r w:rsidRPr="004D3099">
        <w:tab/>
        <w:t xml:space="preserve">Prijavi treba priložiti dokaz o plaćanju pristojbe u visini od 2% prijavljene tražbine, ali ne više od 500,00 kn i to u korist Državnog proračuna </w:t>
      </w:r>
      <w:r w:rsidRPr="004D3099">
        <w:rPr>
          <w:bCs/>
        </w:rPr>
        <w:t>HR12 1001005 1863000160</w:t>
      </w:r>
      <w:r w:rsidR="003E1DF6">
        <w:t xml:space="preserve"> poziv na broj 64 5045-48752-99</w:t>
      </w:r>
      <w:r w:rsidRPr="00710839">
        <w:t>201</w:t>
      </w:r>
      <w:r w:rsidR="003E1DF6">
        <w:t>7</w:t>
      </w:r>
      <w:r w:rsidRPr="00710839">
        <w:t>. Zaposlenici koji prijavljuju svoja potraživanja po osnovu rada</w:t>
      </w:r>
      <w:r w:rsidRPr="004D3099">
        <w:t xml:space="preserve"> ne moraju platiti pristojbu. </w:t>
      </w:r>
    </w:p>
    <w:p w:rsidRDefault="009D337A" w:rsidP="009D337A" w:rsidR="009D337A" w:rsidRPr="004D3099">
      <w:pPr>
        <w:jc w:val="both"/>
      </w:pPr>
    </w:p>
    <w:p w:rsidRDefault="009D337A" w:rsidP="009D337A" w:rsidR="009D337A" w:rsidRPr="004D3099">
      <w:pPr>
        <w:jc w:val="both"/>
      </w:pPr>
      <w:r w:rsidRPr="004D3099">
        <w:tab/>
        <w:t>IV.</w:t>
      </w:r>
      <w:r w:rsidRPr="004D3099">
        <w:tab/>
        <w:t>Prijavu tražbine podnesenu nakon isteka roka za prijavljivanje sud će odbaciti rješenjem (čl. 257. st. 6. SZ-a).</w:t>
      </w:r>
    </w:p>
    <w:p w:rsidRDefault="009D337A" w:rsidP="009D337A" w:rsidR="009D337A" w:rsidRPr="004D3099">
      <w:pPr>
        <w:jc w:val="both"/>
      </w:pPr>
      <w:r w:rsidRPr="004D3099">
        <w:tab/>
        <w:t xml:space="preserve">Samo prijave dostavljene na način koji je naveden u točki III. ovog rješenja smatraju se urednima i pravovremenima. </w:t>
      </w:r>
    </w:p>
    <w:p w:rsidRDefault="009D337A" w:rsidP="009D337A" w:rsidR="009D337A" w:rsidRPr="004D3099">
      <w:pPr>
        <w:jc w:val="both"/>
      </w:pPr>
      <w:r w:rsidRPr="004D3099">
        <w:tab/>
      </w:r>
    </w:p>
    <w:p w:rsidRDefault="009D337A" w:rsidP="009D337A" w:rsidR="009D337A" w:rsidRPr="004D3099">
      <w:pPr>
        <w:jc w:val="both"/>
      </w:pPr>
      <w:r w:rsidRPr="004D3099">
        <w:tab/>
        <w:t>V.</w:t>
      </w:r>
      <w:r w:rsidRPr="004D3099">
        <w:tab/>
        <w:t xml:space="preserve">Razlučni i izlučni vjerovnici se pozivaju da u roku iz t. III. ovog rješenja obavijeste stečajnog upravitelja o svojim pravima, sukladno odredbi čl. 258. st. 1. i 2. SZ-a. </w:t>
      </w:r>
    </w:p>
    <w:p w:rsidRDefault="009D337A" w:rsidP="009D337A" w:rsidR="009D337A" w:rsidRPr="004D3099">
      <w:pPr>
        <w:jc w:val="both"/>
      </w:pPr>
      <w:r w:rsidRPr="004D3099">
        <w:tab/>
      </w:r>
    </w:p>
    <w:p w:rsidRDefault="009D337A" w:rsidP="009D337A" w:rsidR="009D337A" w:rsidRPr="004D3099">
      <w:pPr>
        <w:jc w:val="both"/>
      </w:pPr>
      <w:r w:rsidRPr="004D3099">
        <w:tab/>
        <w:t>VI.</w:t>
      </w:r>
      <w:r w:rsidRPr="004D3099">
        <w:tab/>
        <w:t xml:space="preserve">Pozivaju se dužnikovi dužnici da svoje obveze bez odgode ispunjavaju stečajnom upravitelju za stečajnog dužnika. </w:t>
      </w:r>
    </w:p>
    <w:p w:rsidRDefault="009D337A" w:rsidP="009D337A" w:rsidR="009D337A" w:rsidRPr="004D3099">
      <w:pPr>
        <w:jc w:val="both"/>
      </w:pPr>
      <w:r w:rsidRPr="004D3099">
        <w:tab/>
      </w:r>
    </w:p>
    <w:p w:rsidRDefault="009D337A" w:rsidP="009D337A" w:rsidR="009D337A" w:rsidRPr="004D3099">
      <w:pPr>
        <w:jc w:val="both"/>
      </w:pPr>
      <w:r w:rsidRPr="004D3099">
        <w:tab/>
        <w:t>VII.</w:t>
      </w:r>
      <w:r w:rsidRPr="004D3099">
        <w:tab/>
        <w:t xml:space="preserve">Otvaranje stečajnog postupka upisati će se u sudski registar ovog suda.  </w:t>
      </w:r>
    </w:p>
    <w:p w:rsidRDefault="009D337A" w:rsidP="009D337A" w:rsidR="009D337A" w:rsidRPr="004D3099"/>
    <w:p w:rsidRDefault="009D337A" w:rsidP="009D337A" w:rsidR="009D337A" w:rsidRPr="008B2467">
      <w:r w:rsidRPr="008B2467">
        <w:tab/>
        <w:t>VIII.</w:t>
      </w:r>
      <w:r w:rsidRPr="008B2467">
        <w:tab/>
        <w:t xml:space="preserve">Ispitno ročište na kojem će se ispitivati prijavljene tražbine određuje se za dan </w:t>
      </w:r>
    </w:p>
    <w:p w:rsidRDefault="009D337A" w:rsidP="009D337A" w:rsidR="009D337A" w:rsidRPr="008B2467">
      <w:pPr>
        <w:jc w:val="center"/>
      </w:pPr>
    </w:p>
    <w:p w:rsidRDefault="003E2D0B" w:rsidP="009D337A" w:rsidR="009D337A" w:rsidRPr="003E2D0B">
      <w:pPr>
        <w:jc w:val="center"/>
      </w:pPr>
      <w:r w:rsidRPr="003E2D0B">
        <w:t>23. studenog 2017. u 12:15</w:t>
      </w:r>
      <w:r w:rsidR="009D337A" w:rsidRPr="003E2D0B">
        <w:t xml:space="preserve"> sati,</w:t>
      </w:r>
    </w:p>
    <w:p w:rsidRDefault="009D337A" w:rsidP="009D337A" w:rsidR="009D337A" w:rsidRPr="003E2D0B">
      <w:pPr>
        <w:jc w:val="center"/>
      </w:pPr>
      <w:r w:rsidRPr="003E2D0B">
        <w:t>sudnica broj 5,</w:t>
      </w:r>
    </w:p>
    <w:p w:rsidRDefault="009D337A" w:rsidP="009D337A" w:rsidR="009D337A" w:rsidRPr="000E45FC">
      <w:pPr>
        <w:jc w:val="center"/>
      </w:pPr>
      <w:r w:rsidRPr="000E45FC">
        <w:t xml:space="preserve">u Trgovačkom sudu u Pazinu, Dršćevka 1. </w:t>
      </w:r>
    </w:p>
    <w:p w:rsidRDefault="009D337A" w:rsidP="009D337A" w:rsidR="009D337A" w:rsidRPr="000E45FC"/>
    <w:p w:rsidRDefault="009D337A" w:rsidP="009D337A" w:rsidR="009D337A" w:rsidRPr="000E45FC">
      <w:pPr>
        <w:jc w:val="both"/>
      </w:pPr>
      <w:r w:rsidRPr="000E45FC">
        <w:tab/>
        <w:t>IX.</w:t>
      </w:r>
      <w:r w:rsidRPr="000E45FC">
        <w:tab/>
        <w:t xml:space="preserve">Izvještajno ročište na kojem će se na temelju izvješća stečajnog upravitelja odlučivati o daljnjem tijeku stečajnog postupka određuje se za dan </w:t>
      </w:r>
    </w:p>
    <w:p w:rsidRDefault="009D337A" w:rsidP="009D337A" w:rsidR="009D337A" w:rsidRPr="000E45FC">
      <w:pPr>
        <w:jc w:val="center"/>
      </w:pPr>
    </w:p>
    <w:p w:rsidRDefault="003E2D0B" w:rsidP="009D337A" w:rsidR="009D337A" w:rsidRPr="003E2D0B">
      <w:pPr>
        <w:jc w:val="center"/>
      </w:pPr>
      <w:r w:rsidRPr="003E2D0B">
        <w:t>23. studenog 2017. u 12:30</w:t>
      </w:r>
      <w:r w:rsidR="009D337A" w:rsidRPr="003E2D0B">
        <w:t xml:space="preserve"> sati</w:t>
      </w:r>
    </w:p>
    <w:p w:rsidRDefault="009D337A" w:rsidP="009D337A" w:rsidR="009D337A" w:rsidRPr="008B2467">
      <w:pPr>
        <w:jc w:val="center"/>
      </w:pPr>
      <w:r w:rsidRPr="008B2467">
        <w:t>sudnica broj 5</w:t>
      </w:r>
    </w:p>
    <w:p w:rsidRDefault="009D337A" w:rsidP="009D337A" w:rsidR="009D337A">
      <w:pPr>
        <w:jc w:val="center"/>
      </w:pPr>
      <w:r w:rsidRPr="008B2467">
        <w:t>u Trgovačkom sudu u Pazinu, Dršćevka 1.</w:t>
      </w:r>
    </w:p>
    <w:p w:rsidRDefault="00F02741" w:rsidP="009D337A" w:rsidR="00F02741" w:rsidRPr="00F02741">
      <w:pPr>
        <w:jc w:val="both"/>
        <w:rPr>
          <w:color w:val="FF0000"/>
        </w:rPr>
      </w:pPr>
    </w:p>
    <w:p w:rsidRDefault="003E1DF6" w:rsidP="009D337A" w:rsidR="003E1DF6">
      <w:pPr>
        <w:jc w:val="both"/>
      </w:pPr>
    </w:p>
    <w:p w:rsidRDefault="009D337A" w:rsidP="009D337A" w:rsidR="009D337A">
      <w:pPr>
        <w:jc w:val="both"/>
      </w:pPr>
      <w:r>
        <w:tab/>
        <w:t>X.</w:t>
      </w:r>
      <w:r>
        <w:tab/>
        <w:t>Nalaže se Financijskoj agenciji, OIB: 85821130368, da naloži bankama prijenos zaplijenjenog iznosa predujma za namirenje troškova stečajnog postupka na račun Trgovačkog suda u Pazinu broj HR43 2390001 1300029763,</w:t>
      </w:r>
      <w:r w:rsidR="003E1DF6">
        <w:t xml:space="preserve"> poziv na broj odobrenja 020-99</w:t>
      </w:r>
      <w:r>
        <w:t>-1</w:t>
      </w:r>
      <w:r w:rsidR="003E1DF6">
        <w:t>7</w:t>
      </w:r>
      <w:r>
        <w:t xml:space="preserve"> i da obustavi daljnju pljenidbu do iznosa iz st. 1. čl. 112. Stečajnog zakona (NN 71/15, dalje: SZ) ako iznos predujma nije zaplijenjen u cijelosti.</w:t>
      </w:r>
    </w:p>
    <w:p w:rsidRDefault="009D337A" w:rsidP="009D337A" w:rsidR="009D337A" w:rsidRPr="004D3099">
      <w:pPr>
        <w:jc w:val="both"/>
      </w:pPr>
    </w:p>
    <w:p w:rsidRDefault="009D337A" w:rsidP="009D337A" w:rsidR="009D337A" w:rsidRPr="004D3099">
      <w:pPr>
        <w:jc w:val="center"/>
      </w:pPr>
      <w:r w:rsidRPr="004D3099">
        <w:t>Obrazloženje</w:t>
      </w:r>
    </w:p>
    <w:p w:rsidRDefault="009D337A" w:rsidP="009D337A" w:rsidR="009D337A" w:rsidRPr="004D3099">
      <w:pPr>
        <w:jc w:val="both"/>
      </w:pPr>
    </w:p>
    <w:p w:rsidRDefault="009D337A" w:rsidP="009D337A" w:rsidR="009D337A">
      <w:pPr>
        <w:jc w:val="both"/>
      </w:pPr>
      <w:r w:rsidRPr="004D3099">
        <w:tab/>
        <w:t xml:space="preserve">FINA je predložila otvaranje stečajnog postupka nad </w:t>
      </w:r>
      <w:r w:rsidR="003E1DF6">
        <w:t>NEW TECH GROUP d.o.o., Pazin, Dubravica 2 a, OIB: 18376648634</w:t>
      </w:r>
      <w:r w:rsidRPr="004D3099">
        <w:t xml:space="preserve">, navodeći u bitnome da je na dan </w:t>
      </w:r>
      <w:r w:rsidR="003E1DF6">
        <w:t>17.2.2017</w:t>
      </w:r>
      <w:r w:rsidRPr="004D3099">
        <w:t xml:space="preserve">. dužnik bio u neprekidnoj blokadi </w:t>
      </w:r>
      <w:r w:rsidR="003E1DF6">
        <w:t>120</w:t>
      </w:r>
      <w:r w:rsidRPr="004D3099">
        <w:t xml:space="preserve"> dana u ukupnom iznosu od </w:t>
      </w:r>
      <w:r w:rsidR="003E1DF6">
        <w:t>35.497,06</w:t>
      </w:r>
      <w:r w:rsidRPr="004D3099">
        <w:t xml:space="preserve"> kn, i da </w:t>
      </w:r>
      <w:r>
        <w:t>i</w:t>
      </w:r>
      <w:r w:rsidRPr="004D3099">
        <w:t xml:space="preserve">ma </w:t>
      </w:r>
      <w:r>
        <w:t xml:space="preserve">jednog </w:t>
      </w:r>
      <w:r w:rsidRPr="004D3099">
        <w:t>zaposlen</w:t>
      </w:r>
      <w:r>
        <w:t>og</w:t>
      </w:r>
      <w:r w:rsidRPr="004D3099">
        <w:t>.</w:t>
      </w:r>
    </w:p>
    <w:p w:rsidRDefault="009D337A" w:rsidP="009D337A" w:rsidR="009D337A" w:rsidRPr="00406623">
      <w:pPr>
        <w:jc w:val="both"/>
        <w:rPr>
          <w:lang w:val="pl-PL"/>
        </w:rPr>
      </w:pPr>
      <w:r w:rsidRPr="00851C81">
        <w:rPr>
          <w:lang w:val="pl-PL"/>
        </w:rPr>
        <w:tab/>
        <w:t xml:space="preserve">U predmetu je pokrenut prethodni postupak te je zakazano ročište radi utvrđivanja </w:t>
      </w:r>
      <w:r w:rsidRPr="009C3F78">
        <w:rPr>
          <w:lang w:val="pl-PL"/>
        </w:rPr>
        <w:t xml:space="preserve">pretpostavki za otvaranje stečajnog postupka nad dužnikom, na koje je pristupio </w:t>
      </w:r>
      <w:r>
        <w:rPr>
          <w:lang w:val="pl-PL"/>
        </w:rPr>
        <w:t xml:space="preserve">zakonski </w:t>
      </w:r>
      <w:r w:rsidRPr="00406623">
        <w:rPr>
          <w:lang w:val="pl-PL"/>
        </w:rPr>
        <w:t xml:space="preserve">zastupnik dužnika, prema čijoj izjavi društvo ima u vlasništvu </w:t>
      </w:r>
      <w:r w:rsidR="00406623" w:rsidRPr="00406623">
        <w:rPr>
          <w:lang w:val="pl-PL"/>
        </w:rPr>
        <w:t>vjetrenjaču u vrijednosti cca 20.000,00 eura</w:t>
      </w:r>
      <w:r w:rsidRPr="00406623">
        <w:rPr>
          <w:lang w:val="pl-PL"/>
        </w:rPr>
        <w:t>.</w:t>
      </w:r>
    </w:p>
    <w:p w:rsidRDefault="009D337A" w:rsidP="009D337A" w:rsidR="009D337A" w:rsidRPr="00406623">
      <w:pPr>
        <w:jc w:val="both"/>
      </w:pPr>
      <w:r w:rsidRPr="00406623">
        <w:tab/>
        <w:t xml:space="preserve">Na temelju Potvrde FINA-e od </w:t>
      </w:r>
      <w:r w:rsidR="00406623" w:rsidRPr="00406623">
        <w:t>14. srpnja</w:t>
      </w:r>
      <w:r w:rsidRPr="00406623">
        <w:t xml:space="preserve"> 2017. utvrđeno je da na taj dan dužnik ima evidentirane neizvršene osnove za plaćanje u neprekinutom razdoblju od </w:t>
      </w:r>
      <w:r w:rsidR="00406623" w:rsidRPr="00406623">
        <w:t>266</w:t>
      </w:r>
      <w:r w:rsidRPr="00406623">
        <w:t xml:space="preserve"> dana, iz čega proizlazi postojanje stečajnog razloga nesposobnosti za plaćanje u smislu odredbe čl. 5. st. 2. u svezi s čl. 6. st. 2. t. 1. SZ-a.</w:t>
      </w:r>
    </w:p>
    <w:p w:rsidRDefault="009D337A" w:rsidP="009D337A" w:rsidR="009D337A" w:rsidRPr="004D3099">
      <w:pPr>
        <w:jc w:val="both"/>
      </w:pPr>
      <w:r w:rsidRPr="00406623">
        <w:rPr>
          <w:lang w:val="pl-PL"/>
        </w:rPr>
        <w:tab/>
        <w:t xml:space="preserve">Slijedom navedenog utvrđuje se postojanje stečajnog razloga nesposobnosti za </w:t>
      </w:r>
      <w:r>
        <w:rPr>
          <w:lang w:val="pl-PL"/>
        </w:rPr>
        <w:t xml:space="preserve">plaćanje </w:t>
      </w:r>
      <w:r>
        <w:t>dužnika</w:t>
      </w:r>
      <w:r w:rsidRPr="002732A7">
        <w:t xml:space="preserve"> </w:t>
      </w:r>
      <w:r w:rsidR="00052C10">
        <w:t>NEW TECH GROUP d.o.o., Pazin, Dubravica 2 a, OIB: 18376648634</w:t>
      </w:r>
      <w:r>
        <w:t>, te je</w:t>
      </w:r>
      <w:r w:rsidRPr="004D3099">
        <w:t xml:space="preserve"> na temelju odredbe </w:t>
      </w:r>
      <w:r>
        <w:t>čl. 84. i 85. te</w:t>
      </w:r>
      <w:r w:rsidRPr="004D3099">
        <w:t xml:space="preserve"> čl. 129. i 130.</w:t>
      </w:r>
      <w:r>
        <w:t xml:space="preserve"> </w:t>
      </w:r>
      <w:r w:rsidRPr="004D3099">
        <w:t xml:space="preserve">SZ-a odlučeno kao u izreci ovog rješenja. </w:t>
      </w:r>
    </w:p>
    <w:p w:rsidRDefault="009D337A" w:rsidP="009D337A" w:rsidR="009D337A">
      <w:pPr>
        <w:jc w:val="both"/>
      </w:pPr>
      <w:r w:rsidRPr="004D3099">
        <w:t xml:space="preserve"> </w:t>
      </w:r>
    </w:p>
    <w:p w:rsidRDefault="00CD0E0C" w:rsidP="009D337A" w:rsidR="00CD0E0C" w:rsidRPr="004D3099">
      <w:pPr>
        <w:jc w:val="both"/>
      </w:pPr>
    </w:p>
    <w:p w:rsidRDefault="009D337A" w:rsidP="009D337A" w:rsidR="009D337A">
      <w:pPr>
        <w:jc w:val="center"/>
      </w:pPr>
      <w:r w:rsidRPr="004D3099">
        <w:t>U Paz</w:t>
      </w:r>
      <w:r w:rsidRPr="003108C6">
        <w:t>in</w:t>
      </w:r>
      <w:r w:rsidRPr="003E2D0B">
        <w:t xml:space="preserve">u </w:t>
      </w:r>
      <w:r w:rsidR="003E2D0B" w:rsidRPr="003E2D0B">
        <w:t>25. srpnja</w:t>
      </w:r>
      <w:r w:rsidRPr="003E2D0B">
        <w:t xml:space="preserve"> 201</w:t>
      </w:r>
      <w:r w:rsidRPr="003108C6">
        <w:t>7.</w:t>
      </w:r>
    </w:p>
    <w:p w:rsidRDefault="009D337A" w:rsidP="009D337A" w:rsidR="009D337A" w:rsidRPr="004D3099">
      <w:pPr>
        <w:jc w:val="center"/>
      </w:pPr>
    </w:p>
    <w:p w:rsidRDefault="009D337A" w:rsidP="009D337A" w:rsidR="009D337A" w:rsidRPr="004D3099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Stečajni sudac</w:t>
      </w:r>
    </w:p>
    <w:p w:rsidRDefault="009D337A" w:rsidP="009D337A" w:rsidR="009D337A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9D337A" w:rsidP="009D337A" w:rsidR="009D337A">
      <w:pPr>
        <w:jc w:val="both"/>
      </w:pPr>
    </w:p>
    <w:p w:rsidRDefault="00406623" w:rsidP="009D337A" w:rsidR="00406623" w:rsidRPr="004D3099">
      <w:pPr>
        <w:jc w:val="both"/>
      </w:pPr>
    </w:p>
    <w:p w:rsidRDefault="009D337A" w:rsidP="009D337A" w:rsidR="009D337A" w:rsidRPr="004D3099">
      <w:r w:rsidRPr="004D3099">
        <w:t xml:space="preserve">UPUTA O PRAVNOM LIJEKU: </w:t>
      </w:r>
    </w:p>
    <w:p w:rsidRDefault="009D337A" w:rsidP="009D337A" w:rsidR="009D337A">
      <w:pPr>
        <w:jc w:val="both"/>
      </w:pPr>
      <w:r w:rsidRPr="004D3099">
        <w:t>Protiv rješenja o otvaranju stečajnog postupka žalbu može podnijeti osoba ovlaštena za zastupanje dužnika po zakonu do dana nastupanja pravnih posljedica otvaranja stečajnog postupka i dužnik pojedinac</w:t>
      </w:r>
      <w:r>
        <w:t>, a protiv rješenja o odbijanju prijedloga za otvaranje stečajnog postupka pravo na žalbu ima podnositelj prijedloga</w:t>
      </w:r>
      <w:r w:rsidRPr="004D3099">
        <w:t xml:space="preserve"> (čl.</w:t>
      </w:r>
      <w:r>
        <w:t xml:space="preserve"> </w:t>
      </w:r>
      <w:r w:rsidRPr="004D3099">
        <w:t>128.</w:t>
      </w:r>
      <w:r>
        <w:t xml:space="preserve"> </w:t>
      </w:r>
      <w:r w:rsidRPr="004D3099">
        <w:t>st.</w:t>
      </w:r>
      <w:r>
        <w:t xml:space="preserve"> </w:t>
      </w:r>
      <w:r w:rsidRPr="004D3099">
        <w:t>8.</w:t>
      </w:r>
      <w:r>
        <w:t xml:space="preserve"> </w:t>
      </w:r>
      <w:r w:rsidRPr="004D3099">
        <w:t xml:space="preserve">SZ). Žalba se podnosi ovom sudu u dva primjerka u roku od 8 dana </w:t>
      </w:r>
      <w:r>
        <w:t xml:space="preserve">od dana dostave iste </w:t>
      </w:r>
      <w:r w:rsidRPr="004D457C">
        <w:t xml:space="preserve">a dostava se smatra obavljenom </w:t>
      </w:r>
      <w:r w:rsidRPr="004D457C">
        <w:lastRenderedPageBreak/>
        <w:t>istekom osmog dana od dana objave rješenja na mrežnoj stranici e-Oglasna ploča sudova (čl. 12. st. 1. i 2. SZ-a)</w:t>
      </w:r>
      <w:r w:rsidRPr="004D3099">
        <w:t xml:space="preserve">, a o žalbi odlučuje Visoki trgovački sud Republike Hrvatske. </w:t>
      </w:r>
    </w:p>
    <w:p w:rsidRDefault="009D337A" w:rsidP="009D337A" w:rsidR="009D337A" w:rsidRPr="00E605C9">
      <w:pPr>
        <w:jc w:val="both"/>
      </w:pPr>
    </w:p>
    <w:p w:rsidRDefault="009D337A" w:rsidP="009D337A" w:rsidR="009D337A">
      <w:pPr>
        <w:jc w:val="both"/>
      </w:pPr>
      <w:r w:rsidRPr="004D3099">
        <w:t>DNA:</w:t>
      </w:r>
    </w:p>
    <w:p w:rsidRDefault="009D337A" w:rsidP="009D337A" w:rsidR="009D337A">
      <w:pPr>
        <w:jc w:val="both"/>
      </w:pPr>
      <w:r w:rsidRPr="004D3099">
        <w:t xml:space="preserve">- dužnik  </w:t>
      </w:r>
    </w:p>
    <w:p w:rsidRDefault="009D337A" w:rsidP="009D337A" w:rsidR="009D337A" w:rsidRPr="00750852">
      <w:pPr>
        <w:jc w:val="both"/>
      </w:pPr>
      <w:r w:rsidRPr="002732A7">
        <w:t xml:space="preserve">- stečajni upravitelj </w:t>
      </w:r>
      <w:r w:rsidR="00406623" w:rsidRPr="00A42896">
        <w:t>Ljubica Juranović</w:t>
      </w:r>
      <w:r w:rsidR="00406623">
        <w:t>-Skočić,</w:t>
      </w:r>
      <w:r w:rsidR="00406623" w:rsidRPr="00A42896">
        <w:t xml:space="preserve"> Kasta</w:t>
      </w:r>
      <w:r w:rsidR="00406623">
        <w:t>v</w:t>
      </w:r>
      <w:r w:rsidR="00406623" w:rsidRPr="00A42896">
        <w:t>, Ćikovići 26/11</w:t>
      </w:r>
    </w:p>
    <w:p w:rsidRDefault="009D337A" w:rsidP="009D337A" w:rsidR="009D337A" w:rsidRPr="00A01367">
      <w:pPr>
        <w:jc w:val="both"/>
      </w:pPr>
      <w:r w:rsidRPr="00A01367">
        <w:t xml:space="preserve">- FINA, </w:t>
      </w:r>
      <w:r>
        <w:t>Regionalni centar</w:t>
      </w:r>
      <w:r w:rsidRPr="00A01367">
        <w:t xml:space="preserve"> </w:t>
      </w:r>
      <w:r>
        <w:t>Rijeka, Rijeka, F. Kurelca 8</w:t>
      </w:r>
      <w:r w:rsidRPr="00A01367">
        <w:t xml:space="preserve"> </w:t>
      </w:r>
    </w:p>
    <w:p w:rsidRDefault="009D337A" w:rsidP="009D337A" w:rsidR="009D337A" w:rsidRPr="00F22CD3">
      <w:pPr>
        <w:jc w:val="both"/>
      </w:pPr>
      <w:r w:rsidRPr="00F22CD3">
        <w:t xml:space="preserve">- ŽDO Pula, Pula, </w:t>
      </w:r>
      <w:r>
        <w:t>Rovinjska ul. 2</w:t>
      </w:r>
      <w:r w:rsidRPr="00F22CD3">
        <w:t xml:space="preserve"> </w:t>
      </w:r>
    </w:p>
    <w:p w:rsidRDefault="009D337A" w:rsidP="009D337A" w:rsidR="009D337A">
      <w:pPr>
        <w:jc w:val="both"/>
      </w:pPr>
      <w:r w:rsidRPr="004D3099">
        <w:t xml:space="preserve">- Porezna uprava – Područni ured Istra, Primorje, Lika, Pazin, M. B. Rašana 2/4, p.p. 60  </w:t>
      </w:r>
    </w:p>
    <w:p w:rsidRDefault="009D337A" w:rsidP="009D337A" w:rsidR="009D337A">
      <w:pPr>
        <w:jc w:val="both"/>
      </w:pPr>
      <w:r w:rsidRPr="004D3099">
        <w:t>- e-oglasna ploča 8 dana</w:t>
      </w:r>
    </w:p>
    <w:p w:rsidRDefault="009D337A" w:rsidP="009D337A" w:rsidR="009D337A">
      <w:pPr>
        <w:jc w:val="both"/>
      </w:pPr>
      <w:r w:rsidRPr="004D3099">
        <w:softHyphen/>
        <w:t>- sudski registar ovoga suda</w:t>
      </w:r>
      <w:r>
        <w:t xml:space="preserve"> elektronskim putem</w:t>
      </w:r>
    </w:p>
    <w:p w:rsidRDefault="009D337A" w:rsidP="009D337A" w:rsidR="009D337A"/>
    <w:p w:rsidRDefault="009A6550" w:rsidR="00500701"/>
    <w:sectPr w:rsidSect="008F1ACA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37A" w:rsidP="009D337A" w:rsidR="009D337A">
      <w:r>
        <w:separator/>
      </w:r>
    </w:p>
  </w:endnote>
  <w:endnote w:id="0" w:type="continuationSeparator">
    <w:p w:rsidRDefault="009D337A" w:rsidP="009D337A" w:rsidR="009D33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37A" w:rsidP="009D337A" w:rsidR="009D337A">
      <w:r>
        <w:separator/>
      </w:r>
    </w:p>
  </w:footnote>
  <w:footnote w:id="0" w:type="continuationSeparator">
    <w:p w:rsidRDefault="009D337A" w:rsidP="009D337A" w:rsidR="009D33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081B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6550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081B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655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4081B" w:rsidP="00294B6C" w:rsidR="00294B6C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="003E2D0B">
      <w:t xml:space="preserve">  </w:t>
    </w:r>
    <w:r w:rsidR="009D337A">
      <w:t>Posl.br.: 2 St-99</w:t>
    </w:r>
    <w:r w:rsidR="009D337A" w:rsidRPr="004D3099">
      <w:t>/</w:t>
    </w:r>
    <w:r w:rsidR="009D337A" w:rsidRPr="003E2D0B">
      <w:t>17-</w:t>
    </w:r>
    <w:r w:rsidR="003E2D0B" w:rsidRPr="003E2D0B">
      <w:t>13</w:t>
    </w:r>
  </w:p>
  <w:p w:rsidRDefault="009A6550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081B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7A"/>
    <w:rsid w:val="00052C10"/>
    <w:rsid w:val="003E1DF6"/>
    <w:rsid w:val="003E2D0B"/>
    <w:rsid w:val="00406623"/>
    <w:rsid w:val="00554328"/>
    <w:rsid w:val="0064081B"/>
    <w:rsid w:val="00985388"/>
    <w:rsid w:val="009A6550"/>
    <w:rsid w:val="009D337A"/>
    <w:rsid w:val="00CD0E0C"/>
    <w:rsid w:val="00F02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337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D33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D337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D337A"/>
  </w:style>
  <w:style w:styleId="Tekstbalonia" w:type="paragraph">
    <w:name w:val="Balloon Text"/>
    <w:basedOn w:val="Normal"/>
    <w:link w:val="TekstbaloniaChar"/>
    <w:uiPriority w:val="99"/>
    <w:semiHidden/>
    <w:unhideWhenUsed/>
    <w:rsid w:val="009D3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337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33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D337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65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6550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6550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6550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6550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337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D33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D337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D337A"/>
  </w:style>
  <w:style w:styleId="Tekstbalonia" w:type="paragraph">
    <w:name w:val="Balloon Text"/>
    <w:basedOn w:val="Normal"/>
    <w:link w:val="TekstbaloniaChar"/>
    <w:uiPriority w:val="99"/>
    <w:semiHidden/>
    <w:unhideWhenUsed/>
    <w:rsid w:val="009D3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337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33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D337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65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6550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6550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6550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6550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2017.</izvorni_sadrzaj>
    <derivirana_varijabla naziv="DomainObject.DatumDonosenjaOdluke_1">25.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St-99/2017</izvorni_sadrzaj>
    <derivirana_varijabla naziv="DomainObject.Predmet.OznakaBroj_1">St-99/2017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NEW TECH GROUP d.o.o. PAZIN</izvorni_sadrzaj>
    <derivirana_varijabla naziv="DomainObject.Predmet.ProtustrankaFormated_1">  NEW TECH GROUP d.o.o. PAZIN</derivirana_varijabla>
  </DomainObject.Predmet.ProtustrankaFormated>
  <DomainObject.Predmet.ProtustrankaFormatedOIB>
    <izvorni_sadrzaj>  NEW TECH GROUP d.o.o. PAZIN, OIB 18376648634</izvorni_sadrzaj>
    <derivirana_varijabla naziv="DomainObject.Predmet.ProtustrankaFormatedOIB_1">  NEW TECH GROUP d.o.o. PAZIN, OIB 18376648634</derivirana_varijabla>
  </DomainObject.Predmet.ProtustrankaFormatedOIB>
  <DomainObject.Predmet.ProtustrankaFormatedWithAdress>
    <izvorni_sadrzaj> NEW TECH GROUP d.o.o. PAZIN, Dubravica 2/a, 52000 Pazin</izvorni_sadrzaj>
    <derivirana_varijabla naziv="DomainObject.Predmet.ProtustrankaFormatedWithAdress_1"> NEW TECH GROUP d.o.o. PAZIN, Dubravica 2/a, 52000 Pazin</derivirana_varijabla>
  </DomainObject.Predmet.ProtustrankaFormatedWithAdress>
  <DomainObject.Predmet.ProtustrankaFormatedWithAdressOIB>
    <izvorni_sadrzaj> NEW TECH GROUP d.o.o. PAZIN, OIB 18376648634, Dubravica 2/a, 52000 Pazin</izvorni_sadrzaj>
    <derivirana_varijabla naziv="DomainObject.Predmet.ProtustrankaFormatedWithAdressOIB_1"> NEW TECH GROUP d.o.o. PAZIN, OIB 18376648634, Dubravica 2/a, 52000 Pazin</derivirana_varijabla>
  </DomainObject.Predmet.ProtustrankaFormatedWithAdressOIB>
  <DomainObject.Predmet.ProtustrankaWithAdress>
    <izvorni_sadrzaj>NEW TECH GROUP d.o.o. PAZIN Dubravica 2/a, 52000 Pazin</izvorni_sadrzaj>
    <derivirana_varijabla naziv="DomainObject.Predmet.ProtustrankaWithAdress_1">NEW TECH GROUP d.o.o. PAZIN Dubravica 2/a, 52000 Pazin</derivirana_varijabla>
  </DomainObject.Predmet.ProtustrankaWithAdress>
  <DomainObject.Predmet.ProtustrankaWithAdressOIB>
    <izvorni_sadrzaj>NEW TECH GROUP d.o.o. PAZIN, OIB 18376648634, Dubravica 2/a, 52000 Pazin</izvorni_sadrzaj>
    <derivirana_varijabla naziv="DomainObject.Predmet.ProtustrankaWithAdressOIB_1">NEW TECH GROUP d.o.o. PAZIN, OIB 18376648634, Dubravica 2/a, 52000 Pazin</derivirana_varijabla>
  </DomainObject.Predmet.ProtustrankaWithAdressOIB>
  <DomainObject.Predmet.ProtustrankaNazivFormated>
    <izvorni_sadrzaj>NEW TECH GROUP d.o.o. PAZIN</izvorni_sadrzaj>
    <derivirana_varijabla naziv="DomainObject.Predmet.ProtustrankaNazivFormated_1">NEW TECH GROUP d.o.o. PAZIN</derivirana_varijabla>
  </DomainObject.Predmet.ProtustrankaNazivFormated>
  <DomainObject.Predmet.ProtustrankaNazivFormatedOIB>
    <izvorni_sadrzaj>NEW TECH GROUP d.o.o. PAZIN, OIB 18376648634</izvorni_sadrzaj>
    <derivirana_varijabla naziv="DomainObject.Predmet.ProtustrankaNazivFormatedOIB_1">NEW TECH GROUP d.o.o. PAZIN, OIB 18376648634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35497.06</izvorni_sadrzaj>
    <derivirana_varijabla naziv="DomainObject.Predmet.TrenutnaVrijednost_1">35497.06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NEW TECH GROUP d.o.o. PAZIN</item>
    </izvorni_sadrzaj>
    <derivirana_varijabla naziv="DomainObject.Predmet.ProtuStrankaListFormated_1">
      <item>NEW TECH GROUP d.o.o. PAZIN</item>
    </derivirana_varijabla>
  </DomainObject.Predmet.ProtuStrankaListFormated>
  <DomainObject.Predmet.ProtuStrankaListFormatedOIB>
    <izvorni_sadrzaj>
      <item>NEW TECH GROUP d.o.o. PAZIN, OIB 18376648634</item>
    </izvorni_sadrzaj>
    <derivirana_varijabla naziv="DomainObject.Predmet.ProtuStrankaListFormatedOIB_1">
      <item>NEW TECH GROUP d.o.o. PAZIN, OIB 18376648634</item>
    </derivirana_varijabla>
  </DomainObject.Predmet.ProtuStrankaListFormatedOIB>
  <DomainObject.Predmet.ProtuStrankaListFormatedWithAdress>
    <izvorni_sadrzaj>
      <item>NEW TECH GROUP d.o.o. PAZIN, Dubravica 2/a, 52000 Pazin</item>
    </izvorni_sadrzaj>
    <derivirana_varijabla naziv="DomainObject.Predmet.ProtuStrankaListFormatedWithAdress_1">
      <item>NEW TECH GROUP d.o.o. PAZIN, Dubravica 2/a, 52000 Pazin</item>
    </derivirana_varijabla>
  </DomainObject.Predmet.ProtuStrankaListFormatedWithAdress>
  <DomainObject.Predmet.ProtuStrankaListFormatedWithAdressOIB>
    <izvorni_sadrzaj>
      <item>NEW TECH GROUP d.o.o. PAZIN, OIB 18376648634, Dubravica 2/a, 52000 Pazin</item>
    </izvorni_sadrzaj>
    <derivirana_varijabla naziv="DomainObject.Predmet.ProtuStrankaListFormatedWithAdressOIB_1">
      <item>NEW TECH GROUP d.o.o. PAZIN, OIB 18376648634, Dubravica 2/a, 52000 Pazin</item>
    </derivirana_varijabla>
  </DomainObject.Predmet.ProtuStrankaListFormatedWithAdressOIB>
  <DomainObject.Predmet.ProtuStrankaListNazivFormated>
    <izvorni_sadrzaj>
      <item>NEW TECH GROUP d.o.o. PAZIN</item>
    </izvorni_sadrzaj>
    <derivirana_varijabla naziv="DomainObject.Predmet.ProtuStrankaListNazivFormated_1">
      <item>NEW TECH GROUP d.o.o. PAZIN</item>
    </derivirana_varijabla>
  </DomainObject.Predmet.ProtuStrankaListNazivFormated>
  <DomainObject.Predmet.ProtuStrankaListNazivFormatedOIB>
    <izvorni_sadrzaj>
      <item>NEW TECH GROUP d.o.o. PAZIN, OIB 18376648634</item>
    </izvorni_sadrzaj>
    <derivirana_varijabla naziv="DomainObject.Predmet.ProtuStrankaListNazivFormatedOIB_1">
      <item>NEW TECH GROUP d.o.o. PAZIN, OIB 18376648634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NEW TECH GROUP d.o.o. PAZIN</izvorni_sadrzaj>
    <derivirana_varijabla naziv="DomainObject.Predmet.ProtustrankaIDrugi_1">NEW TECH GROUP 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NEW TECH GROUP d.o.o. PAZIN, OIB 18376648634, Dubravica 2/a, 52000 Pazin</izvorni_sadrzaj>
    <derivirana_varijabla naziv="DomainObject.Predmet.ProtustrankaIDrugiAdressOIB_1">NEW TECH GROUP d.o.o. PAZIN, OIB 18376648634, Dubravica 2/a,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NEW TECH GROUP d.o.o. PAZIN</item>
    </izvorni_sadrzaj>
    <derivirana_varijabla naziv="DomainObject.Predmet.SudioniciListNaziv_1">
      <item>FINANCIJSKA AGENCIJA, RC RIJEKA, PODRUŽNICA PULA, PULA</item>
      <item>NEW TECH GROUP d.o.o.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NEW TECH GROUP d.o.o. PAZIN, OIB 18376648634, Dubravica 2/a,52000 Pazin</item>
    </izvorni_sadrzaj>
    <derivirana_varijabla naziv="DomainObject.Predmet.SudioniciListAdressOIB_1">
      <item>FINANCIJSKA AGENCIJA, RC RIJEKA, PODRUŽNICA PULA, PULA, OIB 85821130368, Giardini 5,52100 Pula</item>
      <item>NEW TECH GROUP d.o.o. PAZIN, OIB 18376648634, Dubravica 2/a,52000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18376648634</item>
    </izvorni_sadrzaj>
    <derivirana_varijabla naziv="DomainObject.Predmet.SudioniciListNazivOIB_1">
      <item>, OIB 85821130368</item>
      <item>, OIB 18376648634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797</properties:Words>
  <properties:Characters>4151</properties:Characters>
  <properties:Lines>109</properties:Lines>
  <properties:Paragraphs>43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2017-05-19T08:38:00Z</dcterms:created>
  <dc:creator>Jasmina Matika</dc:creator>
  <cp:lastModifiedBy>Jasmina Matika</cp:lastModifiedBy>
  <dcterms:modified xmlns:xsi="http://www.w3.org/2001/XMLSchema-instance" xsi:type="dcterms:W3CDTF">2017-07-25T07:28:00Z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