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9067" w14:paraId="37a906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F2187">
        <w:t>7</w:t>
      </w:r>
      <w:r w:rsidR="004A2ECB">
        <w:t>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4A2ECB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33B10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E-147, </w:t>
      </w:r>
      <w:r w:rsidRPr="00103A86">
        <w:t>PARKIRNO MJESTO</w:t>
      </w:r>
      <w:r>
        <w:t xml:space="preserve"> - P 40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>u garaži</w:t>
      </w:r>
      <w:r w:rsidRPr="00103A86">
        <w:t>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7664BF">
        <w:rPr>
          <w:b/>
          <w:u w:val="single"/>
        </w:rPr>
        <w:t>13</w:t>
      </w:r>
      <w:r w:rsidR="002C658E">
        <w:rPr>
          <w:b/>
          <w:u w:val="single"/>
        </w:rPr>
        <w:t>,</w:t>
      </w:r>
      <w:r w:rsidR="004A2ECB">
        <w:rPr>
          <w:b/>
          <w:u w:val="single"/>
        </w:rPr>
        <w:t>0</w:t>
      </w:r>
      <w:r w:rsidR="00F33B10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4A2ECB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5E72CD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5E72CD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54260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196A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2ECB"/>
    <w:rsid w:val="004A5836"/>
    <w:rsid w:val="004A6F4F"/>
    <w:rsid w:val="004B0C6C"/>
    <w:rsid w:val="004E0373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E72CD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33B10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St-5/2018-171</izvorni_sadrzaj>
    <derivirana_varijabla naziv="DomainObject.PredzadnjaOdlukaIzPredmeta.Oznaka_1">St-5/2018-171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2019-01-03T07:24:00Z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