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daa8" w14:paraId="254daa8" w:rsidRDefault="004B6200" w:rsidP="004B6200" w:rsidR="004B6200" w:rsidRPr="004E3CBA">
      <w:pPr>
        <w15:collapsed w:val="false"/>
        <w:rPr>
          <w:color w:themeColor="accent1" w:val="4F81BD"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>
        <w:rPr>
          <w:bCs/>
        </w:rPr>
        <w:t xml:space="preserve">              </w:t>
      </w:r>
    </w:p>
    <w:p w:rsidRDefault="004B6200" w:rsidP="004B6200" w:rsidR="004B620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B6200" w:rsidP="004B6200" w:rsidR="004B620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B6200" w:rsidP="004B6200" w:rsidR="004B6200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4B6200" w:rsidP="004B6200" w:rsidR="004B6200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4B6200" w:rsidP="004B6200" w:rsidR="004B6200" w:rsidRPr="00F83270">
      <w:pPr>
        <w:jc w:val="right"/>
      </w:pPr>
    </w:p>
    <w:p w:rsidRDefault="004B6200" w:rsidP="004B6200" w:rsidR="004B6200" w:rsidRPr="00F83270">
      <w:pPr>
        <w:jc w:val="center"/>
      </w:pPr>
      <w:r w:rsidRPr="00F83270">
        <w:t>R E P U B L I K A  H R V A T S K A</w:t>
      </w:r>
    </w:p>
    <w:p w:rsidRDefault="004B6200" w:rsidP="004B6200" w:rsidR="004B6200" w:rsidRPr="00F83270"/>
    <w:p w:rsidRDefault="004B6200" w:rsidP="004B6200" w:rsidR="004B6200" w:rsidRPr="00F83270">
      <w:pPr>
        <w:jc w:val="center"/>
      </w:pPr>
      <w:r w:rsidRPr="00F83270">
        <w:t>R J E Š E NJ E</w:t>
      </w:r>
    </w:p>
    <w:p w:rsidRDefault="004B6200" w:rsidP="004B6200" w:rsidR="004B6200">
      <w:pPr>
        <w:jc w:val="both"/>
      </w:pPr>
    </w:p>
    <w:p w:rsidRDefault="004B6200" w:rsidP="004B6200" w:rsidR="004B6200" w:rsidRPr="00DE7BF7">
      <w:pPr>
        <w:jc w:val="both"/>
      </w:pPr>
      <w:r w:rsidRPr="00F83270">
        <w:tab/>
        <w:t xml:space="preserve">Trgovački sud u Pazinu, po stečajnom sucu </w:t>
      </w:r>
      <w:r w:rsidR="00020816"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="000135A7">
        <w:t xml:space="preserve">PROJEKT VARDA d.o.o. Poreč, Partizanska 13, OIB: 73790668523, MBS: 130027743, dana 13. lipnja </w:t>
      </w:r>
      <w:r w:rsidRPr="004B6200">
        <w:t>201</w:t>
      </w:r>
      <w:r w:rsidR="00020816">
        <w:t>6</w:t>
      </w:r>
      <w:r w:rsidRPr="004B6200">
        <w:t>.,</w:t>
      </w:r>
      <w:r w:rsidRPr="00DE7BF7">
        <w:t xml:space="preserve"> </w:t>
      </w:r>
    </w:p>
    <w:p w:rsidRDefault="004B6200" w:rsidP="004B6200" w:rsidR="004B6200">
      <w:pPr>
        <w:jc w:val="both"/>
      </w:pPr>
    </w:p>
    <w:p w:rsidRDefault="00F528C9" w:rsidP="004B6200" w:rsidR="00F528C9" w:rsidRPr="00F100FA">
      <w:pPr>
        <w:jc w:val="both"/>
      </w:pPr>
    </w:p>
    <w:p w:rsidRDefault="004B6200" w:rsidP="004B6200" w:rsidR="004B6200" w:rsidRPr="00BA7091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B6200" w:rsidP="004B6200" w:rsidR="004B6200">
      <w:pPr>
        <w:jc w:val="both"/>
      </w:pPr>
    </w:p>
    <w:p w:rsidRDefault="004B6200" w:rsidP="004B6200" w:rsidR="004B6200" w:rsidRPr="0017517A">
      <w:pPr>
        <w:ind w:left="705"/>
        <w:jc w:val="both"/>
      </w:pPr>
    </w:p>
    <w:p w:rsidRDefault="007E7B19" w:rsidP="007E7B19" w:rsidR="007E7B19" w:rsidRPr="0017517A">
      <w:pPr>
        <w:jc w:val="both"/>
      </w:pPr>
      <w:r w:rsidRPr="0017517A">
        <w:tab/>
        <w:t>I.</w:t>
      </w:r>
      <w:r w:rsidRPr="0017517A">
        <w:tab/>
        <w:t xml:space="preserve">Odobravaju se privremenom stečajnom upravitelju </w:t>
      </w:r>
      <w:r w:rsidR="000135A7">
        <w:t>Vlasti Majstorović iz Pule, Koparska 37, OIB: 78258328195</w:t>
      </w:r>
      <w:r w:rsidRPr="0017517A">
        <w:t>, troškovi za poslove obavljene u prethodnom postupku nad dužnikom</w:t>
      </w:r>
      <w:r w:rsidRPr="0017517A">
        <w:rPr>
          <w:b/>
        </w:rPr>
        <w:t xml:space="preserve"> </w:t>
      </w:r>
      <w:r w:rsidR="000135A7">
        <w:t>PROJEKT VARDA d.o.o. Poreč, Partizanska 13, OIB: 73790668523, MBS: 130027743</w:t>
      </w:r>
      <w:r w:rsidR="00C57707">
        <w:t>,</w:t>
      </w:r>
      <w:r w:rsidRPr="0017517A">
        <w:t xml:space="preserve"> u iznosu od </w:t>
      </w:r>
      <w:r w:rsidR="000135A7">
        <w:t xml:space="preserve">1.472,93 </w:t>
      </w:r>
      <w:r w:rsidRPr="0017517A">
        <w:t xml:space="preserve">kuna. </w:t>
      </w:r>
    </w:p>
    <w:p w:rsidRDefault="007E7B19" w:rsidP="004B6200" w:rsidR="007E7B19" w:rsidRPr="00D234D3">
      <w:pPr>
        <w:ind w:left="705"/>
        <w:jc w:val="both"/>
      </w:pPr>
    </w:p>
    <w:p w:rsidRDefault="007E7B19" w:rsidP="007E7B19" w:rsidR="007E7B19" w:rsidRPr="00D234D3">
      <w:pPr>
        <w:jc w:val="both"/>
      </w:pPr>
      <w:r w:rsidRPr="00D234D3">
        <w:tab/>
        <w:t>II.</w:t>
      </w:r>
      <w:r w:rsidRPr="00D234D3">
        <w:tab/>
        <w:t xml:space="preserve">Određuje se jednokratna nagrada privremenom stečajnom </w:t>
      </w:r>
      <w:r w:rsidR="00103A90">
        <w:t xml:space="preserve">upravitelju </w:t>
      </w:r>
      <w:r w:rsidR="000135A7">
        <w:t>Vlasti Majstorović iz Pule, Koparska 37, OIB: 78258328195</w:t>
      </w:r>
      <w:r w:rsidR="00B361C4" w:rsidRPr="00D234D3">
        <w:rPr>
          <w:bCs/>
        </w:rPr>
        <w:t>,</w:t>
      </w:r>
      <w:r w:rsidRPr="00D234D3">
        <w:t xml:space="preserve"> za poslove obavljene u prethodnom postupku nad dužnikom </w:t>
      </w:r>
      <w:r w:rsidR="000135A7">
        <w:t>PROJEKT VARDA d.o.o. Poreč, Partizanska 13, OIB: 73790668523, MBS: 130027743</w:t>
      </w:r>
      <w:r w:rsidR="00C57707">
        <w:t>,</w:t>
      </w:r>
      <w:r w:rsidRPr="00D234D3">
        <w:t xml:space="preserve"> u iznosu od </w:t>
      </w:r>
      <w:r w:rsidR="00354BD6">
        <w:t>7.0</w:t>
      </w:r>
      <w:r w:rsidR="006148E6" w:rsidRPr="00D234D3">
        <w:t>0</w:t>
      </w:r>
      <w:r w:rsidR="00AA3472">
        <w:t>0</w:t>
      </w:r>
      <w:r w:rsidR="006148E6" w:rsidRPr="00D234D3">
        <w:t>,</w:t>
      </w:r>
      <w:r w:rsidR="00AA3472">
        <w:t>00</w:t>
      </w:r>
      <w:r w:rsidR="006148E6" w:rsidRPr="00D234D3">
        <w:t xml:space="preserve"> </w:t>
      </w:r>
      <w:r w:rsidRPr="00D234D3">
        <w:t>kuna bruto.</w:t>
      </w:r>
    </w:p>
    <w:p w:rsidRDefault="007E7B19" w:rsidP="007E7B19" w:rsidR="007E7B19" w:rsidRPr="00D234D3">
      <w:pPr>
        <w:ind w:left="705"/>
        <w:jc w:val="both"/>
      </w:pPr>
    </w:p>
    <w:p w:rsidRDefault="007E7B19" w:rsidP="007E7B19" w:rsidR="007E7B19" w:rsidRPr="00D234D3">
      <w:pPr>
        <w:jc w:val="center"/>
        <w:rPr>
          <w:bCs/>
        </w:rPr>
      </w:pPr>
      <w:r w:rsidRPr="00D234D3">
        <w:rPr>
          <w:bCs/>
        </w:rPr>
        <w:t>Obrazloženje</w:t>
      </w:r>
    </w:p>
    <w:p w:rsidRDefault="007E7B19" w:rsidP="007E7B19" w:rsidR="007E7B19" w:rsidRPr="00D234D3">
      <w:pPr>
        <w:jc w:val="center"/>
      </w:pPr>
      <w:r w:rsidRPr="00D234D3">
        <w:rPr>
          <w:bCs/>
        </w:rPr>
        <w:t xml:space="preserve"> </w:t>
      </w:r>
      <w:r w:rsidRPr="00D234D3">
        <w:rPr>
          <w:bCs/>
        </w:rPr>
        <w:tab/>
      </w:r>
      <w:r w:rsidRPr="00D234D3">
        <w:t xml:space="preserve"> </w:t>
      </w:r>
    </w:p>
    <w:p w:rsidRDefault="007E7B19" w:rsidP="007E7B19" w:rsidR="007E7B19" w:rsidRPr="00D234D3">
      <w:pPr>
        <w:ind w:firstLine="708"/>
        <w:jc w:val="both"/>
      </w:pPr>
      <w:r w:rsidRPr="00D234D3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442C94" w:rsidRPr="00442C94">
      <w:pPr>
        <w:jc w:val="both"/>
      </w:pPr>
      <w:r w:rsidRPr="00442C94">
        <w:tab/>
        <w:t>Privremen</w:t>
      </w:r>
      <w:r w:rsidR="001436F8">
        <w:t>a</w:t>
      </w:r>
      <w:r w:rsidRPr="00442C94">
        <w:t xml:space="preserve"> s</w:t>
      </w:r>
      <w:r w:rsidRPr="00442C94">
        <w:rPr>
          <w:bCs/>
        </w:rPr>
        <w:t>tečajn</w:t>
      </w:r>
      <w:r w:rsidR="001436F8">
        <w:rPr>
          <w:bCs/>
        </w:rPr>
        <w:t>a</w:t>
      </w:r>
      <w:r w:rsidRPr="00442C94">
        <w:rPr>
          <w:bCs/>
        </w:rPr>
        <w:t xml:space="preserve"> upravitelj</w:t>
      </w:r>
      <w:r w:rsidR="001436F8">
        <w:rPr>
          <w:bCs/>
        </w:rPr>
        <w:t>ica</w:t>
      </w:r>
      <w:r w:rsidRPr="00442C94">
        <w:rPr>
          <w:bCs/>
        </w:rPr>
        <w:t xml:space="preserve"> </w:t>
      </w:r>
      <w:r w:rsidR="001436F8">
        <w:t>Vlasta</w:t>
      </w:r>
      <w:r w:rsidR="00AE2DD9" w:rsidRPr="00442C94">
        <w:t xml:space="preserve"> Majstorović, iz Pule, Koparska 37, OIB: </w:t>
      </w:r>
      <w:r w:rsidR="001436F8">
        <w:t>78258328195</w:t>
      </w:r>
      <w:r w:rsidRPr="00442C94">
        <w:t>, dostavi</w:t>
      </w:r>
      <w:r w:rsidR="001436F8">
        <w:t>la</w:t>
      </w:r>
      <w:r w:rsidR="0036128D" w:rsidRPr="00442C94">
        <w:t xml:space="preserve"> </w:t>
      </w:r>
      <w:r w:rsidRPr="00442C94">
        <w:t xml:space="preserve">je dana </w:t>
      </w:r>
      <w:r w:rsidR="00220BC6">
        <w:t>7</w:t>
      </w:r>
      <w:r w:rsidRPr="00442C94">
        <w:t>.</w:t>
      </w:r>
      <w:r w:rsidR="0036128D" w:rsidRPr="00442C94">
        <w:t xml:space="preserve"> </w:t>
      </w:r>
      <w:r w:rsidR="00AE2DD9" w:rsidRPr="00442C94">
        <w:t>li</w:t>
      </w:r>
      <w:r w:rsidR="001436F8">
        <w:t xml:space="preserve">pnja </w:t>
      </w:r>
      <w:r w:rsidRPr="00442C94">
        <w:t>201</w:t>
      </w:r>
      <w:r w:rsidR="001436F8">
        <w:t>6</w:t>
      </w:r>
      <w:r w:rsidRPr="00442C94">
        <w:t xml:space="preserve">. izvješće o stvarnim troškovima nastalih u prethodnom postupku i to </w:t>
      </w:r>
      <w:r w:rsidR="0096656F" w:rsidRPr="00442C94">
        <w:t xml:space="preserve">obračun naknade za korištenje osobnog vozila u službene svrhe, </w:t>
      </w:r>
      <w:r w:rsidR="00442C94" w:rsidRPr="00442C94">
        <w:t>račune za troškove</w:t>
      </w:r>
      <w:r w:rsidR="001436F8">
        <w:t xml:space="preserve"> </w:t>
      </w:r>
      <w:r w:rsidR="00442C94" w:rsidRPr="00442C94">
        <w:t>tr</w:t>
      </w:r>
      <w:r w:rsidR="00442C94">
        <w:t>o</w:t>
      </w:r>
      <w:r w:rsidR="00442C94" w:rsidRPr="00442C94">
        <w:t>škove telefona</w:t>
      </w:r>
      <w:r w:rsidR="001436F8">
        <w:t xml:space="preserve"> i interneta</w:t>
      </w:r>
      <w:r w:rsidR="00442C94" w:rsidRPr="00442C94">
        <w:t>.</w:t>
      </w:r>
    </w:p>
    <w:p w:rsidRDefault="007E7B19" w:rsidP="00B9514D" w:rsidR="00B9514D" w:rsidRPr="00B9514D">
      <w:pPr>
        <w:jc w:val="both"/>
      </w:pPr>
      <w:r w:rsidRPr="00B9514D">
        <w:tab/>
        <w:t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</w:t>
      </w:r>
      <w:r w:rsidR="001436F8">
        <w:t>.</w:t>
      </w:r>
      <w:r w:rsidRPr="00B9514D">
        <w:t xml:space="preserve"> </w:t>
      </w:r>
      <w:r w:rsidR="00B9514D" w:rsidRPr="00B9514D">
        <w:t>Jednako tako, ocjenjuje se i da su privremenom stečajnom upravitelju nastali troškovi telefona</w:t>
      </w:r>
      <w:r w:rsidR="001436F8">
        <w:t xml:space="preserve"> </w:t>
      </w:r>
      <w:r w:rsidR="00B9514D" w:rsidRPr="00B9514D">
        <w:t xml:space="preserve">i </w:t>
      </w:r>
      <w:r w:rsidR="001436F8">
        <w:t>interneta, sukladno priloženim računima.</w:t>
      </w:r>
    </w:p>
    <w:p w:rsidRDefault="00442C94" w:rsidP="00442C94" w:rsidR="00442C94" w:rsidRPr="00B9514D">
      <w:pPr>
        <w:jc w:val="both"/>
      </w:pPr>
    </w:p>
    <w:p w:rsidRDefault="007E7B19" w:rsidP="007E7B19" w:rsidR="007E7B19" w:rsidRPr="00E0135D">
      <w:pPr>
        <w:jc w:val="both"/>
      </w:pPr>
      <w:r w:rsidRPr="00E0135D">
        <w:lastRenderedPageBreak/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E0135D" w:rsidP="007E7B19" w:rsidR="00E0135D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  <w:t>Uvažavajući da je privremen</w:t>
      </w:r>
      <w:r w:rsidR="00B05E10">
        <w:t>a</w:t>
      </w:r>
      <w:r w:rsidRPr="00E0135D">
        <w:t xml:space="preserve"> stečajn</w:t>
      </w:r>
      <w:r w:rsidR="00B05E10">
        <w:t>a</w:t>
      </w:r>
      <w:r w:rsidRPr="00E0135D">
        <w:t xml:space="preserve"> upravitelj</w:t>
      </w:r>
      <w:r w:rsidR="00B05E10">
        <w:t>ica</w:t>
      </w:r>
      <w:r w:rsidRPr="00E0135D">
        <w:t xml:space="preserve"> obavi</w:t>
      </w:r>
      <w:r w:rsidR="00B05E10">
        <w:t>la</w:t>
      </w:r>
      <w:r w:rsidRPr="00E0135D">
        <w:t xml:space="preserve"> izvid u sjedištu dužnika, da je podatke i informacije za potrebe izvješća pribavio od Porezne uprave i uvidom u javne registre dostupne na internetskim stranicama, da je sastavi</w:t>
      </w:r>
      <w:r w:rsidR="00B05E10">
        <w:t>la</w:t>
      </w:r>
      <w:r w:rsidRPr="00E0135D">
        <w:t xml:space="preserve"> pisano izvješće te da je izvješće izn</w:t>
      </w:r>
      <w:r w:rsidR="00B05E10">
        <w:t xml:space="preserve">jela </w:t>
      </w:r>
      <w:r w:rsidRPr="00E0135D">
        <w:t>i usmeno na ročištu, sud je isto</w:t>
      </w:r>
      <w:r w:rsidR="00B05E10">
        <w:t xml:space="preserve">j </w:t>
      </w:r>
      <w:r w:rsidRPr="00E0135D">
        <w:t>odredio je</w:t>
      </w:r>
      <w:r w:rsidR="00E0135D" w:rsidRPr="00E0135D">
        <w:t>dnokratnu nagradu u iznosu od 7.</w:t>
      </w:r>
      <w:r w:rsidR="00354BD6">
        <w:t>0</w:t>
      </w:r>
      <w:r w:rsidRPr="00E0135D">
        <w:t>00,00 kn bruto (čl. 15. Uredbe).</w:t>
      </w: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</w:p>
    <w:p w:rsidRDefault="007E7B19" w:rsidP="007E7B19" w:rsidR="007E7B19" w:rsidRPr="00E0135D">
      <w:pPr>
        <w:jc w:val="center"/>
      </w:pPr>
      <w:r w:rsidRPr="00E0135D">
        <w:t xml:space="preserve">U Pazinu, dana </w:t>
      </w:r>
      <w:r w:rsidR="00B05E10">
        <w:t>1</w:t>
      </w:r>
      <w:r w:rsidR="00B822A4">
        <w:t>3</w:t>
      </w:r>
      <w:r w:rsidRPr="00E0135D">
        <w:t>.</w:t>
      </w:r>
      <w:r w:rsidR="00B05E10">
        <w:t xml:space="preserve"> lipnja </w:t>
      </w:r>
      <w:r w:rsidRPr="00E0135D">
        <w:t>201</w:t>
      </w:r>
      <w:r w:rsidR="00E0135D" w:rsidRPr="00E0135D">
        <w:t>6</w:t>
      </w:r>
      <w:r w:rsidRPr="00E0135D">
        <w:t xml:space="preserve">. </w:t>
      </w:r>
    </w:p>
    <w:p w:rsidRDefault="007E7B19" w:rsidP="007E7B19" w:rsidR="007E7B19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  <w:t xml:space="preserve">        Stečajni sudac                 </w:t>
      </w:r>
    </w:p>
    <w:p w:rsidRDefault="007E7B19" w:rsidP="007E7B19" w:rsidR="007E7B19" w:rsidRPr="00E0135D">
      <w:pPr>
        <w:ind w:left="2160"/>
        <w:jc w:val="both"/>
      </w:pPr>
      <w:r w:rsidRPr="00E0135D">
        <w:t xml:space="preserve">                               </w:t>
      </w:r>
      <w:r w:rsidRPr="00E0135D">
        <w:tab/>
      </w:r>
      <w:r w:rsidRPr="00E0135D">
        <w:tab/>
        <w:t xml:space="preserve">                    </w:t>
      </w:r>
      <w:r w:rsidR="00D234D3" w:rsidRPr="00E0135D">
        <w:tab/>
        <w:t xml:space="preserve">         Damir Rabar</w:t>
      </w:r>
    </w:p>
    <w:p w:rsidRDefault="007E7B19" w:rsidP="007E7B19" w:rsidR="007E7B19" w:rsidRPr="00B361C4">
      <w:pPr>
        <w:rPr>
          <w:color w:val="FF0000"/>
        </w:rPr>
      </w:pPr>
    </w:p>
    <w:p w:rsidRDefault="007E7B19" w:rsidP="007E7B19" w:rsidR="007E7B19" w:rsidRPr="00E0135D"/>
    <w:p w:rsidRDefault="007E7B19" w:rsidP="007E7B19" w:rsidR="007E7B19" w:rsidRPr="00E0135D">
      <w:r w:rsidRPr="00E0135D">
        <w:t>UPUTA O PRAVNOM LIJEKU:</w:t>
      </w:r>
    </w:p>
    <w:p w:rsidRDefault="007E7B19" w:rsidP="007E7B19" w:rsidR="007E7B19">
      <w:pPr>
        <w:jc w:val="both"/>
      </w:pPr>
      <w:r w:rsidRPr="00E0135D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220BC6" w:rsidP="007E7B19" w:rsidR="00220BC6" w:rsidRPr="00E0135D">
      <w:pPr>
        <w:jc w:val="both"/>
      </w:pPr>
    </w:p>
    <w:p w:rsidRDefault="007E7B19" w:rsidP="007E7B19" w:rsidR="007E7B19" w:rsidRPr="00E0135D">
      <w:pPr>
        <w:rPr>
          <w:sz w:val="22"/>
          <w:szCs w:val="22"/>
        </w:rPr>
      </w:pPr>
      <w:r w:rsidRPr="00E0135D">
        <w:rPr>
          <w:sz w:val="22"/>
          <w:szCs w:val="22"/>
        </w:rPr>
        <w:t>DNA:</w:t>
      </w:r>
    </w:p>
    <w:p w:rsidRDefault="007E7B19" w:rsidP="007E7B19" w:rsidR="007E7B19" w:rsidRPr="00E0135D">
      <w:pPr>
        <w:rPr>
          <w:sz w:val="22"/>
          <w:szCs w:val="22"/>
        </w:rPr>
      </w:pPr>
      <w:r w:rsidRPr="00E0135D">
        <w:rPr>
          <w:sz w:val="22"/>
          <w:szCs w:val="22"/>
        </w:rPr>
        <w:t>- stečajni upravitelj</w:t>
      </w:r>
    </w:p>
    <w:p w:rsidRDefault="007E7B19" w:rsidP="007E7B19" w:rsidR="007E7B19" w:rsidRPr="00E0135D">
      <w:pPr>
        <w:rPr>
          <w:sz w:val="22"/>
          <w:szCs w:val="22"/>
        </w:rPr>
      </w:pPr>
      <w:r w:rsidRPr="00E0135D">
        <w:rPr>
          <w:sz w:val="22"/>
          <w:szCs w:val="22"/>
        </w:rPr>
        <w:t>- e-Oglasna ploča 8 dana</w:t>
      </w:r>
    </w:p>
    <w:p w:rsidRDefault="00F37C1A" w:rsidP="007E7B19" w:rsidR="00500701" w:rsidRPr="00B361C4">
      <w:pPr>
        <w:jc w:val="both"/>
        <w:rPr>
          <w:color w:val="FF0000"/>
        </w:rPr>
      </w:pPr>
    </w:p>
    <w:sectPr w:rsidSect="009426B5" w:rsidR="00500701" w:rsidRPr="00B361C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206" w:rsidP="004B6200" w:rsidR="00595206">
      <w:r>
        <w:separator/>
      </w:r>
    </w:p>
  </w:endnote>
  <w:endnote w:id="0" w:type="continuationSeparator">
    <w:p w:rsidRDefault="00595206" w:rsidP="004B6200" w:rsidR="00595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206" w:rsidP="004B6200" w:rsidR="00595206">
      <w:r>
        <w:separator/>
      </w:r>
    </w:p>
  </w:footnote>
  <w:footnote w:id="0" w:type="continuationSeparator">
    <w:p w:rsidRDefault="00595206" w:rsidP="004B6200" w:rsidR="00595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7C1A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C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220BC6" w:rsidR="00220BC6">
    <w:pPr>
      <w:pStyle w:val="Zaglavlje"/>
      <w:jc w:val="right"/>
    </w:pPr>
    <w:r>
      <w:tab/>
    </w:r>
    <w:r>
      <w:tab/>
    </w:r>
    <w:r w:rsidR="00220BC6">
      <w:t>Posl. broj: 1 St-56/15-38</w:t>
    </w:r>
  </w:p>
  <w:p w:rsidRDefault="00F37C1A" w:rsidP="005275EF" w:rsidR="00E52DDF">
    <w:pPr>
      <w:pStyle w:val="Zaglavlje"/>
      <w:jc w:val="center"/>
    </w:pPr>
  </w:p>
  <w:p w:rsidRDefault="00F37C1A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BC6" w:rsidP="00220BC6" w:rsidR="00220BC6">
    <w:pPr>
      <w:pStyle w:val="Zaglavlje"/>
      <w:jc w:val="right"/>
    </w:pPr>
    <w:r>
      <w:t>Posl. broj: 1 St-56/15-38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135A7"/>
    <w:rsid w:val="00020816"/>
    <w:rsid w:val="00051C68"/>
    <w:rsid w:val="00103A90"/>
    <w:rsid w:val="001436F8"/>
    <w:rsid w:val="0017517A"/>
    <w:rsid w:val="00193241"/>
    <w:rsid w:val="001E2B67"/>
    <w:rsid w:val="00220BC6"/>
    <w:rsid w:val="00305E40"/>
    <w:rsid w:val="00314EBC"/>
    <w:rsid w:val="00354BD6"/>
    <w:rsid w:val="0036128D"/>
    <w:rsid w:val="00442C94"/>
    <w:rsid w:val="004B2A29"/>
    <w:rsid w:val="004B6200"/>
    <w:rsid w:val="004E3CBA"/>
    <w:rsid w:val="00554328"/>
    <w:rsid w:val="00595206"/>
    <w:rsid w:val="006148E6"/>
    <w:rsid w:val="007E7B19"/>
    <w:rsid w:val="00837B86"/>
    <w:rsid w:val="0096098C"/>
    <w:rsid w:val="0096656F"/>
    <w:rsid w:val="00985388"/>
    <w:rsid w:val="00A1124D"/>
    <w:rsid w:val="00A344ED"/>
    <w:rsid w:val="00AA3472"/>
    <w:rsid w:val="00AE2DD9"/>
    <w:rsid w:val="00B05E10"/>
    <w:rsid w:val="00B361C4"/>
    <w:rsid w:val="00B56DC6"/>
    <w:rsid w:val="00B822A4"/>
    <w:rsid w:val="00B9514D"/>
    <w:rsid w:val="00C57707"/>
    <w:rsid w:val="00CA7EC5"/>
    <w:rsid w:val="00D234D3"/>
    <w:rsid w:val="00DA1659"/>
    <w:rsid w:val="00E0135D"/>
    <w:rsid w:val="00E70D4A"/>
    <w:rsid w:val="00F37C1A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C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C1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C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C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C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C1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C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C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3021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2016-06-13T12:18:00Z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2016-06-13T12:19:00Z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