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0654" w14:paraId="fbf0654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403C76">
        <w:rPr>
          <w:b/>
          <w:sz w:val="22"/>
          <w:szCs w:val="22"/>
          <w:lang w:val="hr-HR"/>
        </w:rPr>
        <w:t>2003</w:t>
      </w:r>
      <w:r w:rsidR="00B837DA">
        <w:rPr>
          <w:b/>
          <w:sz w:val="22"/>
          <w:szCs w:val="22"/>
          <w:lang w:val="hr-HR"/>
        </w:rPr>
        <w:t>/201</w:t>
      </w:r>
      <w:r w:rsidR="00583DDE">
        <w:rPr>
          <w:b/>
          <w:sz w:val="22"/>
          <w:szCs w:val="22"/>
          <w:lang w:val="hr-HR"/>
        </w:rPr>
        <w:t>6</w:t>
      </w:r>
      <w:r w:rsidR="00B837DA">
        <w:rPr>
          <w:b/>
          <w:sz w:val="22"/>
          <w:szCs w:val="22"/>
          <w:lang w:val="hr-HR"/>
        </w:rPr>
        <w:t>-</w:t>
      </w:r>
      <w:r w:rsidR="000A484F">
        <w:rPr>
          <w:b/>
          <w:sz w:val="22"/>
          <w:szCs w:val="22"/>
          <w:lang w:val="hr-HR"/>
        </w:rPr>
        <w:t>10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403C76" w:rsidRPr="00403C76">
        <w:rPr>
          <w:sz w:val="22"/>
          <w:szCs w:val="22"/>
          <w:lang w:val="en-AU"/>
        </w:rPr>
        <w:t>ZAKUP društvo s ograničenom odgovornošću za trgovinu, ugostiteljstvo i usluge, Split, Zrinjsko-Frankopanska 68, MBS: 040151588, OIB: 25139341637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4F65DE">
        <w:rPr>
          <w:sz w:val="22"/>
          <w:szCs w:val="22"/>
        </w:rPr>
        <w:t>7</w:t>
      </w:r>
      <w:r w:rsidR="00B84DA3">
        <w:rPr>
          <w:sz w:val="22"/>
          <w:szCs w:val="22"/>
        </w:rPr>
        <w:t xml:space="preserve">. veljače </w:t>
      </w:r>
      <w:r w:rsidRPr="00086A8D">
        <w:rPr>
          <w:sz w:val="22"/>
          <w:szCs w:val="22"/>
        </w:rPr>
        <w:t>201</w:t>
      </w:r>
      <w:r w:rsidR="00B84DA3">
        <w:rPr>
          <w:sz w:val="22"/>
          <w:szCs w:val="22"/>
        </w:rPr>
        <w:t>8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7D4B4B">
        <w:rPr>
          <w:sz w:val="22"/>
          <w:szCs w:val="22"/>
          <w:lang w:val="hr-HR"/>
        </w:rPr>
        <w:t xml:space="preserve"> se </w:t>
      </w:r>
      <w:r w:rsidR="00403C76" w:rsidRPr="00403C76">
        <w:rPr>
          <w:sz w:val="22"/>
          <w:szCs w:val="22"/>
        </w:rPr>
        <w:t>Željka Kerum Topalušić, Split, Mostarska 83</w:t>
      </w:r>
      <w:r w:rsidR="00403C76">
        <w:rPr>
          <w:sz w:val="22"/>
          <w:szCs w:val="22"/>
        </w:rPr>
        <w:t xml:space="preserve">, OIB: </w:t>
      </w:r>
      <w:r w:rsidR="006F311B">
        <w:rPr>
          <w:sz w:val="22"/>
          <w:szCs w:val="22"/>
        </w:rPr>
        <w:t>91750792954</w:t>
      </w:r>
      <w:r w:rsidR="006427C5">
        <w:rPr>
          <w:sz w:val="22"/>
          <w:szCs w:val="22"/>
          <w:lang w:val="hr-HR"/>
        </w:rPr>
        <w:t xml:space="preserve">,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4F65DE">
        <w:rPr>
          <w:sz w:val="22"/>
          <w:szCs w:val="22"/>
          <w:lang w:val="hr-HR"/>
        </w:rPr>
        <w:t>20</w:t>
      </w:r>
      <w:r w:rsidR="006F311B">
        <w:rPr>
          <w:sz w:val="22"/>
          <w:szCs w:val="22"/>
          <w:lang w:val="hr-HR"/>
        </w:rPr>
        <w:t>03</w:t>
      </w:r>
      <w:r w:rsidR="00583DDE">
        <w:rPr>
          <w:sz w:val="22"/>
          <w:szCs w:val="22"/>
          <w:lang w:val="hr-HR"/>
        </w:rPr>
        <w:t>-2016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</w:t>
      </w:r>
      <w:r w:rsidR="006A7D6D" w:rsidRPr="006A7D6D">
        <w:rPr>
          <w:sz w:val="22"/>
          <w:szCs w:val="22"/>
          <w:lang w:val="hr-HR"/>
        </w:rPr>
        <w:t>93/14, 55/16, 73/17</w:t>
      </w:r>
      <w:r w:rsidR="006A7D6D">
        <w:rPr>
          <w:sz w:val="22"/>
          <w:szCs w:val="22"/>
          <w:lang w:val="hr-HR"/>
        </w:rPr>
        <w:t xml:space="preserve">, </w:t>
      </w:r>
      <w:r w:rsidRPr="00875007">
        <w:rPr>
          <w:sz w:val="22"/>
          <w:szCs w:val="22"/>
          <w:lang w:val="hr-HR"/>
        </w:rPr>
        <w:t>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4F65DE">
        <w:rPr>
          <w:sz w:val="22"/>
          <w:szCs w:val="22"/>
          <w:lang w:val="hr-HR"/>
        </w:rPr>
        <w:t>20</w:t>
      </w:r>
      <w:r w:rsidR="006F311B">
        <w:rPr>
          <w:sz w:val="22"/>
          <w:szCs w:val="22"/>
          <w:lang w:val="hr-HR"/>
        </w:rPr>
        <w:t>03</w:t>
      </w:r>
      <w:r w:rsidRPr="00875007">
        <w:rPr>
          <w:sz w:val="22"/>
          <w:szCs w:val="22"/>
          <w:lang w:val="hr-HR"/>
        </w:rPr>
        <w:t>-201</w:t>
      </w:r>
      <w:r w:rsidR="00583DDE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 xml:space="preserve">zahtjev Financijska agencije za </w:t>
      </w:r>
      <w:r w:rsidRPr="00875007">
        <w:rPr>
          <w:sz w:val="22"/>
          <w:szCs w:val="22"/>
          <w:lang w:val="hr-HR"/>
        </w:rPr>
        <w:t xml:space="preserve">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403C76" w:rsidRPr="00403C76">
        <w:rPr>
          <w:sz w:val="22"/>
          <w:szCs w:val="22"/>
          <w:lang w:val="hr-HR"/>
        </w:rPr>
        <w:t xml:space="preserve">ZAKUP </w:t>
      </w:r>
      <w:r w:rsidR="00403C76">
        <w:rPr>
          <w:sz w:val="22"/>
          <w:szCs w:val="22"/>
          <w:lang w:val="hr-HR"/>
        </w:rPr>
        <w:t>d.o.o., Split.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6B6ABD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</w:t>
      </w:r>
      <w:r w:rsidRPr="00875007">
        <w:rPr>
          <w:sz w:val="22"/>
          <w:szCs w:val="22"/>
          <w:lang w:val="hr-HR"/>
        </w:rPr>
        <w:lastRenderedPageBreak/>
        <w:t>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C20A8">
        <w:rPr>
          <w:b/>
          <w:sz w:val="22"/>
          <w:szCs w:val="22"/>
          <w:lang w:val="hr-HR"/>
        </w:rPr>
        <w:t>7</w:t>
      </w:r>
      <w:r w:rsidR="006B6ABD">
        <w:rPr>
          <w:b/>
          <w:sz w:val="22"/>
          <w:szCs w:val="22"/>
          <w:lang w:val="hr-HR"/>
        </w:rPr>
        <w:t>. veljače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6B6ABD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6B6ABD">
        <w:rPr>
          <w:sz w:val="22"/>
          <w:szCs w:val="22"/>
          <w:lang w:val="hr-HR"/>
        </w:rPr>
        <w:t>0</w:t>
      </w:r>
      <w:r w:rsidR="00FC20A8">
        <w:rPr>
          <w:sz w:val="22"/>
          <w:szCs w:val="22"/>
          <w:lang w:val="hr-HR"/>
        </w:rPr>
        <w:t>7</w:t>
      </w:r>
      <w:r w:rsidR="006B6ABD">
        <w:rPr>
          <w:sz w:val="22"/>
          <w:szCs w:val="22"/>
          <w:lang w:val="hr-HR"/>
        </w:rPr>
        <w:t>.02</w:t>
      </w:r>
      <w:r w:rsidRPr="00875007">
        <w:rPr>
          <w:sz w:val="22"/>
          <w:szCs w:val="22"/>
          <w:lang w:val="hr-HR"/>
        </w:rPr>
        <w:t>.201</w:t>
      </w:r>
      <w:r w:rsidR="006B6ABD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FC20A8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403C76" w:rsidRPr="00403C76">
        <w:rPr>
          <w:sz w:val="22"/>
          <w:szCs w:val="22"/>
        </w:rPr>
        <w:t>Željka Kerum Topalušić, Split, Mostarska 83</w:t>
      </w:r>
      <w:r w:rsidR="00FC20A8" w:rsidRPr="00FC20A8">
        <w:rPr>
          <w:sz w:val="22"/>
          <w:szCs w:val="22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1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FC20A8">
      <w:rPr>
        <w:b/>
        <w:sz w:val="22"/>
        <w:szCs w:val="22"/>
        <w:lang w:val="hr-HR"/>
      </w:rPr>
      <w:t>20</w:t>
    </w:r>
    <w:r w:rsidR="00403C76">
      <w:rPr>
        <w:b/>
        <w:sz w:val="22"/>
        <w:szCs w:val="22"/>
        <w:lang w:val="hr-HR"/>
      </w:rPr>
      <w:t>03</w:t>
    </w:r>
    <w:r w:rsidR="00B837DA">
      <w:rPr>
        <w:b/>
        <w:sz w:val="22"/>
        <w:szCs w:val="22"/>
        <w:lang w:val="hr-HR"/>
      </w:rPr>
      <w:t>/201</w:t>
    </w:r>
    <w:r w:rsidR="00464CBA">
      <w:rPr>
        <w:b/>
        <w:sz w:val="22"/>
        <w:szCs w:val="22"/>
        <w:lang w:val="hr-HR"/>
      </w:rPr>
      <w:t>6</w:t>
    </w:r>
    <w:r w:rsidR="00B837DA">
      <w:rPr>
        <w:b/>
        <w:sz w:val="22"/>
        <w:szCs w:val="22"/>
        <w:lang w:val="hr-HR"/>
      </w:rPr>
      <w:t>-</w:t>
    </w:r>
    <w:r w:rsidR="000A484F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484F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D2D65"/>
    <w:rsid w:val="002E5DDB"/>
    <w:rsid w:val="00310CA4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03C76"/>
    <w:rsid w:val="00410D53"/>
    <w:rsid w:val="00421825"/>
    <w:rsid w:val="00434741"/>
    <w:rsid w:val="004539A3"/>
    <w:rsid w:val="00464CBA"/>
    <w:rsid w:val="004754A2"/>
    <w:rsid w:val="0049238A"/>
    <w:rsid w:val="004C3D10"/>
    <w:rsid w:val="004C43FD"/>
    <w:rsid w:val="004F65DE"/>
    <w:rsid w:val="005219AC"/>
    <w:rsid w:val="00524CEC"/>
    <w:rsid w:val="0053071A"/>
    <w:rsid w:val="005436D0"/>
    <w:rsid w:val="00543DA8"/>
    <w:rsid w:val="00553DA1"/>
    <w:rsid w:val="005771DF"/>
    <w:rsid w:val="00583DDE"/>
    <w:rsid w:val="0059486F"/>
    <w:rsid w:val="005A07D2"/>
    <w:rsid w:val="005A4B31"/>
    <w:rsid w:val="005A6A76"/>
    <w:rsid w:val="005A78A8"/>
    <w:rsid w:val="005D07CD"/>
    <w:rsid w:val="0061696B"/>
    <w:rsid w:val="006263BD"/>
    <w:rsid w:val="006427C5"/>
    <w:rsid w:val="00645D3A"/>
    <w:rsid w:val="0065029E"/>
    <w:rsid w:val="00671457"/>
    <w:rsid w:val="006770E9"/>
    <w:rsid w:val="00697CE6"/>
    <w:rsid w:val="006A51D9"/>
    <w:rsid w:val="006A7D6D"/>
    <w:rsid w:val="006B6ABD"/>
    <w:rsid w:val="006B6FC9"/>
    <w:rsid w:val="006D7447"/>
    <w:rsid w:val="006E7390"/>
    <w:rsid w:val="006F311B"/>
    <w:rsid w:val="00714C85"/>
    <w:rsid w:val="00742287"/>
    <w:rsid w:val="00742494"/>
    <w:rsid w:val="007718B2"/>
    <w:rsid w:val="0078414E"/>
    <w:rsid w:val="00793003"/>
    <w:rsid w:val="007B3220"/>
    <w:rsid w:val="007C48AB"/>
    <w:rsid w:val="007D4B4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86317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61C06"/>
    <w:rsid w:val="00B63C24"/>
    <w:rsid w:val="00B837DA"/>
    <w:rsid w:val="00B84DA3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B5190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EF5EB5"/>
    <w:rsid w:val="00F00884"/>
    <w:rsid w:val="00F07133"/>
    <w:rsid w:val="00F07CC2"/>
    <w:rsid w:val="00F1563F"/>
    <w:rsid w:val="00F40F11"/>
    <w:rsid w:val="00F86C2C"/>
    <w:rsid w:val="00F92EF8"/>
    <w:rsid w:val="00FB5728"/>
    <w:rsid w:val="00FC20A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B5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19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19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19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19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B5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19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19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19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19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St-2003/2016</izvorni_sadrzaj>
    <derivirana_varijabla naziv="DomainObject.Predmet.OznakaBroj_1">St-2003/2016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ZAKUP društvo s ograničenom odgovornošću za trgovinu, ugostiteljstvo, graditeljstvo i  usluge</izvorni_sadrzaj>
    <derivirana_varijabla naziv="DomainObject.Predmet.ProtustrankaFormated_1">  ZAKUP društvo s ograničenom odgovornošću za trgovinu, ugostiteljstvo, graditeljstvo i  usluge</derivirana_varijabla>
  </DomainObject.Predmet.ProtustrankaFormated>
  <DomainObject.Predmet.ProtustrankaFormatedOIB>
    <izvorni_sadrzaj>  ZAKUP društvo s ograničenom odgovornošću za trgovinu, ugostiteljstvo, graditeljstvo i  usluge, OIB 25139341637</izvorni_sadrzaj>
    <derivirana_varijabla naziv="DomainObject.Predmet.ProtustrankaFormatedOIB_1">  ZAKUP društvo s ograničenom odgovornošću za trgovinu, ugostiteljstvo, graditeljstvo i  usluge, OIB 25139341637</derivirana_varijabla>
  </DomainObject.Predmet.ProtustrankaFormatedOIB>
  <DomainObject.Predmet.ProtustrankaFormatedWithAdress>
    <izvorni_sadrzaj> ZAKUP društvo s ograničenom odgovornošću za trgovinu, ugostiteljstvo, graditeljstvo i  usluge, Zrinjsko - Frankopanska 68, 21000 Split</izvorni_sadrzaj>
    <derivirana_varijabla naziv="DomainObject.Predmet.ProtustrankaFormatedWithAdress_1"> ZAKUP društvo s ograničenom odgovornošću za trgovinu, ugostiteljstvo, graditeljstvo i  usluge, Zrinjsko - Frankopanska 68, 21000 Split</derivirana_varijabla>
  </DomainObject.Predmet.ProtustrankaFormatedWithAdress>
  <DomainObject.Predmet.ProtustrankaFormatedWithAdressOIB>
    <izvorni_sadrzaj> ZAKUP društvo s ograničenom odgovornošću za trgovinu, ugostiteljstvo, graditeljstvo i  usluge, OIB 25139341637, Zrinjsko - Frankopanska 68, 21000 Split</izvorni_sadrzaj>
    <derivirana_varijabla naziv="DomainObject.Predmet.ProtustrankaFormatedWithAdressOIB_1"> ZAKUP društvo s ograničenom odgovornošću za trgovinu, ugostiteljstvo, graditeljstvo i  usluge, OIB 25139341637, Zrinjsko - Frankopanska 68, 21000 Split</derivirana_varijabla>
  </DomainObject.Predmet.ProtustrankaFormatedWithAdressOIB>
  <DomainObject.Predmet.ProtustrankaWithAdress>
    <izvorni_sadrzaj>ZAKUP društvo s ograničenom odgovornošću za trgovinu, ugostiteljstvo, graditeljstvo i  usluge Zrinjsko - Frankopanska 68, 21000 Split</izvorni_sadrzaj>
    <derivirana_varijabla naziv="DomainObject.Predmet.ProtustrankaWithAdress_1">ZAKUP društvo s ograničenom odgovornošću za trgovinu, ugostiteljstvo, graditeljstvo i  usluge Zrinjsko - Frankopanska 68, 21000 Split</derivirana_varijabla>
  </DomainObject.Predmet.ProtustrankaWithAdress>
  <DomainObject.Predmet.ProtustrankaWithAdressOIB>
    <izvorni_sadrzaj>ZAKUP društvo s ograničenom odgovornošću za trgovinu, ugostiteljstvo, graditeljstvo i  usluge, OIB 25139341637, Zrinjsko - Frankopanska 68, 21000 Split</izvorni_sadrzaj>
    <derivirana_varijabla naziv="DomainObject.Predmet.ProtustrankaWithAdressOIB_1">ZAKUP društvo s ograničenom odgovornošću za trgovinu, ugostiteljstvo, graditeljstvo i  usluge, OIB 25139341637, Zrinjsko - Frankopanska 68, 21000 Split</derivirana_varijabla>
  </DomainObject.Predmet.ProtustrankaWithAdressOIB>
  <DomainObject.Predmet.ProtustrankaNazivFormated>
    <izvorni_sadrzaj>ZAKUP društvo s ograničenom odgovornošću za trgovinu, ugostiteljstvo, graditeljstvo i  usluge</izvorni_sadrzaj>
    <derivirana_varijabla naziv="DomainObject.Predmet.ProtustrankaNazivFormated_1">ZAKUP društvo s ograničenom odgovornošću za trgovinu, ugostiteljstvo, graditeljstvo i  usluge</derivirana_varijabla>
  </DomainObject.Predmet.ProtustrankaNazivFormated>
  <DomainObject.Predmet.ProtustrankaNazivFormatedOIB>
    <izvorni_sadrzaj>ZAKUP društvo s ograničenom odgovornošću za trgovinu, ugostiteljstvo, graditeljstvo i  usluge, OIB 25139341637</izvorni_sadrzaj>
    <derivirana_varijabla naziv="DomainObject.Predmet.ProtustrankaNazivFormatedOIB_1">ZAKUP društvo s ograničenom odgovornošću za trgovinu, ugostiteljstvo, graditeljstvo i  usluge, OIB 25139341637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ZAKUP društvo s ograničenom odgovornošću za trgovinu, ugostiteljstvo, graditeljstvo i  usluge</item>
    </izvorni_sadrzaj>
    <derivirana_varijabla naziv="DomainObject.Predmet.ProtuStrankaListFormated_1">
      <item>ZAKUP društvo s ograničenom odgovornošću za trgovinu, ugostiteljstvo, graditeljstvo i  usluge</item>
    </derivirana_varijabla>
  </DomainObject.Predmet.ProtuStrankaListFormated>
  <DomainObject.Predmet.ProtuStrankaListFormatedOIB>
    <izvorni_sadrzaj>
      <item>ZAKUP društvo s ograničenom odgovornošću za trgovinu, ugostiteljstvo, graditeljstvo i  usluge, OIB 25139341637</item>
    </izvorni_sadrzaj>
    <derivirana_varijabla naziv="DomainObject.Predmet.ProtuStrankaListFormatedOIB_1">
      <item>ZAKUP društvo s ograničenom odgovornošću za trgovinu, ugostiteljstvo, graditeljstvo i  usluge, OIB 25139341637</item>
    </derivirana_varijabla>
  </DomainObject.Predmet.ProtuStrankaListFormatedOIB>
  <DomainObject.Predmet.ProtuStrankaListFormatedWithAdress>
    <izvorni_sadrzaj>
      <item>ZAKUP društvo s ograničenom odgovornošću za trgovinu, ugostiteljstvo, graditeljstvo i  usluge, Zrinjsko - Frankopanska 68, 21000 Split</item>
    </izvorni_sadrzaj>
    <derivirana_varijabla naziv="DomainObject.Predmet.ProtuStrankaListFormatedWithAdress_1">
      <item>ZAKUP društvo s ograničenom odgovornošću za trgovinu, ugostiteljstvo, graditeljstvo i  usluge, Zrinjsko - Frankopanska 68, 21000 Split</item>
    </derivirana_varijabla>
  </DomainObject.Predmet.ProtuStrankaListFormatedWithAdress>
  <DomainObject.Predmet.ProtuStrankaListFormatedWithAdressOIB>
    <izvorni_sadrzaj>
      <item>ZAKUP društvo s ograničenom odgovornošću za trgovinu, ugostiteljstvo, graditeljstvo i  usluge, OIB 25139341637, Zrinjsko - Frankopanska 68, 21000 Split</item>
    </izvorni_sadrzaj>
    <derivirana_varijabla naziv="DomainObject.Predmet.ProtuStrankaListFormatedWithAdressOIB_1">
      <item>ZAKUP društvo s ograničenom odgovornošću za trgovinu, ugostiteljstvo, graditeljstvo i  usluge, OIB 25139341637, Zrinjsko - Frankopanska 68, 21000 Split</item>
    </derivirana_varijabla>
  </DomainObject.Predmet.ProtuStrankaListFormatedWithAdressOIB>
  <DomainObject.Predmet.ProtuStrankaListNazivFormated>
    <izvorni_sadrzaj>
      <item>ZAKUP društvo s ograničenom odgovornošću za trgovinu, ugostiteljstvo, graditeljstvo i  usluge</item>
    </izvorni_sadrzaj>
    <derivirana_varijabla naziv="DomainObject.Predmet.ProtuStrankaListNazivFormated_1">
      <item>ZAKUP društvo s ograničenom odgovornošću za trgovinu, ugostiteljstvo, graditeljstvo i  usluge</item>
    </derivirana_varijabla>
  </DomainObject.Predmet.ProtuStrankaListNazivFormated>
  <DomainObject.Predmet.ProtuStrankaListNazivFormatedOIB>
    <izvorni_sadrzaj>
      <item>ZAKUP društvo s ograničenom odgovornošću za trgovinu, ugostiteljstvo, graditeljstvo i  usluge, OIB 25139341637</item>
    </izvorni_sadrzaj>
    <derivirana_varijabla naziv="DomainObject.Predmet.ProtuStrankaListNazivFormatedOIB_1">
      <item>ZAKUP društvo s ograničenom odgovornošću za trgovinu, ugostiteljstvo, graditeljstvo i  usluge, OIB 25139341637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ZAKUP društvo s ograničenom odgovornošću za trgovinu, ugostiteljstvo, graditeljstvo i  usluge</izvorni_sadrzaj>
    <derivirana_varijabla naziv="DomainObject.Predmet.ProtustrankaIDrugi_1">ZAKUP društvo s ograničenom odgovornošću za trgovinu, ugostiteljstvo, graditeljstvo i 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ZAKUP društvo s ograničenom odgovornošću za trgovinu, ugostiteljstvo, graditeljstvo i  usluge, OIB 25139341637, Zrinjsko - Frankopanska 68, 21000 Split</izvorni_sadrzaj>
    <derivirana_varijabla naziv="DomainObject.Predmet.ProtustrankaIDrugiAdressOIB_1">ZAKUP društvo s ograničenom odgovornošću za trgovinu, ugostiteljstvo, graditeljstvo i  usluge, OIB 25139341637, Zrinjsko -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ZAKUP društvo s ograničenom odgovornošću za trgovinu, ugostiteljstvo, graditeljstvo i  usluge</item>
      <item>FINANCIJSKA AGENCIJA, RC SPLIT</item>
    </izvorni_sadrzaj>
    <derivirana_varijabla naziv="DomainObject.Predmet.SudioniciListNaziv_1">
      <item>ZAKUP društvo s ograničenom odgovornošću za trgovinu, ugostiteljstvo, graditeljstvo i  usluge</item>
      <item>FINANCIJSKA AGENCIJA, RC SPLIT</item>
    </derivirana_varijabla>
  </DomainObject.Predmet.SudioniciListNaziv>
  <DomainObject.Predmet.SudioniciListAdressOIB>
    <izvorni_sadrzaj>
      <item>ZAKUP društvo s ograničenom odgovornošću za trgovinu, ugostiteljstvo, graditeljstvo i  usluge, OIB 25139341637, Zrinjsko - Frankopanska 68,21000 Split</item>
      <item>FINANCIJSKA AGENCIJA, RC SPLIT, OIB 85821130368, Mažuranićevo šetalište 24 b,21000 Split</item>
    </izvorni_sadrzaj>
    <derivirana_varijabla naziv="DomainObject.Predmet.SudioniciListAdressOIB_1">
      <item>ZAKUP društvo s ograničenom odgovornošću za trgovinu, ugostiteljstvo, graditeljstvo i  usluge, OIB 25139341637, Zrinjsko - Frankopanska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25139341637</item>
      <item>, OIB 85821130368</item>
    </izvorni_sadrzaj>
    <derivirana_varijabla naziv="DomainObject.Predmet.SudioniciListNazivOIB_1">
      <item>, OIB 25139341637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A961C-51A6-4DB4-AD58-FF30E788A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556</properties:Words>
  <properties:Characters>2929</properties:Characters>
  <properties:Lines>80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2018-02-07T08:34:00Z</dcterms:created>
  <dc:creator>Ante Kačić</dc:creator>
  <cp:lastModifiedBy>Srđan Gavranić</cp:lastModifiedBy>
  <cp:lastPrinted>2018-02-07T08:33:00Z</cp:lastPrinted>
  <dcterms:modified xmlns:xsi="http://www.w3.org/2001/XMLSchema-instance" xsi:type="dcterms:W3CDTF">2018-02-07T08:34:00Z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