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7f38" w14:paraId="b3c7f38" w:rsidRDefault="009E2467" w:rsidP="009E2467" w:rsidR="009E2467">
      <w:pPr>
        <w:jc w:val="right"/>
        <w15:collapsed w:val="false"/>
      </w:pPr>
    </w:p>
    <w:p w:rsidRDefault="00855078" w:rsidP="000528AA" w:rsidR="009E2467">
      <w:r>
        <w:t xml:space="preserve"> 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00FC0" w:rsidP="00200FC0" w:rsidR="00200FC0">
      <w:pPr>
        <w:ind w:right="5953" w:left="851"/>
        <w:jc w:val="center"/>
      </w:pPr>
      <w:r>
        <w:t>Republika Hrvatska</w:t>
      </w:r>
    </w:p>
    <w:p w:rsidRDefault="00200FC0" w:rsidP="00200FC0" w:rsidR="00200FC0">
      <w:pPr>
        <w:ind w:right="5953" w:left="851"/>
        <w:jc w:val="center"/>
      </w:pPr>
      <w:r>
        <w:t>Trgovački sud u Zadru</w:t>
      </w:r>
    </w:p>
    <w:p w:rsidRDefault="00200FC0" w:rsidP="00200FC0" w:rsidR="00200FC0">
      <w:pPr>
        <w:ind w:right="5953" w:left="851"/>
        <w:jc w:val="center"/>
      </w:pPr>
      <w:r>
        <w:t>Dr. Franje Tuđmana 35</w:t>
      </w:r>
    </w:p>
    <w:p w:rsidRDefault="00200FC0" w:rsidP="00200FC0" w:rsidR="00200FC0" w:rsidRPr="00F41C5D">
      <w:pPr>
        <w:ind w:right="5953" w:left="851"/>
        <w:jc w:val="center"/>
      </w:pPr>
      <w:r>
        <w:t>23000 Zadar</w:t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200FC0">
        <w:t>Jelene Radoš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1D75B3">
        <w:t>TUTTO BENE</w:t>
      </w:r>
      <w:r w:rsidR="00E9465C">
        <w:t xml:space="preserve"> </w:t>
      </w:r>
      <w:r w:rsidR="001D75B3">
        <w:t>j.</w:t>
      </w:r>
      <w:r w:rsidR="00E9465C">
        <w:t xml:space="preserve">d.o.o., </w:t>
      </w:r>
      <w:r w:rsidR="001D75B3">
        <w:t>Smoković,</w:t>
      </w:r>
      <w:r w:rsidR="00E9465C">
        <w:t xml:space="preserve"> </w:t>
      </w:r>
      <w:r w:rsidR="001D75B3">
        <w:t>Smoković 30</w:t>
      </w:r>
      <w:r w:rsidR="00E9465C">
        <w:t xml:space="preserve">, OIB: </w:t>
      </w:r>
      <w:r w:rsidR="001D75B3">
        <w:t>28927693481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="0074726B">
        <w:t xml:space="preserve"> 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1D75B3">
        <w:t>10</w:t>
      </w:r>
      <w:r w:rsidR="00200FC0">
        <w:t>. travnja 2017</w:t>
      </w:r>
      <w:r w:rsidRPr="00FC1537">
        <w:t>.</w:t>
      </w:r>
      <w:r>
        <w:t xml:space="preserve">, </w:t>
      </w:r>
      <w:r w:rsidR="00571106" w:rsidRPr="00571106">
        <w:t>3. siječnja 2018.</w:t>
      </w:r>
      <w:r w:rsidR="00571106">
        <w:t xml:space="preserve"> </w:t>
      </w:r>
      <w:r>
        <w:t>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1D75B3" w:rsidRPr="001D75B3">
        <w:t xml:space="preserve">dužnikom TUTTO BENE j.d.o.o., Smoković, Smoković 30, OIB: 28927693481, </w:t>
      </w:r>
      <w:r>
        <w:t xml:space="preserve">na temelju neizvršenih osnova za plaćanje iznosi </w:t>
      </w:r>
      <w:r w:rsidR="00571106">
        <w:t>13.605,32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proofErr w:type="spellStart"/>
      <w:r w:rsidR="001D75B3">
        <w:t>Halil</w:t>
      </w:r>
      <w:proofErr w:type="spellEnd"/>
      <w:r w:rsidR="001D75B3">
        <w:t xml:space="preserve"> </w:t>
      </w:r>
      <w:proofErr w:type="spellStart"/>
      <w:r w:rsidR="001D75B3">
        <w:t>Musić</w:t>
      </w:r>
      <w:proofErr w:type="spellEnd"/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</w:t>
      </w:r>
      <w:proofErr w:type="spellStart"/>
      <w:r w:rsidRPr="00A30CC8">
        <w:t>četrdesetpet</w:t>
      </w:r>
      <w:proofErr w:type="spellEnd"/>
      <w:r w:rsidRPr="00A30CC8">
        <w:t>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71106">
        <w:t>3. siječnja</w:t>
      </w:r>
      <w:r w:rsidR="00FF274E">
        <w:t xml:space="preserve"> </w:t>
      </w:r>
      <w:r w:rsidR="001D75B3">
        <w:t>2018</w:t>
      </w:r>
      <w:r>
        <w:t>.</w:t>
      </w:r>
    </w:p>
    <w:p w:rsidRDefault="000528AA" w:rsidP="00855078" w:rsidR="009E2467">
      <w:r>
        <w:t xml:space="preserve">    </w:t>
      </w:r>
      <w:r w:rsidR="00855078">
        <w:t xml:space="preserve">Za točnost </w:t>
      </w:r>
      <w:proofErr w:type="spellStart"/>
      <w:r w:rsidR="00855078">
        <w:t>otpravka</w:t>
      </w:r>
      <w:proofErr w:type="spellEnd"/>
      <w:r w:rsidR="00855078">
        <w:t xml:space="preserve">-ovlaštena službenica:                                        </w:t>
      </w:r>
      <w:r>
        <w:t>Sudska savjetnica</w:t>
      </w:r>
      <w:r w:rsidR="004635D5">
        <w:t xml:space="preserve">     </w:t>
      </w:r>
    </w:p>
    <w:p w:rsidRDefault="00855078" w:rsidP="00855078" w:rsidR="009E2467" w:rsidRPr="00F41C5D">
      <w:r>
        <w:t xml:space="preserve">    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    </w:t>
      </w:r>
      <w:r w:rsidR="00200FC0">
        <w:t>Jelena Radoš</w:t>
      </w:r>
      <w:r>
        <w:t>, v.r.</w:t>
      </w:r>
      <w:bookmarkStart w:name="_GoBack" w:id="0"/>
      <w:bookmarkEnd w:id="0"/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DE27E6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7B2" w:rsidR="003127B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7B2" w:rsidR="003127B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7B2" w:rsidR="003127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7B2" w:rsidR="003127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85507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10588">
      <w:t xml:space="preserve">     </w:t>
    </w:r>
    <w:r w:rsidR="000528AA">
      <w:t xml:space="preserve">Poslovni broj: </w:t>
    </w:r>
    <w:r w:rsidR="00200FC0">
      <w:t>5</w:t>
    </w:r>
    <w:r w:rsidR="000528AA" w:rsidRPr="00FC1537">
      <w:t xml:space="preserve"> St</w:t>
    </w:r>
    <w:r w:rsidR="000528AA">
      <w:t>-</w:t>
    </w:r>
    <w:r w:rsidR="003127B2">
      <w:t>155</w:t>
    </w:r>
    <w:r w:rsidR="000377CF">
      <w:t>/</w:t>
    </w:r>
    <w:r w:rsidR="00200FC0">
      <w:t>20</w:t>
    </w:r>
    <w:r w:rsidR="000377CF">
      <w:t>17-</w:t>
    </w:r>
    <w:r w:rsidR="001D75B3">
      <w:t>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 xml:space="preserve">Poslovni broj: </w:t>
    </w:r>
    <w:r w:rsidR="00200FC0">
      <w:t>5</w:t>
    </w:r>
    <w:r w:rsidR="0076513B" w:rsidRPr="00FC1537">
      <w:t xml:space="preserve"> St</w:t>
    </w:r>
    <w:r w:rsidR="0076513B">
      <w:t>-</w:t>
    </w:r>
    <w:r w:rsidR="003127B2">
      <w:t>155</w:t>
    </w:r>
    <w:r w:rsidR="0076513B">
      <w:t>/</w:t>
    </w:r>
    <w:r w:rsidR="00200FC0">
      <w:t>20</w:t>
    </w:r>
    <w:r w:rsidR="0076513B">
      <w:t>1</w:t>
    </w:r>
    <w:r w:rsidR="00FF274E">
      <w:t>7</w:t>
    </w:r>
    <w:r w:rsidR="0076513B">
      <w:t>-</w:t>
    </w:r>
    <w:r w:rsidR="001D75B3"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85C88"/>
    <w:rsid w:val="0019042D"/>
    <w:rsid w:val="001A3412"/>
    <w:rsid w:val="001A4D13"/>
    <w:rsid w:val="001C3FB5"/>
    <w:rsid w:val="001D75B3"/>
    <w:rsid w:val="00200FC0"/>
    <w:rsid w:val="00224C55"/>
    <w:rsid w:val="00284EA7"/>
    <w:rsid w:val="002B0631"/>
    <w:rsid w:val="002C5422"/>
    <w:rsid w:val="002D1559"/>
    <w:rsid w:val="002D27B6"/>
    <w:rsid w:val="002D455B"/>
    <w:rsid w:val="002D6E29"/>
    <w:rsid w:val="002F1F17"/>
    <w:rsid w:val="002F6CBF"/>
    <w:rsid w:val="003127B2"/>
    <w:rsid w:val="00325DFC"/>
    <w:rsid w:val="00377044"/>
    <w:rsid w:val="00381463"/>
    <w:rsid w:val="00395D66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3063E"/>
    <w:rsid w:val="00545941"/>
    <w:rsid w:val="00551BCA"/>
    <w:rsid w:val="00567E17"/>
    <w:rsid w:val="00571106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0588"/>
    <w:rsid w:val="00611283"/>
    <w:rsid w:val="0063348D"/>
    <w:rsid w:val="006444A6"/>
    <w:rsid w:val="00661B9C"/>
    <w:rsid w:val="00665737"/>
    <w:rsid w:val="00672A02"/>
    <w:rsid w:val="00672C9C"/>
    <w:rsid w:val="00696CDE"/>
    <w:rsid w:val="006A66B9"/>
    <w:rsid w:val="006E35EF"/>
    <w:rsid w:val="006E6B12"/>
    <w:rsid w:val="006F6C7A"/>
    <w:rsid w:val="0071080F"/>
    <w:rsid w:val="00734C78"/>
    <w:rsid w:val="0074726B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55078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B3D15"/>
    <w:rsid w:val="009E2467"/>
    <w:rsid w:val="009E2879"/>
    <w:rsid w:val="009F0862"/>
    <w:rsid w:val="00A3251C"/>
    <w:rsid w:val="00A32F79"/>
    <w:rsid w:val="00A340EB"/>
    <w:rsid w:val="00A424B2"/>
    <w:rsid w:val="00A468F2"/>
    <w:rsid w:val="00A64D31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54763"/>
    <w:rsid w:val="00C601BA"/>
    <w:rsid w:val="00C6128E"/>
    <w:rsid w:val="00C63924"/>
    <w:rsid w:val="00C6433B"/>
    <w:rsid w:val="00C81A59"/>
    <w:rsid w:val="00C85414"/>
    <w:rsid w:val="00CA1DF5"/>
    <w:rsid w:val="00CA4FE1"/>
    <w:rsid w:val="00CA62D7"/>
    <w:rsid w:val="00CB1099"/>
    <w:rsid w:val="00CD2D17"/>
    <w:rsid w:val="00CF6104"/>
    <w:rsid w:val="00D14DF7"/>
    <w:rsid w:val="00D32390"/>
    <w:rsid w:val="00D34817"/>
    <w:rsid w:val="00D57BB6"/>
    <w:rsid w:val="00D72950"/>
    <w:rsid w:val="00DA7F55"/>
    <w:rsid w:val="00DC740A"/>
    <w:rsid w:val="00DE0F05"/>
    <w:rsid w:val="00DE27E6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9465C"/>
    <w:rsid w:val="00EA02C1"/>
    <w:rsid w:val="00EA0574"/>
    <w:rsid w:val="00EA56D2"/>
    <w:rsid w:val="00EB6BD3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0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50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0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0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0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0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50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0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0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0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TUTTO BENE j.d.o.o. za ugostiteljstvo i trgovinu</izvorni_sadrzaj>
    <derivirana_varijabla naziv="DomainObject.Predmet.ProtustrankaFormated_1">  TUTTO BENE j.d.o.o. za ugostiteljstvo i trgovinu</derivirana_varijabla>
  </DomainObject.Predmet.ProtustrankaFormated>
  <DomainObject.Predmet.ProtustrankaFormatedOIB>
    <izvorni_sadrzaj>  TUTTO BENE j.d.o.o. za ugostiteljstvo i trgovinu, OIB 28927693481</izvorni_sadrzaj>
    <derivirana_varijabla naziv="DomainObject.Predmet.ProtustrankaFormatedOIB_1">  TUTTO BENE j.d.o.o. za ugostiteljstvo i trgovinu, OIB 28927693481</derivirana_varijabla>
  </DomainObject.Predmet.ProtustrankaFormatedOIB>
  <DomainObject.Predmet.ProtustrankaFormatedWithAdress>
    <izvorni_sadrzaj> TUTTO BENE j.d.o.o. za ugostiteljstvo i trgovinu, Smoković 30, 23222 Smoković</izvorni_sadrzaj>
    <derivirana_varijabla naziv="DomainObject.Predmet.ProtustrankaFormatedWithAdress_1"> TUTTO BENE j.d.o.o. za ugostiteljstvo i trgovinu, Smoković 30, 23222 Smoković</derivirana_varijabla>
  </DomainObject.Predmet.ProtustrankaFormatedWithAdress>
  <DomainObject.Predmet.ProtustrankaFormatedWithAdressOIB>
    <izvorni_sadrzaj> TUTTO BENE j.d.o.o. za ugostiteljstvo i trgovinu, OIB 28927693481, Smoković 30, 23222 Smoković</izvorni_sadrzaj>
    <derivirana_varijabla naziv="DomainObject.Predmet.ProtustrankaFormatedWithAdressOIB_1"> TUTTO BENE j.d.o.o. za ugostiteljstvo i trgovinu, OIB 28927693481, Smoković 30, 23222 Smoković</derivirana_varijabla>
  </DomainObject.Predmet.ProtustrankaFormatedWithAdressOIB>
  <DomainObject.Predmet.ProtustrankaWithAdress>
    <izvorni_sadrzaj>TUTTO BENE j.d.o.o. za ugostiteljstvo i trgovinu Smoković 30, 23222 Smoković</izvorni_sadrzaj>
    <derivirana_varijabla naziv="DomainObject.Predmet.ProtustrankaWithAdress_1">TUTTO BENE j.d.o.o. za ugostiteljstvo i trgovinu Smoković 30, 23222 Smoković</derivirana_varijabla>
  </DomainObject.Predmet.ProtustrankaWithAdress>
  <DomainObject.Predmet.ProtustrankaWithAdressOIB>
    <izvorni_sadrzaj>TUTTO BENE j.d.o.o. za ugostiteljstvo i trgovinu, OIB 28927693481, Smoković 30, 23222 Smoković</izvorni_sadrzaj>
    <derivirana_varijabla naziv="DomainObject.Predmet.ProtustrankaWithAdressOIB_1">TUTTO BENE j.d.o.o. za ugostiteljstvo i trgovinu, OIB 28927693481, Smoković 30, 23222 Smoković</derivirana_varijabla>
  </DomainObject.Predmet.ProtustrankaWithAdressOIB>
  <DomainObject.Predmet.ProtustrankaNazivFormated>
    <izvorni_sadrzaj>TUTTO BENE j.d.o.o. za ugostiteljstvo i trgovinu</izvorni_sadrzaj>
    <derivirana_varijabla naziv="DomainObject.Predmet.ProtustrankaNazivFormated_1">TUTTO BENE j.d.o.o. za ugostiteljstvo i trgovinu</derivirana_varijabla>
  </DomainObject.Predmet.ProtustrankaNazivFormated>
  <DomainObject.Predmet.ProtustrankaNazivFormatedOIB>
    <izvorni_sadrzaj>TUTTO BENE j.d.o.o. za ugostiteljstvo i trgovinu, OIB 28927693481</izvorni_sadrzaj>
    <derivirana_varijabla naziv="DomainObject.Predmet.ProtustrankaNazivFormatedOIB_1">TUTTO BENE j.d.o.o. za ugostiteljstvo i trgovinu, OIB 28927693481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TUTTO BENE j.d.o.o. za ugostiteljstvo i trgovinu</item>
    </izvorni_sadrzaj>
    <derivirana_varijabla naziv="DomainObject.Predmet.ProtuStrankaListFormated_1">
      <item>TUTTO BENE j.d.o.o. za ugostiteljstvo i trgovinu</item>
    </derivirana_varijabla>
  </DomainObject.Predmet.ProtuStrankaListFormated>
  <DomainObject.Predmet.ProtuStrankaListFormatedOIB>
    <izvorni_sadrzaj>
      <item>TUTTO BENE j.d.o.o. za ugostiteljstvo i trgovinu, OIB 28927693481</item>
    </izvorni_sadrzaj>
    <derivirana_varijabla naziv="DomainObject.Predmet.ProtuStrankaListFormatedOIB_1">
      <item>TUTTO BENE j.d.o.o. za ugostiteljstvo i trgovinu, OIB 28927693481</item>
    </derivirana_varijabla>
  </DomainObject.Predmet.ProtuStrankaListFormatedOIB>
  <DomainObject.Predmet.ProtuStrankaListFormatedWithAdress>
    <izvorni_sadrzaj>
      <item>TUTTO BENE j.d.o.o. za ugostiteljstvo i trgovinu, Smoković 30, 23222 Smoković</item>
    </izvorni_sadrzaj>
    <derivirana_varijabla naziv="DomainObject.Predmet.ProtuStrankaListFormatedWithAdress_1">
      <item>TUTTO BENE j.d.o.o. za ugostiteljstvo i trgovinu, Smoković 30, 23222 Smoković</item>
    </derivirana_varijabla>
  </DomainObject.Predmet.ProtuStrankaListFormatedWithAdress>
  <DomainObject.Predmet.ProtuStrankaListFormatedWithAdressOIB>
    <izvorni_sadrzaj>
      <item>TUTTO BENE j.d.o.o. za ugostiteljstvo i trgovinu, OIB 28927693481, Smoković 30, 23222 Smoković</item>
    </izvorni_sadrzaj>
    <derivirana_varijabla naziv="DomainObject.Predmet.ProtuStrankaListFormatedWithAdressOIB_1">
      <item>TUTTO BENE j.d.o.o. za ugostiteljstvo i trgovinu, OIB 28927693481, Smoković 30, 23222 Smoković</item>
    </derivirana_varijabla>
  </DomainObject.Predmet.ProtuStrankaListFormatedWithAdressOIB>
  <DomainObject.Predmet.ProtuStrankaListNazivFormated>
    <izvorni_sadrzaj>
      <item>TUTTO BENE j.d.o.o. za ugostiteljstvo i trgovinu</item>
    </izvorni_sadrzaj>
    <derivirana_varijabla naziv="DomainObject.Predmet.ProtuStrankaListNazivFormated_1">
      <item>TUTTO BENE j.d.o.o. za ugostiteljstvo i trgovinu</item>
    </derivirana_varijabla>
  </DomainObject.Predmet.ProtuStrankaListNazivFormated>
  <DomainObject.Predmet.ProtuStrankaListNazivFormatedOIB>
    <izvorni_sadrzaj>
      <item>TUTTO BENE j.d.o.o. za ugostiteljstvo i trgovinu, OIB 28927693481</item>
    </izvorni_sadrzaj>
    <derivirana_varijabla naziv="DomainObject.Predmet.ProtuStrankaListNazivFormatedOIB_1">
      <item>TUTTO BENE j.d.o.o. za ugostiteljstvo i trgovinu, OIB 28927693481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TUTTO BENE j.d.o.o. za ugostiteljstvo i trgovinu</izvorni_sadrzaj>
    <derivirana_varijabla naziv="DomainObject.Predmet.ProtustrankaIDrugi_1">TUTTO BENE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TUTTO BENE j.d.o.o. za ugostiteljstvo i trgovinu, OIB 28927693481, Smoković 30, 23222 Smoković</izvorni_sadrzaj>
    <derivirana_varijabla naziv="DomainObject.Predmet.ProtustrankaIDrugiAdressOIB_1">TUTTO BENE j.d.o.o. za ugostiteljstvo i trgovinu, OIB 28927693481, Smoković 30,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TUTTO BENE j.d.o.o. za ugostiteljstvo i trgovinu</item>
    </izvorni_sadrzaj>
    <derivirana_varijabla naziv="DomainObject.Predmet.SudioniciListNaziv_1">
      <item>fina</item>
      <item>TUTTO BENE j.d.o.o. za ugostiteljstvo i trgovinu</item>
    </derivirana_varijabla>
  </DomainObject.Predmet.SudioniciListNaziv>
  <DomainObject.Predmet.SudioniciListAdressOIB>
    <izvorni_sadrzaj>
      <item>fina, OIB 85821130368</item>
      <item>TUTTO BENE j.d.o.o. za ugostiteljstvo i trgovinu, OIB 28927693481, Smoković 30,23222 Smoković</item>
    </izvorni_sadrzaj>
    <derivirana_varijabla naziv="DomainObject.Predmet.SudioniciListAdressOIB_1">
      <item>fina, OIB 85821130368</item>
      <item>TUTTO BENE j.d.o.o. za ugostiteljstvo i trgovinu, OIB 28927693481, Smoković 30,23222 Smoković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28927693481</item>
    </izvorni_sadrzaj>
    <derivirana_varijabla naziv="DomainObject.Predmet.SudioniciListNazivOIB_1">
      <item>, OIB 85821130368</item>
      <item>, OIB 28927693481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85E78-996A-4154-BB8B-B007CEF2B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2010</properties:Characters>
  <properties:Lines>61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2017-12-29T11:00:00Z</dcterms:created>
  <dc:creator>Tina Grgas</dc:creator>
  <cp:lastModifiedBy>Nena Mužanović</cp:lastModifiedBy>
  <cp:lastPrinted>2017-11-20T10:22:00Z</cp:lastPrinted>
  <dcterms:modified xmlns:xsi="http://www.w3.org/2001/XMLSchema-instance" xsi:type="dcterms:W3CDTF">2018-01-03T12:12:00Z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