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b2b7" w14:paraId="c26b2b7" w:rsidRDefault="009944E0" w:rsidP="009944E0" w:rsidR="009944E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44E0" w:rsidP="009944E0" w:rsidR="009944E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944E0" w:rsidP="009944E0" w:rsidR="009944E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944E0" w:rsidP="009944E0" w:rsidR="009944E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944E0" w:rsidP="009944E0" w:rsidR="009944E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944E0" w:rsidP="009944E0" w:rsidR="009944E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944E0" w:rsidP="009944E0" w:rsidR="009944E0" w:rsidRPr="005D578C">
      <w:pPr>
        <w:jc w:val="center"/>
        <w:rPr>
          <w:rFonts w:cs="Times New Roman" w:eastAsia="Times New Roman"/>
          <w:szCs w:val="24"/>
        </w:rPr>
      </w:pPr>
    </w:p>
    <w:p w:rsidRDefault="009944E0" w:rsidP="009944E0" w:rsidR="009944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944E0" w:rsidP="009944E0" w:rsidR="009944E0" w:rsidRPr="005D578C">
      <w:pPr>
        <w:rPr>
          <w:rFonts w:cs="Times New Roman" w:eastAsia="Times New Roman"/>
          <w:szCs w:val="24"/>
        </w:rPr>
      </w:pPr>
    </w:p>
    <w:p w:rsidRDefault="009944E0" w:rsidP="009944E0" w:rsidR="009944E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D53D98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8200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MATIKA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Sveti Petar U Šumi, Kranjci bb,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 xml:space="preserve">68768999495, MBS 040015441, </w:t>
      </w:r>
      <w:r w:rsidR="00D53D9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9944E0" w:rsidP="009944E0" w:rsidR="009944E0" w:rsidRPr="005D578C">
      <w:pPr>
        <w:rPr>
          <w:rFonts w:cs="Times New Roman" w:eastAsia="Times New Roman"/>
          <w:szCs w:val="24"/>
        </w:rPr>
      </w:pPr>
    </w:p>
    <w:p w:rsidRDefault="009944E0" w:rsidP="009944E0" w:rsidR="009944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944E0" w:rsidP="009944E0" w:rsidR="009944E0" w:rsidRPr="005D578C">
      <w:pPr>
        <w:rPr>
          <w:rFonts w:cs="Times New Roman" w:eastAsia="Times New Roman"/>
          <w:szCs w:val="24"/>
        </w:rPr>
      </w:pPr>
    </w:p>
    <w:p w:rsidRDefault="009944E0" w:rsidP="009944E0" w:rsidR="009944E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Sveti Petar U Šumi, Kranjci bb,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68768999495, MBS 040015441,</w:t>
      </w:r>
      <w:r w:rsidRPr="005D578C">
        <w:rPr>
          <w:rFonts w:cs="Times New Roman" w:eastAsia="Times New Roman"/>
          <w:szCs w:val="24"/>
        </w:rPr>
        <w:t xml:space="preserve"> s danom </w:t>
      </w:r>
      <w:r w:rsidR="00D53D9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D53D98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9944E0" w:rsidP="009944E0" w:rsidR="009944E0" w:rsidRPr="005D578C">
      <w:pPr>
        <w:rPr>
          <w:rFonts w:cs="Times New Roman" w:eastAsia="Times New Roman"/>
          <w:szCs w:val="24"/>
        </w:rPr>
      </w:pPr>
    </w:p>
    <w:p w:rsidRDefault="009944E0" w:rsidP="009944E0" w:rsidR="009944E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9944E0" w:rsidP="009944E0" w:rsidR="009944E0">
      <w:pPr>
        <w:ind w:firstLine="708"/>
        <w:rPr>
          <w:rFonts w:cs="Times New Roman" w:eastAsia="Times New Roman"/>
          <w:szCs w:val="20"/>
        </w:rPr>
      </w:pPr>
    </w:p>
    <w:p w:rsidRDefault="009944E0" w:rsidP="009944E0" w:rsidR="009944E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Sveti Petar U Šumi, Kranjci bb,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68768999495, MBS 040015441.</w:t>
      </w:r>
    </w:p>
    <w:p w:rsidRDefault="009944E0" w:rsidP="009944E0" w:rsidR="009944E0">
      <w:pPr>
        <w:rPr>
          <w:rFonts w:cs="Times New Roman" w:eastAsia="Times New Roman"/>
          <w:szCs w:val="24"/>
        </w:rPr>
      </w:pPr>
    </w:p>
    <w:p w:rsidRDefault="009944E0" w:rsidP="009944E0" w:rsidR="009944E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MATIKA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Sveti Petar U Šumi, Kranjci bb,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68768999495, MBS 040015441.</w:t>
      </w:r>
    </w:p>
    <w:p w:rsidRDefault="009944E0" w:rsidP="009944E0" w:rsidR="009944E0">
      <w:pPr>
        <w:rPr>
          <w:rFonts w:cs="Times New Roman" w:eastAsia="Times New Roman"/>
          <w:szCs w:val="24"/>
        </w:rPr>
      </w:pPr>
    </w:p>
    <w:p w:rsidRDefault="009944E0" w:rsidP="009944E0" w:rsidR="009944E0" w:rsidRPr="005D578C">
      <w:pPr>
        <w:rPr>
          <w:rFonts w:cs="Times New Roman" w:eastAsia="Times New Roman"/>
          <w:szCs w:val="24"/>
        </w:rPr>
      </w:pPr>
    </w:p>
    <w:p w:rsidRDefault="009944E0" w:rsidP="009944E0" w:rsidR="009944E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944E0" w:rsidP="009944E0" w:rsidR="009944E0">
      <w:pPr>
        <w:ind w:firstLine="708"/>
        <w:rPr>
          <w:rFonts w:cs="Times New Roman" w:eastAsia="Times New Roman"/>
          <w:szCs w:val="24"/>
        </w:rPr>
      </w:pPr>
    </w:p>
    <w:p w:rsidRDefault="009944E0" w:rsidP="009944E0" w:rsidR="009944E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MATIKA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Sveti Petar U Šumi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St-354/2015-3 od 26. studenog 2015. pokrenuo skraćeni stečajni postupak nad dužnikom MATIKA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Sveti Petar U Šumi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St-354/2015-4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944E0" w:rsidP="009944E0" w:rsidR="009944E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944E0" w:rsidP="009944E0" w:rsidR="009944E0" w:rsidRPr="005D578C">
      <w:pPr>
        <w:rPr>
          <w:rFonts w:cs="Times New Roman" w:eastAsia="Times New Roman"/>
          <w:szCs w:val="24"/>
        </w:rPr>
      </w:pPr>
    </w:p>
    <w:p w:rsidRDefault="009944E0" w:rsidP="009944E0" w:rsidR="009944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53D9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944E0" w:rsidP="009944E0" w:rsidR="009944E0" w:rsidRPr="005D578C">
      <w:pPr>
        <w:jc w:val="center"/>
        <w:rPr>
          <w:rFonts w:cs="Times New Roman" w:eastAsia="Times New Roman"/>
          <w:szCs w:val="24"/>
        </w:rPr>
      </w:pPr>
    </w:p>
    <w:p w:rsidRDefault="009944E0" w:rsidP="00D53D98" w:rsidR="009944E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9944E0" w:rsidP="00D53D98" w:rsidR="009944E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E35B26">
        <w:rPr>
          <w:rFonts w:cs="Times New Roman" w:eastAsia="Times New Roman"/>
          <w:szCs w:val="24"/>
        </w:rPr>
        <w:t xml:space="preserve">, v. r. </w:t>
      </w:r>
    </w:p>
    <w:p w:rsidRDefault="009944E0" w:rsidP="009944E0" w:rsidR="009944E0">
      <w:pPr>
        <w:jc w:val="left"/>
        <w:rPr>
          <w:rFonts w:cs="Times New Roman" w:eastAsia="Times New Roman"/>
          <w:szCs w:val="24"/>
        </w:rPr>
      </w:pPr>
    </w:p>
    <w:p w:rsidRDefault="00D53D98" w:rsidP="009944E0" w:rsidR="00D53D98" w:rsidRPr="005D578C">
      <w:pPr>
        <w:jc w:val="left"/>
        <w:rPr>
          <w:rFonts w:cs="Times New Roman" w:eastAsia="Times New Roman"/>
          <w:szCs w:val="24"/>
        </w:rPr>
      </w:pPr>
    </w:p>
    <w:p w:rsidRDefault="009944E0" w:rsidP="009944E0" w:rsidR="009944E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944E0" w:rsidP="009944E0" w:rsidR="009944E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944E0" w:rsidP="009944E0" w:rsidR="009944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944E0" w:rsidP="009944E0" w:rsidR="009944E0">
      <w:pPr>
        <w:rPr>
          <w:rFonts w:cs="Times New Roman" w:eastAsia="Times New Roman"/>
          <w:szCs w:val="24"/>
        </w:rPr>
      </w:pPr>
    </w:p>
    <w:p w:rsidRDefault="009944E0" w:rsidP="009944E0" w:rsidR="009944E0" w:rsidRPr="005D578C">
      <w:pPr>
        <w:rPr>
          <w:rFonts w:cs="Times New Roman" w:eastAsia="Times New Roman"/>
          <w:szCs w:val="24"/>
        </w:rPr>
      </w:pPr>
    </w:p>
    <w:p w:rsidRDefault="009944E0" w:rsidP="009944E0" w:rsidR="009944E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944E0" w:rsidP="009944E0" w:rsidR="009944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944E0" w:rsidP="009944E0" w:rsidR="009944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MATIKA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Sveti Petar U Šumi, Kranjci bb,</w:t>
      </w:r>
    </w:p>
    <w:p w:rsidRDefault="009944E0" w:rsidP="009944E0" w:rsidR="009944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D53D98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Mirko Matika, Sveti Petar U Šumi, Gljuščići 199,</w:t>
      </w:r>
    </w:p>
    <w:p w:rsidRDefault="009944E0" w:rsidP="009944E0" w:rsidR="009944E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</w:t>
      </w:r>
      <w:r w:rsidR="00D53D98">
        <w:rPr>
          <w:rFonts w:cs="Times New Roman" w:eastAsia="Times New Roman"/>
          <w:szCs w:val="20"/>
        </w:rPr>
        <w:t>Pazin, M. B. Rašana 2/4,</w:t>
      </w:r>
    </w:p>
    <w:p w:rsidRDefault="009944E0" w:rsidP="009944E0" w:rsidR="009944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944E0" w:rsidP="009944E0" w:rsidR="009944E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3D28DF">
        <w:rPr>
          <w:rFonts w:cs="Times New Roman" w:eastAsia="Times New Roman"/>
          <w:szCs w:val="20"/>
        </w:rPr>
        <w:t>Nikola Delić</w:t>
      </w:r>
      <w:r w:rsidR="005A111D">
        <w:rPr>
          <w:rFonts w:cs="Times New Roman" w:eastAsia="Times New Roman"/>
          <w:szCs w:val="20"/>
        </w:rPr>
        <w:t xml:space="preserve">, Pula, </w:t>
      </w:r>
      <w:r w:rsidR="003D28DF">
        <w:rPr>
          <w:rFonts w:cs="Times New Roman" w:eastAsia="Times New Roman"/>
          <w:szCs w:val="20"/>
        </w:rPr>
        <w:t>Kranjčevićeva</w:t>
      </w:r>
      <w:r w:rsidR="005A111D">
        <w:rPr>
          <w:rFonts w:cs="Times New Roman" w:eastAsia="Times New Roman"/>
          <w:szCs w:val="20"/>
        </w:rPr>
        <w:t xml:space="preserve"> </w:t>
      </w:r>
      <w:r w:rsidR="003D28DF">
        <w:rPr>
          <w:rFonts w:cs="Times New Roman" w:eastAsia="Times New Roman"/>
          <w:szCs w:val="20"/>
        </w:rPr>
        <w:t>1</w:t>
      </w:r>
      <w:r w:rsidR="005A111D">
        <w:rPr>
          <w:rFonts w:cs="Times New Roman" w:eastAsia="Times New Roman"/>
          <w:szCs w:val="20"/>
        </w:rPr>
        <w:t xml:space="preserve">6, </w:t>
      </w:r>
    </w:p>
    <w:p w:rsidRDefault="009944E0" w:rsidP="009944E0" w:rsidR="009944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944E0" w:rsidP="009944E0" w:rsidR="009944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944E0" w:rsidP="009944E0" w:rsidR="009944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944E0" w:rsidP="009944E0" w:rsidR="009944E0" w:rsidRPr="00EB7ECC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4E0" w:rsidP="009944E0" w:rsidR="009944E0">
      <w:r>
        <w:separator/>
      </w:r>
    </w:p>
  </w:endnote>
  <w:endnote w:id="0" w:type="continuationSeparator">
    <w:p w:rsidRDefault="009944E0" w:rsidP="009944E0" w:rsidR="00994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4E0" w:rsidP="009944E0" w:rsidR="009944E0">
      <w:r>
        <w:separator/>
      </w:r>
    </w:p>
  </w:footnote>
  <w:footnote w:id="0" w:type="continuationSeparator">
    <w:p w:rsidRDefault="009944E0" w:rsidP="009944E0" w:rsidR="009944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44E0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D28D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St-354/2015-5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44E0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St-354/2015-5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7550"/>
    <w:rsid w:val="003C21DD"/>
    <w:rsid w:val="003D28DF"/>
    <w:rsid w:val="005A111D"/>
    <w:rsid w:val="006A144F"/>
    <w:rsid w:val="009944E0"/>
    <w:rsid w:val="00C13AD5"/>
    <w:rsid w:val="00C67550"/>
    <w:rsid w:val="00D53D98"/>
    <w:rsid w:val="00E3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44E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44E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944E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4E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4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44E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1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21D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21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21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44E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44E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944E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4E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4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44E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1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21D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21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21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St-354/2015-5</izvorni_sadrzaj>
    <derivirana_varijabla naziv="DomainObject.Oznaka_1">St-354/2015-5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MATIKA d.o.o. SV. PETAR U ŠUMI</izvorni_sadrzaj>
    <derivirana_varijabla naziv="DomainObject.Predmet.ProtustrankaFormated_1">  MATIKA d.o.o. SV. PETAR U ŠUMI</derivirana_varijabla>
  </DomainObject.Predmet.ProtustrankaFormated>
  <DomainObject.Predmet.ProtustrankaFormatedOIB>
    <izvorni_sadrzaj>  MATIKA d.o.o. SV. PETAR U ŠUMI, OIB 68768999495</izvorni_sadrzaj>
    <derivirana_varijabla naziv="DomainObject.Predmet.ProtustrankaFormatedOIB_1">  MATIKA d.o.o. SV. PETAR U ŠUMI, OIB 68768999495</derivirana_varijabla>
  </DomainObject.Predmet.ProtustrankaFormatedOIB>
  <DomainObject.Predmet.ProtustrankaFormatedWithAdress>
    <izvorni_sadrzaj> MATIKA d.o.o. SV. PETAR U ŠUMI, Kranjci/bb, 52404 Sveti Petar u Šumi</izvorni_sadrzaj>
    <derivirana_varijabla naziv="DomainObject.Predmet.ProtustrankaFormatedWithAdress_1"> MATIKA d.o.o. SV. PETAR U ŠUMI, Kranjci/bb, 52404 Sveti Petar u Šumi</derivirana_varijabla>
  </DomainObject.Predmet.ProtustrankaFormatedWithAdress>
  <DomainObject.Predmet.ProtustrankaFormatedWithAdressOIB>
    <izvorni_sadrzaj> MATIKA d.o.o. SV. PETAR U ŠUMI, OIB 68768999495, Kranjci/bb, 52404 Sveti Petar u Šumi</izvorni_sadrzaj>
    <derivirana_varijabla naziv="DomainObject.Predmet.ProtustrankaFormatedWithAdressOIB_1"> MATIKA d.o.o. SV. PETAR U ŠUMI, OIB 68768999495, Kranjci/bb, 52404 Sveti Petar u Šumi</derivirana_varijabla>
  </DomainObject.Predmet.ProtustrankaFormatedWithAdressOIB>
  <DomainObject.Predmet.ProtustrankaWithAdress>
    <izvorni_sadrzaj>MATIKA d.o.o. SV. PETAR U ŠUMI Kranjci/bb, 52404 Sveti Petar u Šumi</izvorni_sadrzaj>
    <derivirana_varijabla naziv="DomainObject.Predmet.ProtustrankaWithAdress_1">MATIKA d.o.o. SV. PETAR U ŠUMI Kranjci/bb, 52404 Sveti Petar u Šumi</derivirana_varijabla>
  </DomainObject.Predmet.ProtustrankaWithAdress>
  <DomainObject.Predmet.ProtustrankaWithAdressOIB>
    <izvorni_sadrzaj>MATIKA d.o.o. SV. PETAR U ŠUMI, OIB 68768999495, Kranjci/bb, 52404 Sveti Petar u Šumi</izvorni_sadrzaj>
    <derivirana_varijabla naziv="DomainObject.Predmet.ProtustrankaWithAdressOIB_1">MATIKA d.o.o. SV. PETAR U ŠUMI, OIB 68768999495, Kranjci/bb, 52404 Sveti Petar u Šumi</derivirana_varijabla>
  </DomainObject.Predmet.ProtustrankaWithAdressOIB>
  <DomainObject.Predmet.ProtustrankaNazivFormated>
    <izvorni_sadrzaj>MATIKA d.o.o. SV. PETAR U ŠUMI</izvorni_sadrzaj>
    <derivirana_varijabla naziv="DomainObject.Predmet.ProtustrankaNazivFormated_1">MATIKA d.o.o. SV. PETAR U ŠUMI</derivirana_varijabla>
  </DomainObject.Predmet.ProtustrankaNazivFormated>
  <DomainObject.Predmet.ProtustrankaNazivFormatedOIB>
    <izvorni_sadrzaj>MATIKA d.o.o. SV. PETAR U ŠUMI, OIB 68768999495</izvorni_sadrzaj>
    <derivirana_varijabla naziv="DomainObject.Predmet.ProtustrankaNazivFormatedOIB_1">MATIKA d.o.o. SV. PETAR U ŠUMI, OIB 68768999495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645754.80</izvorni_sadrzaj>
    <derivirana_varijabla naziv="DomainObject.Predmet.TrenutnaVrijednost_1">645754.80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MATIKA d.o.o. SV. PETAR U ŠUMI</item>
    </izvorni_sadrzaj>
    <derivirana_varijabla naziv="DomainObject.Predmet.ProtuStrankaListFormated_1">
      <item>MATIKA d.o.o. SV. PETAR U ŠUMI</item>
    </derivirana_varijabla>
  </DomainObject.Predmet.ProtuStrankaListFormated>
  <DomainObject.Predmet.ProtuStrankaListFormatedOIB>
    <izvorni_sadrzaj>
      <item>MATIKA d.o.o. SV. PETAR U ŠUMI, OIB 68768999495</item>
    </izvorni_sadrzaj>
    <derivirana_varijabla naziv="DomainObject.Predmet.ProtuStrankaListFormatedOIB_1">
      <item>MATIKA d.o.o. SV. PETAR U ŠUMI, OIB 68768999495</item>
    </derivirana_varijabla>
  </DomainObject.Predmet.ProtuStrankaListFormatedOIB>
  <DomainObject.Predmet.ProtuStrankaListFormatedWithAdress>
    <izvorni_sadrzaj>
      <item>MATIKA d.o.o. SV. PETAR U ŠUMI, Kranjci/bb, 52404 Sveti Petar u Šumi</item>
    </izvorni_sadrzaj>
    <derivirana_varijabla naziv="DomainObject.Predmet.ProtuStrankaListFormatedWithAdress_1">
      <item>MATIKA d.o.o. SV. PETAR U ŠUMI, Kranjci/bb, 52404 Sveti Petar u Šumi</item>
    </derivirana_varijabla>
  </DomainObject.Predmet.ProtuStrankaListFormatedWithAdress>
  <DomainObject.Predmet.ProtuStrankaListFormatedWithAdressOIB>
    <izvorni_sadrzaj>
      <item>MATIKA d.o.o. SV. PETAR U ŠUMI, OIB 68768999495, Kranjci/bb, 52404 Sveti Petar u Šumi</item>
    </izvorni_sadrzaj>
    <derivirana_varijabla naziv="DomainObject.Predmet.ProtuStrankaListFormatedWithAdressOIB_1">
      <item>MATIKA d.o.o. SV. PETAR U ŠUMI, OIB 68768999495, Kranjci/bb, 52404 Sveti Petar u Šumi</item>
    </derivirana_varijabla>
  </DomainObject.Predmet.ProtuStrankaListFormatedWithAdressOIB>
  <DomainObject.Predmet.ProtuStrankaListNazivFormated>
    <izvorni_sadrzaj>
      <item>MATIKA d.o.o. SV. PETAR U ŠUMI</item>
    </izvorni_sadrzaj>
    <derivirana_varijabla naziv="DomainObject.Predmet.ProtuStrankaListNazivFormated_1">
      <item>MATIKA d.o.o. SV. PETAR U ŠUMI</item>
    </derivirana_varijabla>
  </DomainObject.Predmet.ProtuStrankaListNazivFormated>
  <DomainObject.Predmet.ProtuStrankaListNazivFormatedOIB>
    <izvorni_sadrzaj>
      <item>MATIKA d.o.o. SV. PETAR U ŠUMI, OIB 68768999495</item>
    </izvorni_sadrzaj>
    <derivirana_varijabla naziv="DomainObject.Predmet.ProtuStrankaListNazivFormatedOIB_1">
      <item>MATIKA d.o.o. SV. PETAR U ŠUMI, OIB 68768999495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St-354/2015-5</izvorni_sadrzaj>
    <derivirana_varijabla naziv="DomainObject.PoslovniBrojDokumenta_1">St-354/2015-5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MATIKA d.o.o. SV. PETAR U ŠUMI</izvorni_sadrzaj>
    <derivirana_varijabla naziv="DomainObject.Predmet.ProtustrankaIDrugi_1">MATIKA d.o.o. SV. PETAR U ŠUMI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MATIKA d.o.o. SV. PETAR U ŠUMI, OIB 68768999495, Kranjci/bb, 52404 Sveti Petar u Šumi</izvorni_sadrzaj>
    <derivirana_varijabla naziv="DomainObject.Predmet.ProtustrankaIDrugiAdressOIB_1">MATIKA d.o.o. SV. PETAR U ŠUMI, OIB 68768999495, Kranjci/bb,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MATIKA d.o.o. SV. PETAR U ŠUMI</item>
    </izvorni_sadrzaj>
    <derivirana_varijabla naziv="DomainObject.Predmet.SudioniciListNaziv_1">
      <item>FINANCIJSKA AGENCIJA, RC RIJEKA, PODRUŽNICA PULA, PULA</item>
      <item>MATIKA d.o.o. SV. PETAR U ŠUMI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MATIKA d.o.o. SV. PETAR U ŠUMI, OIB 68768999495, Kranjci/bb,52404 Sveti Petar u Šumi</item>
    </izvorni_sadrzaj>
    <derivirana_varijabla naziv="DomainObject.Predmet.SudioniciListAdressOIB_1">
      <item>FINANCIJSKA AGENCIJA, RC RIJEKA, PODRUŽNICA PULA, PULA, OIB 85821130368, Ulica grada Vukovara 70,Zagreb</item>
      <item>MATIKA d.o.o. SV. PETAR U ŠUMI, OIB 68768999495, Kranjci/bb,52404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68768999495</item>
    </izvorni_sadrzaj>
    <derivirana_varijabla naziv="DomainObject.Predmet.SudioniciListNazivOIB_1">
      <item>, OIB 85821130368</item>
      <item>, OIB 68768999495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623</properties:Words>
  <properties:Characters>3270</properties:Characters>
  <properties:Lines>78</properties:Lines>
  <properties:Paragraphs>30</properties:Paragraphs>
  <properties:TotalTime>10</properties:TotalTime>
  <properties:ScaleCrop>false</properties:ScaleCrop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Mihaela Kaligari</dc:creator>
  <dc:description/>
  <cp:keywords/>
  <cp:lastModifiedBy>Mihaela Kaligari</cp:lastModifiedBy>
  <cp:lastPrinted>2016-02-04T06:46:00Z</cp:lastPrinted>
  <dcterms:modified xmlns:xsi="http://www.w3.org/2001/XMLSchema-instance" xsi:type="dcterms:W3CDTF">2016-02-04T07:36:00Z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