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a73a" w14:paraId="74ba73a" w:rsidRDefault="00455736" w:rsidP="00455736" w:rsidR="00455736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              </w:t>
      </w:r>
      <w:r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736" w:rsidP="00455736" w:rsidR="00455736">
      <w:pPr>
        <w:spacing w:lineRule="auto" w:line="240" w:after="0" w:before="12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Republika Hrvatska</w:t>
      </w:r>
    </w:p>
    <w:p w:rsidRDefault="00455736" w:rsidP="00455736" w:rsidR="0045573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455736" w:rsidP="00455736" w:rsidR="004557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Varaždin, Braće Radić 2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55736" w:rsidP="00455736" w:rsidR="004557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>Poslovni broj. 7 St-364/2018-6</w:t>
      </w:r>
    </w:p>
    <w:p w:rsidRDefault="00455736" w:rsidP="00455736" w:rsidR="004557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455736" w:rsidP="00455736" w:rsidR="004557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455736" w:rsidP="00455736" w:rsidR="0045573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455736" w:rsidP="00455736" w:rsidR="00455736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Mariji Levanić-Škerbić, u stečajnom postupku nad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stečajnom masom stečajnog dužnika GALANTERIJA FILO d.o.o. "u stečaju", Čakovec, Kralja Tomislava 4, OIB: 88025183417, koju zastupa stečajni upravitelj Tomislav Strniščak iz Šenkovca, Gorčica 10, Čakovec, OIB: 26341315268, 19. prosinca 2018.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Daje se suglasnost za djelomično namirenje stečajnih vjerovnika prvog višeg isplatnog reda u visini od ukupno 22.157,68 kn, prema prijedlogu naknadne diobe vjerovnika prvog višeg isplatnog reda od 13. studenoga 2018. koji je javno objavljen 15. studenoga 2018.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19. prosinca 2018.</w:t>
      </w:r>
    </w:p>
    <w:p w:rsidRDefault="00455736" w:rsidP="00455736" w:rsidR="004557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Marija Levanić-Škerbić,v. r. 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službenik:</w:t>
      </w:r>
    </w:p>
    <w:p w:rsidRDefault="00455736" w:rsidP="00455736" w:rsidR="00455736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 w:hAnsi="Times New Roman" w:ascii="Times New Roman"/>
            <w:sz w:val="24"/>
            <w:szCs w:val="24"/>
          </w:rPr>
          <w:t>11. st</w:t>
        </w:r>
      </w:smartTag>
      <w:r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736" w:rsidP="00455736" w:rsidR="0045573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55736" w:rsidP="00455736" w:rsidR="00455736">
      <w:pPr>
        <w:numPr>
          <w:ilvl w:val="0"/>
          <w:numId w:val="47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– putem e-maila</w:t>
      </w:r>
    </w:p>
    <w:p w:rsidRDefault="00455736" w:rsidP="00455736" w:rsidR="0045573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       mrežna stranica e-Oglasna ploča suda</w:t>
      </w:r>
    </w:p>
    <w:p w:rsidRDefault="00455736" w:rsidP="00455736" w:rsidR="00455736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AE649C" w:rsidP="00455736" w:rsidR="00AE649C" w:rsidRPr="00455736"/>
    <w:sectPr w:rsidSect="0032366B" w:rsidR="00AE649C" w:rsidRPr="0045573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736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573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573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3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St-364/2018-6</izvorni_sadrzaj>
    <derivirana_varijabla naziv="DomainObject.Oznaka_1">St-364/2018-6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naknade diobe</izvorni_sadrzaj>
    <derivirana_varijabla naziv="DomainObject.Predmet.Opis_1">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GALANTERIJA FILO društvo s ograničenom odgovornošću za trgovinu u stečaju</izvorni_sadrzaj>
    <derivirana_varijabla naziv="DomainObject.Predmet.ProtustrankaFormated_1">  Stečajna masa iza GALANTERIJA FILO društvo s ograničenom odgovornošću za trgovinu u stečaju</derivirana_varijabla>
  </DomainObject.Predmet.ProtustrankaFormated>
  <DomainObject.Predmet.ProtustrankaFormatedOIB>
    <izvorni_sadrzaj>  Stečajna masa iza GALANTERIJA FILO društvo s ograničenom odgovornošću za trgovinu u stečaju, OIB 88174881330</izvorni_sadrzaj>
    <derivirana_varijabla naziv="DomainObject.Predmet.ProtustrankaFormatedOIB_1">  Stečajna masa iza GALANTERIJA FILO društvo s ograničenom odgovornošću za trgovinu u stečaju, OIB 88174881330</derivirana_varijabla>
  </DomainObject.Predmet.ProtustrankaFormatedOIB>
  <DomainObject.Predmet.ProtustrankaFormatedWithAdress>
    <izvorni_sadrzaj> Stečajna masa iza GALANTERIJA FILO društvo s ograničenom odgovornošću za trgovinu u stečaju, Gorčica 10, 40000 Šenkovec</izvorni_sadrzaj>
    <derivirana_varijabla naziv="DomainObject.Predmet.ProtustrankaFormatedWithAdress_1"> Stečajna masa iza GALANTERIJA FILO društvo s ograničenom odgovornošću za trgovinu u stečaju, Gorčica 10, 40000 Šenkovec</derivirana_varijabla>
  </DomainObject.Predmet.ProtustrankaFormatedWithAdress>
  <DomainObject.Predmet.ProtustrankaFormatedWithAdressOIB>
    <izvorni_sadrzaj> Stečajna masa iza GALANTERIJA FILO društvo s ograničenom odgovornošću za trgovinu u stečaju, OIB 88174881330, Gorčica 10, 40000 Šenkovec</izvorni_sadrzaj>
    <derivirana_varijabla naziv="DomainObject.Predmet.ProtustrankaFormatedWithAdressOIB_1"> Stečajna masa iza GALANTERIJA FILO društvo s ograničenom odgovornošću za trgovinu u stečaju, OIB 88174881330, Gorčica 10, 40000 Šenkovec</derivirana_varijabla>
  </DomainObject.Predmet.ProtustrankaFormatedWithAdressOIB>
  <DomainObject.Predmet.ProtustrankaWithAdress>
    <izvorni_sadrzaj>Stečajna masa iza GALANTERIJA FILO društvo s ograničenom odgovornošću za trgovinu u stečaju Gorčica 10, 40000 Šenkovec</izvorni_sadrzaj>
    <derivirana_varijabla naziv="DomainObject.Predmet.ProtustrankaWithAdress_1">Stečajna masa iza GALANTERIJA FILO društvo s ograničenom odgovornošću za trgovinu u stečaju Gorčica 10, 40000 Šenkovec</derivirana_varijabla>
  </DomainObject.Predmet.ProtustrankaWithAdress>
  <DomainObject.Predmet.ProtustrankaWithAdressOIB>
    <izvorni_sadrzaj>Stečajna masa iza GALANTERIJA FILO društvo s ograničenom odgovornošću za trgovinu u stečaju, OIB 88174881330, Gorčica 10, 40000 Šenkovec</izvorni_sadrzaj>
    <derivirana_varijabla naziv="DomainObject.Predmet.ProtustrankaWithAdressOIB_1">Stečajna masa iza GALANTERIJA FILO društvo s ograničenom odgovornošću za trgovinu u stečaju, OIB 88174881330, Gorčica 10, 40000 Šenkovec</derivirana_varijabla>
  </DomainObject.Predmet.ProtustrankaWithAdressOIB>
  <DomainObject.Predmet.ProtustrankaNazivFormated>
    <izvorni_sadrzaj>Stečajna masa iza GALANTERIJA FILO društvo s ograničenom odgovornošću za trgovinu u stečaju</izvorni_sadrzaj>
    <derivirana_varijabla naziv="DomainObject.Predmet.ProtustrankaNazivFormated_1">Stečajna masa iza GALANTERIJA FILO društvo s ograničenom odgovornošću za trgovinu u stečaju</derivirana_varijabla>
  </DomainObject.Predmet.ProtustrankaNazivFormated>
  <DomainObject.Predmet.ProtustrankaNazivFormatedOIB>
    <izvorni_sadrzaj>Stečajna masa iza GALANTERIJA FILO društvo s ograničenom odgovornošću za trgovinu u stečaju, OIB 88174881330</izvorni_sadrzaj>
    <derivirana_varijabla naziv="DomainObject.Predmet.ProtustrankaNazivFormatedOIB_1">Stečajna masa iza GALANTERIJA FILO društvo s ograničenom odgovornošću za trgovinu u stečaju, OIB 88174881330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Stečajna masa iza GALANTERIJA FILO društvo s ograničenom odgovornošću za trgovinu u stečaju</item>
    </izvorni_sadrzaj>
    <derivirana_varijabla naziv="DomainObject.Predmet.ProtuStrankaListFormated_1">
      <item>Stečajna masa iza GALANTERIJA FILO društvo s ograničenom odgovornošću za trgovinu u stečaju</item>
    </derivirana_varijabla>
  </DomainObject.Predmet.ProtuStrankaListFormated>
  <DomainObject.Predmet.ProtuStrankaListFormatedOIB>
    <izvorni_sadrzaj>
      <item>Stečajna masa iza GALANTERIJA FILO društvo s ograničenom odgovornošću za trgovinu u stečaju, OIB 88174881330</item>
    </izvorni_sadrzaj>
    <derivirana_varijabla naziv="DomainObject.Predmet.ProtuStrankaListFormatedOIB_1">
      <item>Stečajna masa iza GALANTERIJA FILO društvo s ograničenom odgovornošću za trgovinu u stečaju, OIB 88174881330</item>
    </derivirana_varijabla>
  </DomainObject.Predmet.ProtuStrankaListFormatedOIB>
  <DomainObject.Predmet.ProtuStrankaListFormatedWithAdress>
    <izvorni_sadrzaj>
      <item>Stečajna masa iza GALANTERIJA FILO društvo s ograničenom odgovornošću za trgovinu u stečaju, Gorčica 10, 40000 Šenkovec</item>
    </izvorni_sadrzaj>
    <derivirana_varijabla naziv="DomainObject.Predmet.ProtuStrankaListFormatedWithAdress_1">
      <item>Stečajna masa iza GALANTERIJA FILO društvo s ograničenom odgovornošću za trgovinu u stečaju, Gorčica 10, 40000 Šenkovec</item>
    </derivirana_varijabla>
  </DomainObject.Predmet.ProtuStrankaListFormatedWithAdress>
  <DomainObject.Predmet.ProtuStrankaListFormatedWithAdressOIB>
    <izvorni_sadrzaj>
      <item>Stečajna masa iza GALANTERIJA FILO društvo s ograničenom odgovornošću za trgovinu u stečaju, OIB 88174881330, Gorčica 10, 40000 Šenkovec</item>
    </izvorni_sadrzaj>
    <derivirana_varijabla naziv="DomainObject.Predmet.ProtuStrankaListFormatedWithAdressOIB_1">
      <item>Stečajna masa iza GALANTERIJA FILO društvo s ograničenom odgovornošću za trgovinu u stečaju, OIB 88174881330, Gorčica 10, 40000 Šenkovec</item>
    </derivirana_varijabla>
  </DomainObject.Predmet.ProtuStrankaListFormatedWithAdressOIB>
  <DomainObject.Predmet.ProtuStrankaListNazivFormated>
    <izvorni_sadrzaj>
      <item>Stečajna masa iza GALANTERIJA FILO društvo s ograničenom odgovornošću za trgovinu u stečaju</item>
    </izvorni_sadrzaj>
    <derivirana_varijabla naziv="DomainObject.Predmet.ProtuStrankaListNazivFormated_1">
      <item>Stečajna masa iza GALANTERIJA FILO društvo s ograničenom odgovornošću za trgovinu u stečaju</item>
    </derivirana_varijabla>
  </DomainObject.Predmet.ProtuStrankaListNazivFormated>
  <DomainObject.Predmet.ProtuStrankaListNazivFormatedOIB>
    <izvorni_sadrzaj>
      <item>Stečajna masa iza GALANTERIJA FILO društvo s ograničenom odgovornošću za trgovinu u stečaju, OIB 88174881330</item>
    </izvorni_sadrzaj>
    <derivirana_varijabla naziv="DomainObject.Predmet.ProtuStrankaListNazivFormatedOIB_1">
      <item>Stečajna masa iza GALANTERIJA FILO društvo s ograničenom odgovornošću za trgovinu u stečaju, OIB 88174881330</item>
    </derivirana_varijabla>
  </DomainObject.Predmet.ProtuStrankaListNazivFormatedOIB>
  <DomainObject.Predmet.OstaliList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Formated_1">
      <item>MANUELA FILO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FormatedOIB_1">
      <item>MANUELA FILO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MANUELA FILO</item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MANUELA FILO</item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MANUELA FILO</item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MANUELA FILO</item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NazivFormated_1">
      <item>MANUELA FILO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NazivFormatedOIB_1">
      <item>MANUELA FILO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St-364/2018-6</izvorni_sadrzaj>
    <derivirana_varijabla naziv="DomainObject.PoslovniBrojDokumenta_1">St-364/2018-6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Stečajna masa iza GALANTERIJA FILO društvo s ograničenom odgovornošću za trgovinu u stečaju</izvorni_sadrzaj>
    <derivirana_varijabla naziv="DomainObject.Predmet.ProtustrankaIDrugi_1">Stečajna masa iza GALANTERIJA FILO društvo s ograničenom odgovornošću za trgovinu u stečaju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Stečajna masa iza GALANTERIJA FILO društvo s ograničenom odgovornošću za trgovinu u stečaju, OIB 88174881330, Gorčica 10, 40000 Šenkovec</izvorni_sadrzaj>
    <derivirana_varijabla naziv="DomainObject.Predmet.ProtustrankaIDrugiAdressOIB_1">Stečajna masa iza GALANTERIJA FILO društvo s ograničenom odgovornošću za trgovinu u stečaju, OIB 88174881330, Gorčica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izvorni_sadrzaj>
    <derivirana_varijabla naziv="DomainObject.Predmet.SudioniciListNaziv_1"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7C7E4-29EB-4881-B895-173209C37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872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2018-12-19T12:20:00Z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St-364/2018-6 / Odluka - Zaključak - suglasnost na diobu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