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103ed" w14:paraId="88103e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525F2B">
        <w:t>3573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055CA">
        <w:t>1</w:t>
      </w:r>
      <w:r w:rsidR="00A96016">
        <w:t>9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525F2B">
        <w:t xml:space="preserve">ASU d.o.o., </w:t>
      </w:r>
      <w:proofErr w:type="spellStart"/>
      <w:r w:rsidR="00525F2B">
        <w:t>Posavje</w:t>
      </w:r>
      <w:proofErr w:type="spellEnd"/>
      <w:r w:rsidR="00525F2B">
        <w:t xml:space="preserve"> 34, Zagreb </w:t>
      </w:r>
      <w:r w:rsidR="008C3477">
        <w:t>(</w:t>
      </w:r>
      <w:r w:rsidR="00525F2B">
        <w:t>OIB:30260558442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525F2B">
        <w:t>57.280,18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9055CA">
        <w:t>1</w:t>
      </w:r>
      <w:r w:rsidR="00A96016">
        <w:t>9</w:t>
      </w:r>
      <w:r w:rsidR="00BD2EC6">
        <w:t>.studenog</w:t>
      </w:r>
      <w:r w:rsidR="008155EE">
        <w:t>a</w:t>
      </w:r>
      <w:r w:rsidR="00590AEF">
        <w:t xml:space="preserve"> 2015.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461D"/>
    <w:rsid w:val="00185571"/>
    <w:rsid w:val="001902EF"/>
    <w:rsid w:val="001A3681"/>
    <w:rsid w:val="001C1487"/>
    <w:rsid w:val="001E50FB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902E3C"/>
    <w:rsid w:val="00903185"/>
    <w:rsid w:val="009055CA"/>
    <w:rsid w:val="00920CA0"/>
    <w:rsid w:val="009419D8"/>
    <w:rsid w:val="0099372B"/>
    <w:rsid w:val="009A4E5D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58E9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46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6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6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6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6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46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6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6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6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6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3573</izvorni_sadrzaj>
    <derivirana_varijabla naziv="DomainObject.Predmet.Broj_1">3573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St-3573/2015</izvorni_sadrzaj>
    <derivirana_varijabla naziv="DomainObject.Predmet.OznakaBroj_1">St-3573/2015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ASU d.o.o. zastupanog po punomoćniku Zheng Jun</izvorni_sadrzaj>
    <derivirana_varijabla naziv="DomainObject.Predmet.ProtustrankaFormated_1">  ASU d.o.o. zastupanog po punomoćniku Zheng Jun</derivirana_varijabla>
  </DomainObject.Predmet.ProtustrankaFormated>
  <DomainObject.Predmet.ProtustrankaFormatedOIB>
    <izvorni_sadrzaj>  ASU d.o.o., OIB 30260558442 zastupanog po punomoćniku Zheng Jun</izvorni_sadrzaj>
    <derivirana_varijabla naziv="DomainObject.Predmet.ProtustrankaFormatedOIB_1">  ASU d.o.o., OIB 30260558442 zastupanog po punomoćniku Zheng Jun</derivirana_varijabla>
  </DomainObject.Predmet.ProtustrankaFormatedOIB>
  <DomainObject.Predmet.ProtustrankaFormatedWithAdress>
    <izvorni_sadrzaj> ASU d.o.o., Posavje 34, 10000 Zagreb zastupanog po punomoćniku Zheng Jun</izvorni_sadrzaj>
    <derivirana_varijabla naziv="DomainObject.Predmet.ProtustrankaFormatedWithAdress_1"> ASU d.o.o., Posavje 34, 10000 Zagreb zastupanog po punomoćniku Zheng Jun</derivirana_varijabla>
  </DomainObject.Predmet.ProtustrankaFormatedWithAdress>
  <DomainObject.Predmet.ProtustrankaFormatedWithAdressOIB>
    <izvorni_sadrzaj> ASU d.o.o., OIB 30260558442, Posavje 34, 10000 Zagreb zastupanog po punomoćniku Zheng Jun</izvorni_sadrzaj>
    <derivirana_varijabla naziv="DomainObject.Predmet.ProtustrankaFormatedWithAdressOIB_1"> ASU d.o.o., OIB 30260558442, Posavje 34, 10000 Zagreb zastupanog po punomoćniku Zheng Jun</derivirana_varijabla>
  </DomainObject.Predmet.ProtustrankaFormatedWithAdressOIB>
  <DomainObject.Predmet.ProtustrankaWithAdress>
    <izvorni_sadrzaj>ASU d.o.o. Posavje 34, 10000 Zagreb</izvorni_sadrzaj>
    <derivirana_varijabla naziv="DomainObject.Predmet.ProtustrankaWithAdress_1">ASU d.o.o. Posavje 34, 10000 Zagreb</derivirana_varijabla>
  </DomainObject.Predmet.ProtustrankaWithAdress>
  <DomainObject.Predmet.ProtustrankaWithAdressOIB>
    <izvorni_sadrzaj>ASU d.o.o., OIB 30260558442, Posavje 34, 10000 Zagreb</izvorni_sadrzaj>
    <derivirana_varijabla naziv="DomainObject.Predmet.ProtustrankaWithAdressOIB_1">ASU d.o.o., OIB 30260558442, Posavje 34, 10000 Zagreb</derivirana_varijabla>
  </DomainObject.Predmet.ProtustrankaWithAdressOIB>
  <DomainObject.Predmet.ProtustrankaNazivFormated>
    <izvorni_sadrzaj>ASU d.o.o.</izvorni_sadrzaj>
    <derivirana_varijabla naziv="DomainObject.Predmet.ProtustrankaNazivFormated_1">ASU d.o.o.</derivirana_varijabla>
  </DomainObject.Predmet.ProtustrankaNazivFormated>
  <DomainObject.Predmet.ProtustrankaNazivFormatedOIB>
    <izvorni_sadrzaj>ASU d.o.o., OIB 30260558442</izvorni_sadrzaj>
    <derivirana_varijabla naziv="DomainObject.Predmet.ProtustrankaNazivFormatedOIB_1">ASU d.o.o., OIB 30260558442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ASU d.o.o. zastupanog po punomoćniku Zheng Jun</item>
    </izvorni_sadrzaj>
    <derivirana_varijabla naziv="DomainObject.Predmet.ProtuStrankaListFormated_1">
      <item>ASU d.o.o. zastupanog po punomoćniku Zheng Jun</item>
    </derivirana_varijabla>
  </DomainObject.Predmet.ProtuStrankaListFormated>
  <DomainObject.Predmet.ProtuStrankaListFormatedOIB>
    <izvorni_sadrzaj>
      <item>ASU d.o.o., OIB 30260558442 zastupanog po punomoćniku Zheng Jun</item>
    </izvorni_sadrzaj>
    <derivirana_varijabla naziv="DomainObject.Predmet.ProtuStrankaListFormatedOIB_1">
      <item>ASU d.o.o., OIB 30260558442 zastupanog po punomoćniku Zheng Jun</item>
    </derivirana_varijabla>
  </DomainObject.Predmet.ProtuStrankaListFormatedOIB>
  <DomainObject.Predmet.ProtuStrankaListFormatedWithAdress>
    <izvorni_sadrzaj>
      <item>ASU d.o.o., Posavje 34, 10000 Zagreb zastupanog po punomoćniku Zheng Jun</item>
    </izvorni_sadrzaj>
    <derivirana_varijabla naziv="DomainObject.Predmet.ProtuStrankaListFormatedWithAdress_1">
      <item>ASU d.o.o., Posavje 34, 10000 Zagreb zastupanog po punomoćniku Zheng Jun</item>
    </derivirana_varijabla>
  </DomainObject.Predmet.ProtuStrankaListFormatedWithAdress>
  <DomainObject.Predmet.ProtuStrankaListFormatedWithAdressOIB>
    <izvorni_sadrzaj>
      <item>ASU d.o.o., OIB 30260558442, Posavje 34, 10000 Zagreb zastupanog po punomoćniku Zheng Jun</item>
    </izvorni_sadrzaj>
    <derivirana_varijabla naziv="DomainObject.Predmet.ProtuStrankaListFormatedWithAdressOIB_1">
      <item>ASU d.o.o., OIB 30260558442, Posavje 34, 10000 Zagreb zastupanog po punomoćniku Zheng Jun</item>
    </derivirana_varijabla>
  </DomainObject.Predmet.ProtuStrankaListFormatedWithAdressOIB>
  <DomainObject.Predmet.ProtuStrankaListNazivFormated>
    <izvorni_sadrzaj>
      <item>ASU d.o.o.</item>
    </izvorni_sadrzaj>
    <derivirana_varijabla naziv="DomainObject.Predmet.ProtuStrankaListNazivFormated_1">
      <item>ASU d.o.o.</item>
    </derivirana_varijabla>
  </DomainObject.Predmet.ProtuStrankaListNazivFormated>
  <DomainObject.Predmet.ProtuStrankaListNazivFormatedOIB>
    <izvorni_sadrzaj>
      <item>ASU d.o.o., OIB 30260558442</item>
    </izvorni_sadrzaj>
    <derivirana_varijabla naziv="DomainObject.Predmet.ProtuStrankaListNazivFormatedOIB_1">
      <item>ASU d.o.o., OIB 30260558442</item>
    </derivirana_varijabla>
  </DomainObject.Predmet.ProtuStrankaListNazivFormatedOIB>
  <DomainObject.Predmet.OstaliListFormated>
    <izvorni_sadrzaj>
      <item>Zheng Jun punomoćnik sudionika u postupku ASU d.o.o.</item>
    </izvorni_sadrzaj>
    <derivirana_varijabla naziv="DomainObject.Predmet.OstaliListFormated_1">
      <item>Zheng Jun punomoćnik sudionika u postupku ASU d.o.o.</item>
    </derivirana_varijabla>
  </DomainObject.Predmet.OstaliListFormated>
  <DomainObject.Predmet.OstaliListFormatedOIB>
    <izvorni_sadrzaj>
      <item>Zheng Jun, OIB 70136116105 punomoćnik sudionika u postupku ASU d.o.o.</item>
    </izvorni_sadrzaj>
    <derivirana_varijabla naziv="DomainObject.Predmet.OstaliListFormatedOIB_1">
      <item>Zheng Jun, OIB 70136116105 punomoćnik sudionika u postupku ASU d.o.o.</item>
    </derivirana_varijabla>
  </DomainObject.Predmet.OstaliListFormatedOIB>
  <DomainObject.Predmet.OstaliListFormatedWithAdress>
    <izvorni_sadrzaj>
      <item>Zheng Jun, Posavje 34, 10000 Zagreb punomoćnik sudionika u postupku ASU d.o.o.</item>
    </izvorni_sadrzaj>
    <derivirana_varijabla naziv="DomainObject.Predmet.OstaliListFormatedWithAdress_1">
      <item>Zheng Jun, Posavje 34, 10000 Zagreb punomoćnik sudionika u postupku ASU d.o.o.</item>
    </derivirana_varijabla>
  </DomainObject.Predmet.OstaliListFormatedWithAdress>
  <DomainObject.Predmet.OstaliListFormatedWithAdressOIB>
    <izvorni_sadrzaj>
      <item>Zheng Jun, OIB 70136116105, Posavje 34, 10000 Zagreb punomoćnik sudionika u postupku ASU d.o.o.</item>
    </izvorni_sadrzaj>
    <derivirana_varijabla naziv="DomainObject.Predmet.OstaliListFormatedWithAdressOIB_1">
      <item>Zheng Jun, OIB 70136116105, Posavje 34, 10000 Zagreb punomoćnik sudionika u postupku ASU d.o.o.</item>
    </derivirana_varijabla>
  </DomainObject.Predmet.OstaliListFormatedWithAdressOIB>
  <DomainObject.Predmet.OstaliListNazivFormated>
    <izvorni_sadrzaj>
      <item>Zheng Jun</item>
    </izvorni_sadrzaj>
    <derivirana_varijabla naziv="DomainObject.Predmet.OstaliListNazivFormated_1">
      <item>Zheng Jun</item>
    </derivirana_varijabla>
  </DomainObject.Predmet.OstaliListNazivFormated>
  <DomainObject.Predmet.OstaliListNazivFormatedOIB>
    <izvorni_sadrzaj>
      <item>Zheng Jun, OIB 70136116105</item>
    </izvorni_sadrzaj>
    <derivirana_varijabla naziv="DomainObject.Predmet.OstaliListNazivFormatedOIB_1">
      <item>Zheng Jun, OIB 70136116105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ASU d.o.o.</izvorni_sadrzaj>
    <derivirana_varijabla naziv="DomainObject.Predmet.ProtustrankaIDrugi_1">ASU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ASU d.o.o., OIB 30260558442, Posavje 34, 10000 Zagreb</izvorni_sadrzaj>
    <derivirana_varijabla naziv="DomainObject.Predmet.ProtustrankaIDrugiAdressOIB_1">ASU d.o.o., OIB 30260558442, Posavje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ASU d.o.o.</item>
      <item>Zheng Jun</item>
    </izvorni_sadrzaj>
    <derivirana_varijabla naziv="DomainObject.Predmet.SudioniciListNaziv_1">
      <item>FINA Regionalni centar Zagreb</item>
      <item>ASU d.o.o.</item>
      <item>Zheng Jun</item>
    </derivirana_varijabla>
  </DomainObject.Predmet.SudioniciListNaziv>
  <DomainObject.Predmet.SudioniciListAdressOIB>
    <izvorni_sadrzaj>
      <item>FINA Regionalni centar Zagreb, OIB 85821130368, Trg svibanjskih žrtava 1995. 1,10000 Zagreb</item>
      <item>ASU d.o.o., OIB 30260558442, Posavje 34,10000 Zagreb</item>
      <item>Zheng Jun, OIB 70136116105, Posavje 34,10000 Zagreb</item>
    </izvorni_sadrzaj>
    <derivirana_varijabla naziv="DomainObject.Predmet.SudioniciListAdressOIB_1">
      <item>FINA Regionalni centar Zagreb, OIB 85821130368, Trg svibanjskih žrtava 1995. 1,10000 Zagreb</item>
      <item>ASU d.o.o., OIB 30260558442, Posavje 34,10000 Zagreb</item>
      <item>Zheng Jun, OIB 70136116105, Posavje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30260558442</item>
      <item>, OIB 70136116105</item>
    </izvorni_sadrzaj>
    <derivirana_varijabla naziv="DomainObject.Predmet.SudioniciListNazivOIB_1">
      <item>, OIB 85821130368</item>
      <item>, OIB 30260558442</item>
      <item>, OIB 70136116105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1297</properties:Characters>
  <properties:Lines>43</properties:Lines>
  <properties:Paragraphs>16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2015-11-19T08:46:00Z</cp:lastPrinted>
  <dcterms:modified xmlns:xsi="http://www.w3.org/2001/XMLSchema-instance" xsi:type="dcterms:W3CDTF">2015-11-19T08:49:00Z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