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4cf4" w14:paraId="6784cf4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5F4665">
        <w:t>299</w:t>
      </w:r>
      <w:r w:rsidR="00D94EAF">
        <w:t>/2015-</w:t>
      </w:r>
      <w:r w:rsidR="005F4665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F4665">
        <w:t>ZAJEDNICA OBITELJI S ČETVERO I VIŠE DJECE ZADAR, Dr. Franje Tuđmana, Zadar,</w:t>
      </w:r>
      <w:r w:rsidR="007A7F80">
        <w:t xml:space="preserve"> OIB:</w:t>
      </w:r>
      <w:r w:rsidR="005F4665">
        <w:t>91772090826</w:t>
      </w:r>
      <w:r w:rsidR="007A7F80">
        <w:t>,</w:t>
      </w:r>
      <w:r w:rsidR="005F4665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5F4665">
        <w:t>02</w:t>
      </w:r>
      <w:r>
        <w:t xml:space="preserve">. </w:t>
      </w:r>
      <w:r w:rsidR="005F4665">
        <w:t>studenoga</w:t>
      </w:r>
      <w:r>
        <w:t xml:space="preserve"> 2015</w:t>
      </w:r>
      <w:r w:rsidRPr="00FC1537">
        <w:t>.</w:t>
      </w:r>
      <w:r w:rsidR="00D94EAF">
        <w:t xml:space="preserve">, </w:t>
      </w:r>
      <w:r w:rsidR="00E86BB0">
        <w:t>08</w:t>
      </w:r>
      <w:r>
        <w:t xml:space="preserve">. </w:t>
      </w:r>
      <w:r w:rsidR="005F4665">
        <w:t>veljače</w:t>
      </w:r>
      <w:r>
        <w:t xml:space="preserve">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F4665">
        <w:t>ZAJEDNICA OBITELJI S ČETVERO I VIŠE DJECE ZADAR, Dr. Franje Tuđmana, Zadar, OIB:91772090826</w:t>
      </w:r>
      <w:r w:rsidR="007A7F80">
        <w:t>,</w:t>
      </w:r>
      <w:r w:rsidR="001D5ECE">
        <w:t xml:space="preserve"> </w:t>
      </w:r>
      <w:r>
        <w:t xml:space="preserve">na temelju neizvršenih osnova za plaćanje iznosi </w:t>
      </w:r>
      <w:r w:rsidR="005F4665">
        <w:t>2.020,67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5F4665">
        <w:t>Nediljka Trtanj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5F4665">
        <w:t>299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E86BB0">
        <w:t>08</w:t>
      </w:r>
      <w:r>
        <w:t xml:space="preserve">. </w:t>
      </w:r>
      <w:r w:rsidR="005F4665">
        <w:t>veljače</w:t>
      </w:r>
      <w:r>
        <w:t xml:space="preserve"> 2016.</w:t>
      </w:r>
    </w:p>
    <w:p w:rsidRDefault="005F4665" w:rsidP="0091410E" w:rsidR="005F4665">
      <w:pPr>
        <w:jc w:val="center"/>
      </w:pPr>
    </w:p>
    <w:p w:rsidRDefault="00751906" w:rsidP="00751906" w:rsidR="00751906">
      <w:pPr>
        <w:jc w:val="right"/>
      </w:pPr>
      <w:r>
        <w:t>Sutkinja</w:t>
      </w:r>
    </w:p>
    <w:p w:rsidRDefault="00751906" w:rsidP="00751906" w:rsidR="00751906" w:rsidRPr="00F41C5D">
      <w:pPr>
        <w:jc w:val="right"/>
      </w:pPr>
      <w:r>
        <w:t>Tina Grgas</w:t>
      </w: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6127F">
      <w:rPr>
        <w:noProof/>
      </w:rPr>
      <w:t>2</w:t>
    </w:r>
    <w:r>
      <w:fldChar w:fldCharType="end"/>
    </w:r>
  </w:p>
  <w:p w:rsidRDefault="00A6127F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6127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5F4665">
      <w:t>299/2015-6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134CFF"/>
    <w:rsid w:val="001D5ECE"/>
    <w:rsid w:val="001F7949"/>
    <w:rsid w:val="003144A2"/>
    <w:rsid w:val="00413077"/>
    <w:rsid w:val="0053677C"/>
    <w:rsid w:val="005F4665"/>
    <w:rsid w:val="006977CD"/>
    <w:rsid w:val="006F6E1E"/>
    <w:rsid w:val="007465D2"/>
    <w:rsid w:val="00751906"/>
    <w:rsid w:val="00755B97"/>
    <w:rsid w:val="007A58AC"/>
    <w:rsid w:val="007A7F80"/>
    <w:rsid w:val="008019F8"/>
    <w:rsid w:val="00876A8D"/>
    <w:rsid w:val="0091410E"/>
    <w:rsid w:val="00934D02"/>
    <w:rsid w:val="009B7A6B"/>
    <w:rsid w:val="00A1147B"/>
    <w:rsid w:val="00A30CC8"/>
    <w:rsid w:val="00A54C72"/>
    <w:rsid w:val="00A6127F"/>
    <w:rsid w:val="00B3549A"/>
    <w:rsid w:val="00C362FB"/>
    <w:rsid w:val="00C96C74"/>
    <w:rsid w:val="00D94EAF"/>
    <w:rsid w:val="00E86BB0"/>
    <w:rsid w:val="00EC61EE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St-299/2015</izvorni_sadrzaj>
    <derivirana_varijabla naziv="DomainObject.Predmet.OznakaBroj_1">St-299/2015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OBITELJI S ČETVERO I VIŠE DJECE</izvorni_sadrzaj>
    <derivirana_varijabla naziv="DomainObject.Predmet.ProtustrankaFormated_1">  ZAJEDNICA OBITELJI S ČETVERO I VIŠE DJECE</derivirana_varijabla>
  </DomainObject.Predmet.ProtustrankaFormated>
  <DomainObject.Predmet.ProtustrankaFormatedOIB>
    <izvorni_sadrzaj>  ZAJEDNICA OBITELJI S ČETVERO I VIŠE DJECE, OIB 91772090826</izvorni_sadrzaj>
    <derivirana_varijabla naziv="DomainObject.Predmet.ProtustrankaFormatedOIB_1">  ZAJEDNICA OBITELJI S ČETVERO I VIŠE DJECE, OIB 91772090826</derivirana_varijabla>
  </DomainObject.Predmet.ProtustrankaFormatedOIB>
  <DomainObject.Predmet.ProtustrankaFormatedWithAdress>
    <izvorni_sadrzaj> ZAJEDNICA OBITELJI S ČETVERO I VIŠE DJECE, Zagrebačka 0bb, 23000 Zadar</izvorni_sadrzaj>
    <derivirana_varijabla naziv="DomainObject.Predmet.ProtustrankaFormatedWithAdress_1"> ZAJEDNICA OBITELJI S ČETVERO I VIŠE DJECE, Zagrebačka 0bb, 23000 Zadar</derivirana_varijabla>
  </DomainObject.Predmet.ProtustrankaFormatedWithAdress>
  <DomainObject.Predmet.ProtustrankaFormatedWithAdressOIB>
    <izvorni_sadrzaj> ZAJEDNICA OBITELJI S ČETVERO I VIŠE DJECE, OIB 91772090826, Zagrebačka 0bb, 23000 Zadar</izvorni_sadrzaj>
    <derivirana_varijabla naziv="DomainObject.Predmet.ProtustrankaFormatedWithAdressOIB_1"> ZAJEDNICA OBITELJI S ČETVERO I VIŠE DJECE, OIB 91772090826, Zagrebačka 0bb, 23000 Zadar</derivirana_varijabla>
  </DomainObject.Predmet.ProtustrankaFormatedWithAdressOIB>
  <DomainObject.Predmet.ProtustrankaWithAdress>
    <izvorni_sadrzaj>ZAJEDNICA OBITELJI S ČETVERO I VIŠE DJECE Zagrebačka 0bb, 23000 Zadar</izvorni_sadrzaj>
    <derivirana_varijabla naziv="DomainObject.Predmet.ProtustrankaWithAdress_1">ZAJEDNICA OBITELJI S ČETVERO I VIŠE DJECE Zagrebačka 0bb, 23000 Zadar</derivirana_varijabla>
  </DomainObject.Predmet.ProtustrankaWithAdress>
  <DomainObject.Predmet.ProtustrankaWithAdressOIB>
    <izvorni_sadrzaj>ZAJEDNICA OBITELJI S ČETVERO I VIŠE DJECE, OIB 91772090826, Zagrebačka 0bb, 23000 Zadar</izvorni_sadrzaj>
    <derivirana_varijabla naziv="DomainObject.Predmet.ProtustrankaWithAdressOIB_1">ZAJEDNICA OBITELJI S ČETVERO I VIŠE DJECE, OIB 91772090826, Zagrebačka 0bb, 23000 Zadar</derivirana_varijabla>
  </DomainObject.Predmet.ProtustrankaWithAdressOIB>
  <DomainObject.Predmet.ProtustrankaNazivFormated>
    <izvorni_sadrzaj>ZAJEDNICA OBITELJI S ČETVERO I VIŠE DJECE</izvorni_sadrzaj>
    <derivirana_varijabla naziv="DomainObject.Predmet.ProtustrankaNazivFormated_1">ZAJEDNICA OBITELJI S ČETVERO I VIŠE DJECE</derivirana_varijabla>
  </DomainObject.Predmet.ProtustrankaNazivFormated>
  <DomainObject.Predmet.ProtustrankaNazivFormatedOIB>
    <izvorni_sadrzaj>ZAJEDNICA OBITELJI S ČETVERO I VIŠE DJECE, OIB 91772090826</izvorni_sadrzaj>
    <derivirana_varijabla naziv="DomainObject.Predmet.ProtustrankaNazivFormatedOIB_1">ZAJEDNICA OBITELJI S ČETVERO I VIŠE DJECE, OIB 91772090826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2020.67</izvorni_sadrzaj>
    <derivirana_varijabla naziv="DomainObject.Predmet.TrenutnaVrijednost_1">2020.67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ZAJEDNICA OBITELJI S ČETVERO I VIŠE DJECE</item>
    </izvorni_sadrzaj>
    <derivirana_varijabla naziv="DomainObject.Predmet.ProtuStrankaListFormated_1">
      <item>ZAJEDNICA OBITELJI S ČETVERO I VIŠE DJECE</item>
    </derivirana_varijabla>
  </DomainObject.Predmet.ProtuStrankaListFormated>
  <DomainObject.Predmet.ProtuStrankaListFormatedOIB>
    <izvorni_sadrzaj>
      <item>ZAJEDNICA OBITELJI S ČETVERO I VIŠE DJECE, OIB 91772090826</item>
    </izvorni_sadrzaj>
    <derivirana_varijabla naziv="DomainObject.Predmet.ProtuStrankaListFormatedOIB_1">
      <item>ZAJEDNICA OBITELJI S ČETVERO I VIŠE DJECE, OIB 91772090826</item>
    </derivirana_varijabla>
  </DomainObject.Predmet.ProtuStrankaListFormatedOIB>
  <DomainObject.Predmet.ProtuStrankaListFormatedWithAdress>
    <izvorni_sadrzaj>
      <item>ZAJEDNICA OBITELJI S ČETVERO I VIŠE DJECE, Zagrebačka 0bb, 23000 Zadar</item>
    </izvorni_sadrzaj>
    <derivirana_varijabla naziv="DomainObject.Predmet.ProtuStrankaListFormatedWithAdress_1">
      <item>ZAJEDNICA OBITELJI S ČETVERO I VIŠE DJECE, Zagrebačka 0bb, 23000 Zadar</item>
    </derivirana_varijabla>
  </DomainObject.Predmet.ProtuStrankaListFormatedWithAdress>
  <DomainObject.Predmet.ProtuStrankaListFormatedWithAdressOIB>
    <izvorni_sadrzaj>
      <item>ZAJEDNICA OBITELJI S ČETVERO I VIŠE DJECE, OIB 91772090826, Zagrebačka 0bb, 23000 Zadar</item>
    </izvorni_sadrzaj>
    <derivirana_varijabla naziv="DomainObject.Predmet.ProtuStrankaListFormatedWithAdressOIB_1">
      <item>ZAJEDNICA OBITELJI S ČETVERO I VIŠE DJECE, OIB 91772090826, Zagrebačka 0bb, 23000 Zadar</item>
    </derivirana_varijabla>
  </DomainObject.Predmet.ProtuStrankaListFormatedWithAdressOIB>
  <DomainObject.Predmet.ProtuStrankaListNazivFormated>
    <izvorni_sadrzaj>
      <item>ZAJEDNICA OBITELJI S ČETVERO I VIŠE DJECE</item>
    </izvorni_sadrzaj>
    <derivirana_varijabla naziv="DomainObject.Predmet.ProtuStrankaListNazivFormated_1">
      <item>ZAJEDNICA OBITELJI S ČETVERO I VIŠE DJECE</item>
    </derivirana_varijabla>
  </DomainObject.Predmet.ProtuStrankaListNazivFormated>
  <DomainObject.Predmet.ProtuStrankaListNazivFormatedOIB>
    <izvorni_sadrzaj>
      <item>ZAJEDNICA OBITELJI S ČETVERO I VIŠE DJECE, OIB 91772090826</item>
    </izvorni_sadrzaj>
    <derivirana_varijabla naziv="DomainObject.Predmet.ProtuStrankaListNazivFormatedOIB_1">
      <item>ZAJEDNICA OBITELJI S ČETVERO I VIŠE DJECE, OIB 91772090826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ZAJEDNICA OBITELJI S ČETVERO I VIŠE DJECE</izvorni_sadrzaj>
    <derivirana_varijabla naziv="DomainObject.Predmet.ProtustrankaIDrugi_1">ZAJEDNICA OBITELJI S ČETVERO I VIŠE DJECE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ZAJEDNICA OBITELJI S ČETVERO I VIŠE DJECE, OIB 91772090826, Zagrebačka 0bb, 23000 Zadar</izvorni_sadrzaj>
    <derivirana_varijabla naziv="DomainObject.Predmet.ProtustrankaIDrugiAdressOIB_1">ZAJEDNICA OBITELJI S ČETVERO I VIŠE DJECE, OIB 91772090826, Zagrebačka 0bb,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ZAJEDNICA OBITELJI S ČETVERO I VIŠE DJECE</item>
    </izvorni_sadrzaj>
    <derivirana_varijabla naziv="DomainObject.Predmet.SudioniciListNaziv_1">
      <item>FINA</item>
      <item>ZAJEDNICA OBITELJI S ČETVERO I VIŠE DJECE</item>
    </derivirana_varijabla>
  </DomainObject.Predmet.SudioniciListNaziv>
  <DomainObject.Predmet.SudioniciListAdressOIB>
    <izvorni_sadrzaj>
      <item>FINA, OIB 85821130368</item>
      <item>ZAJEDNICA OBITELJI S ČETVERO I VIŠE DJECE, OIB 91772090826, Zagrebačka 0bb,23000 Zadar</item>
    </izvorni_sadrzaj>
    <derivirana_varijabla naziv="DomainObject.Predmet.SudioniciListAdressOIB_1">
      <item>FINA, OIB 85821130368</item>
      <item>ZAJEDNICA OBITELJI S ČETVERO I VIŠE DJECE, OIB 91772090826, Zagrebačka 0bb,23000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91772090826</item>
    </izvorni_sadrzaj>
    <derivirana_varijabla naziv="DomainObject.Predmet.SudioniciListNazivOIB_1">
      <item>, OIB 85821130368</item>
      <item>, OIB 91772090826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2058</properties:Characters>
  <properties:Lines>61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2016-02-05T12:33:00Z</dcterms:created>
  <dc:creator>Tina Grgas</dc:creator>
  <cp:lastModifiedBy>Martina Kalmeta</cp:lastModifiedBy>
  <cp:lastPrinted>2016-02-05T12:50:00Z</cp:lastPrinted>
  <dcterms:modified xmlns:xsi="http://www.w3.org/2001/XMLSchema-instance" xsi:type="dcterms:W3CDTF">2016-02-08T07:23:00Z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