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b3e4" w14:paraId="35bb3e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CD53C1" w:rsidP="00BD1BA0" w:rsidR="0062230C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KRISTIJAN GRUBIŠIĆ</w:t>
      </w:r>
    </w:p>
    <w:p w:rsidRDefault="00CD53C1" w:rsidP="00BD1BA0" w:rsidR="00CE350A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Grubišići 39</w:t>
      </w:r>
    </w:p>
    <w:p w:rsidRDefault="0062230C" w:rsidP="00BD1BA0" w:rsidR="0062230C">
      <w:pPr>
        <w:ind w:firstLine="360"/>
        <w:jc w:val="right"/>
      </w:pPr>
      <w:r>
        <w:rPr>
          <w:shd w:fill="F8F8F8" w:color="auto" w:val="clear"/>
        </w:rPr>
        <w:t>Bilice</w:t>
      </w:r>
    </w:p>
    <w:p w:rsidRDefault="00C2092D" w:rsidP="00A75CA0" w:rsidR="00C2092D">
      <w:pPr>
        <w:ind w:firstLine="360"/>
        <w:jc w:val="both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DA0D45">
        <w:t>54</w:t>
      </w:r>
      <w:r w:rsidR="004F3855">
        <w:t>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DA0D45">
        <w:t>25</w:t>
      </w:r>
      <w:r w:rsidR="00A32055">
        <w:t>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D53C1">
        <w:t>CHIARA d.o.o., Bilice, Grubišići 39,</w:t>
      </w:r>
      <w:r w:rsidR="00CD53C1" w:rsidRPr="007A679F">
        <w:t xml:space="preserve"> OIB: </w:t>
      </w:r>
      <w:r w:rsidR="00CD53C1">
        <w:t>92702048341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4F3855">
        <w:t>00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4F3855">
        <w:t>02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A0D45">
        <w:t>25</w:t>
      </w:r>
      <w:r w:rsidR="00A32055">
        <w:t>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83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DA0D45">
      <w:t>54</w:t>
    </w:r>
    <w:r w:rsidR="00CD53C1">
      <w:t>5</w:t>
    </w:r>
    <w:r w:rsidR="0053063B">
      <w:t>/1</w:t>
    </w:r>
    <w:r w:rsidR="00BE7BE4">
      <w:t>6</w:t>
    </w:r>
    <w:r w:rsidR="0053063B">
      <w:t>-</w:t>
    </w:r>
    <w:r w:rsidR="00EF5E1E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2230C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4E86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4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E8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E8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E8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4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E8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E8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E8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CHIARA društvo s ograničenom odgovornošću za proizvodnju, trgovinu i usluge, turistička agencija</izvorni_sadrzaj>
    <derivirana_varijabla naziv="DomainObject.Predmet.ProtustrankaFormated_1">  CHIARA društvo s ograničenom odgovornošću za proizvodnju, trgovinu i usluge, turistička agencija</derivirana_varijabla>
  </DomainObject.Predmet.ProtustrankaFormated>
  <DomainObject.Predmet.ProtustrankaFormatedOIB>
    <izvorni_sadrzaj>  CHIARA društvo s ograničenom odgovornošću za proizvodnju, trgovinu i usluge, turistička agencija, OIB 92702048341</izvorni_sadrzaj>
    <derivirana_varijabla naziv="DomainObject.Predmet.ProtustrankaFormatedOIB_1">  CHIARA društvo s ograničenom odgovornošću za proizvodnju, trgovinu i usluge, turistička agencija, OIB 92702048341</derivirana_varijabla>
  </DomainObject.Predmet.ProtustrankaFormatedOIB>
  <DomainObject.Predmet.ProtustrankaFormatedWithAdress>
    <izvorni_sadrzaj> CHIARA društvo s ograničenom odgovornošću za proizvodnju, trgovinu i usluge, turistička agencija, Grubišići 39, 22000 Bilice</izvorni_sadrzaj>
    <derivirana_varijabla naziv="DomainObject.Predmet.ProtustrankaFormatedWithAdress_1"> CHIARA društvo s ograničenom odgovornošću za proizvodnju, trgovinu i usluge, turistička agencija, Grubišići 39, 22000 Bilice</derivirana_varijabla>
  </DomainObject.Predmet.ProtustrankaFormatedWithAdress>
  <DomainObject.Predmet.ProtustrankaFormatedWithAdressOIB>
    <izvorni_sadrzaj> CHIARA društvo s ograničenom odgovornošću za proizvodnju, trgovinu i usluge, turistička agencija, OIB 92702048341, Grubišići 39, 22000 Bilice</izvorni_sadrzaj>
    <derivirana_varijabla naziv="DomainObject.Predmet.ProtustrankaFormatedWithAdressOIB_1"> CHIARA društvo s ograničenom odgovornošću za proizvodnju, trgovinu i usluge, turistička agencija, OIB 92702048341, Grubišići 39, 22000 Bilice</derivirana_varijabla>
  </DomainObject.Predmet.ProtustrankaFormatedWithAdressOIB>
  <DomainObject.Predmet.ProtustrankaWithAdress>
    <izvorni_sadrzaj>CHIARA društvo s ograničenom odgovornošću za proizvodnju, trgovinu i usluge, turistička agencija Grubišići 39, 22000 Bilice</izvorni_sadrzaj>
    <derivirana_varijabla naziv="DomainObject.Predmet.ProtustrankaWithAdress_1">CHIARA društvo s ograničenom odgovornošću za proizvodnju, trgovinu i usluge, turistička agencija Grubišići 39, 22000 Bilice</derivirana_varijabla>
  </DomainObject.Predmet.ProtustrankaWithAdress>
  <DomainObject.Predmet.ProtustrankaWithAdressOIB>
    <izvorni_sadrzaj>CHIARA društvo s ograničenom odgovornošću za proizvodnju, trgovinu i usluge, turistička agencija, OIB 92702048341, Grubišići 39, 22000 Bilice</izvorni_sadrzaj>
    <derivirana_varijabla naziv="DomainObject.Predmet.ProtustrankaWithAdressOIB_1">CHIARA društvo s ograničenom odgovornošću za proizvodnju, trgovinu i usluge, turistička agencija, OIB 92702048341, Grubišići 39, 22000 Bilice</derivirana_varijabla>
  </DomainObject.Predmet.ProtustrankaWithAdressOIB>
  <DomainObject.Predmet.ProtustrankaNazivFormated>
    <izvorni_sadrzaj>CHIARA društvo s ograničenom odgovornošću za proizvodnju, trgovinu i usluge, turistička agencija</izvorni_sadrzaj>
    <derivirana_varijabla naziv="DomainObject.Predmet.ProtustrankaNazivFormated_1">CHIARA društvo s ograničenom odgovornošću za proizvodnju, trgovinu i usluge, turistička agencija</derivirana_varijabla>
  </DomainObject.Predmet.ProtustrankaNazivFormated>
  <DomainObject.Predmet.ProtustrankaNazivFormatedOIB>
    <izvorni_sadrzaj>CHIARA društvo s ograničenom odgovornošću za proizvodnju, trgovinu i usluge, turistička agencija, OIB 92702048341</izvorni_sadrzaj>
    <derivirana_varijabla naziv="DomainObject.Predmet.ProtustrankaNazivFormatedOIB_1">CHIARA društvo s ograničenom odgovornošću za proizvodnju, trgovinu i usluge, turistička agencija, OIB 92702048341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Marune1, 22000 Šibenik</izvorni_sadrzaj>
    <derivirana_varijabla naziv="DomainObject.Predmet.StrankaFormatedWithAdress_1"> Fina-Podružnica Šibenik, Perivoj L. Marune1, 22000 Šibenik</derivirana_varijabla>
  </DomainObject.Predmet.StrankaFormatedWithAdress>
  <DomainObject.Predmet.StrankaFormatedWithAdressOIB>
    <izvorni_sadrzaj> Fina-Podružnica Šibenik, OIB 85821130368, Perivoj L. Marune1, 22000 Šibenik</izvorni_sadrzaj>
    <derivirana_varijabla naziv="DomainObject.Predmet.StrankaFormatedWithAdressOIB_1"> Fina-Podružnica Šibenik, OIB 85821130368, Perivoj L. Marune1, 22000 Šibenik</derivirana_varijabla>
  </DomainObject.Predmet.StrankaFormatedWithAdressOIB>
  <DomainObject.Predmet.StrankaWithAdress>
    <izvorni_sadrzaj>Fina-Podružnica Šibenik Perivoj L. Marune1,22000 Šibenik</izvorni_sadrzaj>
    <derivirana_varijabla naziv="DomainObject.Predmet.StrankaWithAdress_1">Fina-Podružnica Šibenik Perivoj L. Marune1,22000 Šibenik</derivirana_varijabla>
  </DomainObject.Predmet.StrankaWithAdress>
  <DomainObject.Predmet.StrankaWithAdressOIB>
    <izvorni_sadrzaj>Fina-Podružnica Šibenik, OIB 85821130368, Perivoj L. Marune1,22000 Šibenik</izvorni_sadrzaj>
    <derivirana_varijabla naziv="DomainObject.Predmet.StrankaWithAdressOIB_1">Fina-Podružnica Šibenik, OIB 85821130368, Perivoj L. Marune1,22000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Marune1, 22000 Šibenik</item>
    </izvorni_sadrzaj>
    <derivirana_varijabla naziv="DomainObject.Predmet.StrankaListFormatedWithAdress_1">
      <item>Fina-Podružnica Šibenik, Perivoj L. Marune1, 22000 Šibenik</item>
    </derivirana_varijabla>
  </DomainObject.Predmet.StrankaListFormatedWithAdress>
  <DomainObject.Predmet.StrankaListFormatedWithAdressOIB>
    <izvorni_sadrzaj>
      <item>Fina-Podružnica Šibenik, OIB 85821130368, Perivoj L. Marune1, 22000 Šibenik</item>
    </izvorni_sadrzaj>
    <derivirana_varijabla naziv="DomainObject.Predmet.StrankaListFormatedWithAdressOIB_1">
      <item>Fina-Podružnica Šibenik, OIB 85821130368, Perivoj L. Marune1,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CHIARA društvo s ograničenom odgovornošću za proizvodnju, trgovinu i usluge, turistička agencija</item>
    </izvorni_sadrzaj>
    <derivirana_varijabla naziv="DomainObject.Predmet.ProtuStrankaListFormated_1">
      <item>CHIARA društvo s ograničenom odgovornošću za proizvodnju, trgovinu i usluge, turistička agencija</item>
    </derivirana_varijabla>
  </DomainObject.Predmet.ProtuStrankaListFormated>
  <DomainObject.Predmet.ProtuStrankaListFormatedOIB>
    <izvorni_sadrzaj>
      <item>CHIARA društvo s ograničenom odgovornošću za proizvodnju, trgovinu i usluge, turistička agencija, OIB 92702048341</item>
    </izvorni_sadrzaj>
    <derivirana_varijabla naziv="DomainObject.Predmet.ProtuStrankaListFormatedOIB_1">
      <item>CHIARA društvo s ograničenom odgovornošću za proizvodnju, trgovinu i usluge, turistička agencija, OIB 92702048341</item>
    </derivirana_varijabla>
  </DomainObject.Predmet.ProtuStrankaListFormatedOIB>
  <DomainObject.Predmet.ProtuStrankaListFormatedWithAdress>
    <izvorni_sadrzaj>
      <item>CHIARA društvo s ograničenom odgovornošću za proizvodnju, trgovinu i usluge, turistička agencija, Grubišići 39, 22000 Bilice</item>
    </izvorni_sadrzaj>
    <derivirana_varijabla naziv="DomainObject.Predmet.ProtuStrankaListFormatedWithAdress_1">
      <item>CHIARA društvo s ograničenom odgovornošću za proizvodnju, trgovinu i usluge, turistička agencija, Grubišići 39, 22000 Bilice</item>
    </derivirana_varijabla>
  </DomainObject.Predmet.ProtuStrankaListFormatedWithAdress>
  <DomainObject.Predmet.ProtuStrankaListFormatedWithAdressOIB>
    <izvorni_sadrzaj>
      <item>CHIARA društvo s ograničenom odgovornošću za proizvodnju, trgovinu i usluge, turistička agencija, OIB 92702048341, Grubišići 39, 22000 Bilice</item>
    </izvorni_sadrzaj>
    <derivirana_varijabla naziv="DomainObject.Predmet.ProtuStrankaListFormatedWithAdressOIB_1">
      <item>CHIARA društvo s ograničenom odgovornošću za proizvodnju, trgovinu i usluge, turistička agencija, OIB 92702048341, Grubišići 39, 22000 Bilice</item>
    </derivirana_varijabla>
  </DomainObject.Predmet.ProtuStrankaListFormatedWithAdressOIB>
  <DomainObject.Predmet.ProtuStrankaListNazivFormated>
    <izvorni_sadrzaj>
      <item>CHIARA društvo s ograničenom odgovornošću za proizvodnju, trgovinu i usluge, turistička agencija</item>
    </izvorni_sadrzaj>
    <derivirana_varijabla naziv="DomainObject.Predmet.ProtuStrankaListNazivFormated_1">
      <item>CHIARA društvo s ograničenom odgovornošću za proizvodnju, trgovinu i usluge, turistička agencija</item>
    </derivirana_varijabla>
  </DomainObject.Predmet.ProtuStrankaListNazivFormated>
  <DomainObject.Predmet.ProtuStrankaListNazivFormatedOIB>
    <izvorni_sadrzaj>
      <item>CHIARA društvo s ograničenom odgovornošću za proizvodnju, trgovinu i usluge, turistička agencija, OIB 92702048341</item>
    </izvorni_sadrzaj>
    <derivirana_varijabla naziv="DomainObject.Predmet.ProtuStrankaListNazivFormatedOIB_1">
      <item>CHIARA društvo s ograničenom odgovornošću za proizvodnju, trgovinu i usluge, turistička agencija, OIB 92702048341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CHIARA društvo s ograničenom odgovornošću za proizvodnju, trgovinu i usluge, turistička agencija</izvorni_sadrzaj>
    <derivirana_varijabla naziv="DomainObject.Predmet.ProtustrankaIDrugi_1">CHIARA društvo s ograničenom odgovornošću za proizvodnju, trgovinu i usluge, turistička agencija</derivirana_varijabla>
  </DomainObject.Predmet.ProtustrankaIDrugi>
  <DomainObject.Predmet.StrankaIDrugiAdressOIB>
    <izvorni_sadrzaj>Fina-Podružnica Šibenik, OIB 85821130368, Perivoj L. Marune1, 22000 Šibenik</izvorni_sadrzaj>
    <derivirana_varijabla naziv="DomainObject.Predmet.StrankaIDrugiAdressOIB_1">Fina-Podružnica Šibenik, OIB 85821130368, Perivoj L. Marune1, 22000 Šibenik</derivirana_varijabla>
  </DomainObject.Predmet.StrankaIDrugiAdressOIB>
  <DomainObject.Predmet.ProtustrankaIDrugiAdressOIB>
    <izvorni_sadrzaj>CHIARA društvo s ograničenom odgovornošću za proizvodnju, trgovinu i usluge, turistička agencija, OIB 92702048341, Grubišići 39, 22000 Bilice</izvorni_sadrzaj>
    <derivirana_varijabla naziv="DomainObject.Predmet.ProtustrankaIDrugiAdressOIB_1">CHIARA društvo s ograničenom odgovornošću za proizvodnju, trgovinu i usluge, turistička agencija, OIB 92702048341, Grubišići 39,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CHIARA društvo s ograničenom odgovornošću za proizvodnju, trgovinu i usluge, turistička agencija</item>
    </izvorni_sadrzaj>
    <derivirana_varijabla naziv="DomainObject.Predmet.SudioniciListNaziv_1">
      <item>Fina-Podružnica Šibenik</item>
      <item>CHIARA društvo s ograničenom odgovornošću za proizvodnju, trgovinu i usluge, turistička agencija</item>
    </derivirana_varijabla>
  </DomainObject.Predmet.SudioniciListNaziv>
  <DomainObject.Predmet.SudioniciListAdressOIB>
    <izvorni_sadrzaj>
      <item>Fina-Podružnica Šibenik, OIB 85821130368, Perivoj L. Marune1,22000 Šibenik</item>
      <item>CHIARA društvo s ograničenom odgovornošću za proizvodnju, trgovinu i usluge, turistička agencija, OIB 92702048341, Grubišići 39,22000 Bilice</item>
    </izvorni_sadrzaj>
    <derivirana_varijabla naziv="DomainObject.Predmet.SudioniciListAdressOIB_1">
      <item>Fina-Podružnica Šibenik, OIB 85821130368, Perivoj L. Marune1,22000 Šibenik</item>
      <item>CHIARA društvo s ograničenom odgovornošću za proizvodnju, trgovinu i usluge, turistička agencija, OIB 92702048341, Grubišići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92702048341</item>
    </izvorni_sadrzaj>
    <derivirana_varijabla naziv="DomainObject.Predmet.SudioniciListNazivOIB_1">
      <item>, OIB 85821130368</item>
      <item>, OIB 92702048341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6FB25-DAB5-4B3D-8223-C40F286EF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948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2016-04-25T08:02:00Z</dcterms:created>
  <dc:creator>Ardena Bajlo</dc:creator>
  <cp:lastModifiedBy>wsadmin</cp:lastModifiedBy>
  <cp:lastPrinted>2016-04-25T07:56:00Z</cp:lastPrinted>
  <dcterms:modified xmlns:xsi="http://www.w3.org/2001/XMLSchema-instance" xsi:type="dcterms:W3CDTF">2016-04-25T09:11:00Z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