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5031" w14:paraId="ee15031" w:rsidRDefault="001D7C1D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</w:p>
    <w:p w:rsidRDefault="000571B7" w:rsidP="001D7C1D" w:rsidR="001D7C1D" w:rsidRPr="001251F9">
      <w:r>
        <w:t xml:space="preserve">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0571B7" w:rsidP="001D7C1D" w:rsidR="005C35E5">
      <w:r>
        <w:t xml:space="preserve">         </w:t>
      </w:r>
      <w:r w:rsidR="001D7C1D" w:rsidRPr="001251F9">
        <w:t xml:space="preserve">Zagreb, </w:t>
      </w:r>
      <w:proofErr w:type="spellStart"/>
      <w:r w:rsidR="001D7C1D" w:rsidRPr="001251F9">
        <w:t>Amruševa</w:t>
      </w:r>
      <w:proofErr w:type="spellEnd"/>
      <w:r w:rsidR="001D7C1D" w:rsidRPr="001251F9">
        <w:t xml:space="preserve"> 2/II</w:t>
      </w:r>
    </w:p>
    <w:p w:rsidRDefault="001D7C1D" w:rsidP="00B95BC3" w:rsidR="002C7B2D">
      <w:pPr>
        <w:jc w:val="right"/>
      </w:pPr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A660C1">
        <w:t>8</w:t>
      </w:r>
      <w:r w:rsidR="00A93FAD">
        <w:t>9</w:t>
      </w:r>
      <w:r w:rsidR="00A660C1">
        <w:t>.</w:t>
      </w:r>
      <w:r w:rsidR="002C7B2D" w:rsidRPr="0063308C">
        <w:t xml:space="preserve"> St-</w:t>
      </w:r>
      <w:r w:rsidR="0018502B">
        <w:t>1</w:t>
      </w:r>
      <w:r w:rsidR="00A93FAD">
        <w:t>719</w:t>
      </w:r>
      <w:r w:rsidR="00452180">
        <w:t>/17</w:t>
      </w:r>
      <w:r w:rsidR="000571B7">
        <w:t>-100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A93FAD" w:rsidP="00A93FAD" w:rsidR="00A93FAD" w:rsidRPr="006E00F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>
        <w:rPr>
          <w:lang w:val="pt-BR"/>
        </w:rPr>
        <w:t xml:space="preserve">Trgovački sud u Zagrebu, po sucu Nikolini Dorić Hadžisejdić, u predstečajnom postupku u povodu prijedloga dužnika </w:t>
      </w:r>
      <w:r w:rsidRPr="00CD5E35">
        <w:rPr>
          <w:lang w:val="pt-BR"/>
        </w:rPr>
        <w:t>AWT INTERNATIONAL Trgovina i usluge d.o.o., Slavonska avenija 52/a, Zagreb, OIB: 57159149897</w:t>
      </w:r>
      <w:r>
        <w:t xml:space="preserve">, kojeg zastupa punomoćnica </w:t>
      </w:r>
      <w:proofErr w:type="spellStart"/>
      <w:r>
        <w:t>Boženka</w:t>
      </w:r>
      <w:proofErr w:type="spellEnd"/>
      <w:r>
        <w:t xml:space="preserve"> </w:t>
      </w:r>
      <w:proofErr w:type="spellStart"/>
      <w:r>
        <w:t>Mostarčić</w:t>
      </w:r>
      <w:proofErr w:type="spellEnd"/>
      <w:r>
        <w:t xml:space="preserve">, odvjetnica u Zagrebu, </w:t>
      </w:r>
      <w:proofErr w:type="spellStart"/>
      <w:r>
        <w:t>Amruševa</w:t>
      </w:r>
      <w:proofErr w:type="spellEnd"/>
      <w:r>
        <w:t xml:space="preserve"> 13, </w:t>
      </w:r>
      <w:r>
        <w:rPr>
          <w:lang w:eastAsia="hr-HR" w:val="pt-BR"/>
        </w:rPr>
        <w:t>19</w:t>
      </w:r>
      <w:r w:rsidRPr="006E00FF">
        <w:rPr>
          <w:lang w:eastAsia="hr-HR" w:val="pt-BR"/>
        </w:rPr>
        <w:t xml:space="preserve">. </w:t>
      </w:r>
      <w:r>
        <w:rPr>
          <w:lang w:eastAsia="hr-HR" w:val="pt-BR"/>
        </w:rPr>
        <w:t>srpnja 2018</w:t>
      </w:r>
      <w:r w:rsidRPr="006E00FF">
        <w:rPr>
          <w:lang w:eastAsia="hr-HR" w:val="pt-BR"/>
        </w:rPr>
        <w:t>.</w:t>
      </w:r>
      <w:r w:rsidRPr="006E00FF">
        <w:rPr>
          <w:lang w:eastAsia="hr-HR"/>
        </w:rPr>
        <w:t>,</w:t>
      </w:r>
    </w:p>
    <w:p w:rsidRDefault="00A93FAD" w:rsidP="00A93FAD" w:rsidR="00A93FAD">
      <w:pPr>
        <w:jc w:val="center"/>
      </w:pPr>
    </w:p>
    <w:p w:rsidRDefault="00EA0CED" w:rsidP="006E687C" w:rsidR="00EA0CED">
      <w:pPr>
        <w:jc w:val="center"/>
      </w:pPr>
    </w:p>
    <w:p w:rsidRDefault="006E687C" w:rsidP="006E687C" w:rsidR="006E687C" w:rsidRPr="001C645C">
      <w:pPr>
        <w:jc w:val="center"/>
      </w:pPr>
      <w:r w:rsidRPr="001C645C">
        <w:t xml:space="preserve">z a k </w:t>
      </w:r>
      <w:proofErr w:type="spellStart"/>
      <w:r w:rsidRPr="001C645C">
        <w:t>lj</w:t>
      </w:r>
      <w:proofErr w:type="spellEnd"/>
      <w:r w:rsidRPr="001C645C">
        <w:t xml:space="preserve"> u č i o  j e</w:t>
      </w:r>
    </w:p>
    <w:p w:rsidRDefault="00952AD6" w:rsidP="006E687C" w:rsidR="00952AD6" w:rsidRPr="001C645C">
      <w:pPr>
        <w:jc w:val="center"/>
      </w:pPr>
    </w:p>
    <w:p w:rsidRDefault="00A93FAD" w:rsidP="00A93FAD" w:rsidR="00852D90">
      <w:pPr>
        <w:autoSpaceDN w:val="false"/>
        <w:jc w:val="both"/>
      </w:pPr>
      <w:r>
        <w:tab/>
      </w:r>
      <w:r w:rsidR="00852D90">
        <w:t xml:space="preserve">Nalaže se dužniku </w:t>
      </w:r>
      <w:r w:rsidRPr="00CD5E35">
        <w:rPr>
          <w:lang w:val="pt-BR"/>
        </w:rPr>
        <w:t>AWT INTERNATIONAL Trgovina i usluge d.o.o., Slavonska avenija 52/a, Zagreb, OIB: 57159149897</w:t>
      </w:r>
      <w:r w:rsidR="0023134E">
        <w:t>, u roku 8</w:t>
      </w:r>
      <w:r w:rsidR="00852D90">
        <w:t xml:space="preserve"> dana</w:t>
      </w:r>
      <w:r w:rsidR="007464E9">
        <w:t xml:space="preserve"> od dostave ovog zaključka </w:t>
      </w:r>
      <w:r w:rsidR="00852D90">
        <w:t xml:space="preserve">očitovati na zahtjev povjerenika </w:t>
      </w:r>
      <w:r>
        <w:t xml:space="preserve">Zvonimira </w:t>
      </w:r>
      <w:proofErr w:type="spellStart"/>
      <w:r>
        <w:t>Bodrožić</w:t>
      </w:r>
      <w:proofErr w:type="spellEnd"/>
      <w:r>
        <w:t xml:space="preserve">, OIB: 85272390668, Zagreb, </w:t>
      </w:r>
      <w:proofErr w:type="spellStart"/>
      <w:r>
        <w:t>Jurišićeva</w:t>
      </w:r>
      <w:proofErr w:type="spellEnd"/>
      <w:r>
        <w:t xml:space="preserve"> 30</w:t>
      </w:r>
      <w:r w:rsidR="007464E9">
        <w:t xml:space="preserve">, </w:t>
      </w:r>
      <w:r>
        <w:t xml:space="preserve">za određivanje </w:t>
      </w:r>
      <w:r w:rsidR="00852D90">
        <w:t>nagrade</w:t>
      </w:r>
      <w:r w:rsidR="007464E9">
        <w:t>.</w:t>
      </w:r>
      <w:r w:rsidR="00852D90">
        <w:t xml:space="preserve"> </w:t>
      </w:r>
    </w:p>
    <w:p w:rsidRDefault="00852D90" w:rsidP="00852D90" w:rsidR="00852D90">
      <w:pPr>
        <w:ind w:firstLine="708"/>
        <w:jc w:val="both"/>
      </w:pPr>
    </w:p>
    <w:p w:rsidRDefault="008E1083" w:rsidP="003F5C7C" w:rsidR="003F5C7C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EB31C7">
        <w:t>1</w:t>
      </w:r>
      <w:r w:rsidR="00A93FAD">
        <w:t>9</w:t>
      </w:r>
      <w:r w:rsidR="00EB31C7">
        <w:t xml:space="preserve">. </w:t>
      </w:r>
      <w:r w:rsidR="00A93FAD">
        <w:t>srpnja</w:t>
      </w:r>
      <w:r w:rsidR="00EB31C7">
        <w:t xml:space="preserve"> </w:t>
      </w:r>
      <w:r w:rsidR="003F5C7C">
        <w:t>2018.</w:t>
      </w:r>
    </w:p>
    <w:p w:rsidRDefault="005C35E5" w:rsidP="005C35E5" w:rsidR="005C35E5" w:rsidRPr="00010102">
      <w:pPr>
        <w:jc w:val="center"/>
      </w:pPr>
    </w:p>
    <w:p w:rsidRDefault="005C35E5" w:rsidP="00434C4A" w:rsidR="005C35E5">
      <w:pPr>
        <w:ind w:firstLine="3" w:left="6369"/>
        <w:jc w:val="right"/>
      </w:pPr>
      <w:r w:rsidRPr="00010102">
        <w:t>Sudac:</w:t>
      </w:r>
    </w:p>
    <w:p w:rsidRDefault="00A93FAD" w:rsidP="00434C4A" w:rsidR="00A93FAD">
      <w:pPr>
        <w:jc w:val="right"/>
      </w:pPr>
      <w:r>
        <w:t>Nikolina Dorić Hadžisejdić</w:t>
      </w:r>
      <w:r w:rsidR="003B47C0">
        <w:t>,v.r.</w:t>
      </w:r>
    </w:p>
    <w:p w:rsidRDefault="001D7C1D" w:rsidP="001D7C1D" w:rsidR="001D7C1D">
      <w:r>
        <w:tab/>
      </w:r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3B47C0" w:rsidP="007B64C7" w:rsidR="003B47C0">
      <w:pPr>
        <w:ind w:firstLine="708" w:left="3540"/>
        <w:jc w:val="right"/>
      </w:pPr>
    </w:p>
    <w:p w:rsidRDefault="003B47C0" w:rsidP="007B64C7" w:rsidR="003B47C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B47C0" w:rsidP="007B64C7" w:rsidR="003B47C0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E065DA" w:rsidP="001D7C1D" w:rsidR="00E065DA"/>
    <w:p w:rsidRDefault="00826B88" w:rsidP="00826B88" w:rsidR="00826B88">
      <w:pPr>
        <w:autoSpaceDE w:val="false"/>
        <w:autoSpaceDN w:val="false"/>
        <w:adjustRightInd w:val="false"/>
        <w:rPr>
          <w:lang w:eastAsia="hr-HR"/>
        </w:rPr>
      </w:pPr>
    </w:p>
    <w:sectPr w:rsidSect="000571B7" w:rsidR="00826B88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2D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A0CED">
      <w:t>85</w:t>
    </w:r>
    <w:r w:rsidR="00974647" w:rsidRPr="0063308C">
      <w:t xml:space="preserve"> St-</w:t>
    </w:r>
    <w:r w:rsidR="00BA187D">
      <w:t>1503</w:t>
    </w:r>
    <w:r w:rsidR="00974647">
      <w:t>/201</w:t>
    </w:r>
    <w:r w:rsidR="00EA0CED">
      <w:t>7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1B7" w:rsidR="000571B7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93B13"/>
    <w:multiLevelType w:val="hybridMultilevel"/>
    <w:tmpl w:val="D432FE9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317E"/>
    <w:rsid w:val="000149C1"/>
    <w:rsid w:val="0003273A"/>
    <w:rsid w:val="00040AC6"/>
    <w:rsid w:val="000571B7"/>
    <w:rsid w:val="00065FA4"/>
    <w:rsid w:val="00073D97"/>
    <w:rsid w:val="000810CE"/>
    <w:rsid w:val="00082D64"/>
    <w:rsid w:val="000846DF"/>
    <w:rsid w:val="00094E6A"/>
    <w:rsid w:val="000A6171"/>
    <w:rsid w:val="000D7279"/>
    <w:rsid w:val="000E6FB7"/>
    <w:rsid w:val="001251F9"/>
    <w:rsid w:val="00142CB2"/>
    <w:rsid w:val="001445A9"/>
    <w:rsid w:val="00153D80"/>
    <w:rsid w:val="0017606F"/>
    <w:rsid w:val="0018502B"/>
    <w:rsid w:val="0018613F"/>
    <w:rsid w:val="001A748F"/>
    <w:rsid w:val="001B2AD1"/>
    <w:rsid w:val="001C645C"/>
    <w:rsid w:val="001D7C1D"/>
    <w:rsid w:val="001E5C43"/>
    <w:rsid w:val="00201F56"/>
    <w:rsid w:val="00220063"/>
    <w:rsid w:val="0023134E"/>
    <w:rsid w:val="00252541"/>
    <w:rsid w:val="002730D8"/>
    <w:rsid w:val="002841E8"/>
    <w:rsid w:val="00287ABB"/>
    <w:rsid w:val="00290051"/>
    <w:rsid w:val="002936E1"/>
    <w:rsid w:val="002C1B18"/>
    <w:rsid w:val="002C4A56"/>
    <w:rsid w:val="002C5E9B"/>
    <w:rsid w:val="002C7B2D"/>
    <w:rsid w:val="00311D3C"/>
    <w:rsid w:val="00320F5B"/>
    <w:rsid w:val="003265A6"/>
    <w:rsid w:val="00334DB4"/>
    <w:rsid w:val="003605FD"/>
    <w:rsid w:val="00366CB2"/>
    <w:rsid w:val="003A4FA2"/>
    <w:rsid w:val="003B213D"/>
    <w:rsid w:val="003B47C0"/>
    <w:rsid w:val="003F5C7C"/>
    <w:rsid w:val="00411607"/>
    <w:rsid w:val="00413E00"/>
    <w:rsid w:val="00423B6B"/>
    <w:rsid w:val="0042407B"/>
    <w:rsid w:val="00434C4A"/>
    <w:rsid w:val="00452180"/>
    <w:rsid w:val="00465B4F"/>
    <w:rsid w:val="00471BD2"/>
    <w:rsid w:val="004731E9"/>
    <w:rsid w:val="00494008"/>
    <w:rsid w:val="0049761C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27CEF"/>
    <w:rsid w:val="00535AB3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34C"/>
    <w:rsid w:val="005E2D02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464E9"/>
    <w:rsid w:val="00754E3C"/>
    <w:rsid w:val="007550C1"/>
    <w:rsid w:val="0076488F"/>
    <w:rsid w:val="00782D08"/>
    <w:rsid w:val="007B7CA2"/>
    <w:rsid w:val="007E2E14"/>
    <w:rsid w:val="007F5CBE"/>
    <w:rsid w:val="008028AB"/>
    <w:rsid w:val="00806934"/>
    <w:rsid w:val="008138D8"/>
    <w:rsid w:val="00826B88"/>
    <w:rsid w:val="00833454"/>
    <w:rsid w:val="008354D0"/>
    <w:rsid w:val="00850C98"/>
    <w:rsid w:val="00852D90"/>
    <w:rsid w:val="0085489D"/>
    <w:rsid w:val="00865F7D"/>
    <w:rsid w:val="00871CF3"/>
    <w:rsid w:val="00871FF4"/>
    <w:rsid w:val="00873338"/>
    <w:rsid w:val="00873C16"/>
    <w:rsid w:val="00894787"/>
    <w:rsid w:val="008A1148"/>
    <w:rsid w:val="008C657E"/>
    <w:rsid w:val="008E1083"/>
    <w:rsid w:val="00915334"/>
    <w:rsid w:val="00921E5A"/>
    <w:rsid w:val="00931636"/>
    <w:rsid w:val="009376C9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569F"/>
    <w:rsid w:val="00A545CD"/>
    <w:rsid w:val="00A628FE"/>
    <w:rsid w:val="00A660C1"/>
    <w:rsid w:val="00A73B0F"/>
    <w:rsid w:val="00A817BE"/>
    <w:rsid w:val="00A93FAD"/>
    <w:rsid w:val="00A97C8F"/>
    <w:rsid w:val="00AA02A4"/>
    <w:rsid w:val="00AB58E3"/>
    <w:rsid w:val="00AB7096"/>
    <w:rsid w:val="00B13F51"/>
    <w:rsid w:val="00B15BF0"/>
    <w:rsid w:val="00B33305"/>
    <w:rsid w:val="00B42369"/>
    <w:rsid w:val="00B47C1D"/>
    <w:rsid w:val="00B86AA5"/>
    <w:rsid w:val="00B95BC3"/>
    <w:rsid w:val="00BA187D"/>
    <w:rsid w:val="00BC21E9"/>
    <w:rsid w:val="00BC72A8"/>
    <w:rsid w:val="00BD5142"/>
    <w:rsid w:val="00BE1970"/>
    <w:rsid w:val="00BE7FFA"/>
    <w:rsid w:val="00BF15A9"/>
    <w:rsid w:val="00C22FB5"/>
    <w:rsid w:val="00C2467B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452A3"/>
    <w:rsid w:val="00D47B9A"/>
    <w:rsid w:val="00D53EC5"/>
    <w:rsid w:val="00D56776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A0CED"/>
    <w:rsid w:val="00EA751C"/>
    <w:rsid w:val="00EB0FA7"/>
    <w:rsid w:val="00EB31C7"/>
    <w:rsid w:val="00EC32DC"/>
    <w:rsid w:val="00EC4EE8"/>
    <w:rsid w:val="00ED3B98"/>
    <w:rsid w:val="00EE6BDE"/>
    <w:rsid w:val="00F003E8"/>
    <w:rsid w:val="00F10019"/>
    <w:rsid w:val="00F24F8F"/>
    <w:rsid w:val="00F26782"/>
    <w:rsid w:val="00F70A23"/>
    <w:rsid w:val="00F753F1"/>
    <w:rsid w:val="00F8052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7754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2017.</izvorni_sadrzaj>
    <derivirana_varijabla naziv="DomainObject.Predmet.OdlukaRjesenje.DatumDonosenjaOdluke_1">8. prosinca 2017.</derivirana_varijabla>
  </DomainObject.Predmet.OdlukaRjesenje.DatumDonosenjaOdluke>
  <DomainObject.Predmet.OdlukaRjesenje.DatumPravomocnosti>
    <izvorni_sadrzaj>28. prosinca 2017.</izvorni_sadrzaj>
    <derivirana_varijabla naziv="DomainObject.Predmet.OdlukaRjesenje.DatumPravomocnosti_1">28. prosinca 2017.</derivirana_varijabla>
  </DomainObject.Predmet.OdlukaRjesenje.DatumPravomocnosti>
  <DomainObject.Predmet.OdlukaRjesenje.Oznaka>
    <izvorni_sadrzaj>St-1719/2017-83</izvorni_sadrzaj>
    <derivirana_varijabla naziv="DomainObject.Predmet.OdlukaRjesenje.Oznaka_1">St-1719/2017-83</derivirana_varijabla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  <item>, OIB null</item>
      <item>, OIB null</item>
    </izvorni_sadrzaj>
    <derivirana_varijabla naziv="DomainObject.Predmet.SudioniciListNazivOIB_1">
      <item>, OIB 57159149897</item>
      <item>, OIB 57159149897</item>
      <item>, OIB 44332108358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789</properties:Characters>
  <properties:Lines>38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2018-03-13T07:27:00Z</dcterms:created>
  <dc:creator>nribaric</dc:creator>
  <cp:lastModifiedBy>Valentina Gabud</cp:lastModifiedBy>
  <cp:lastPrinted>2018-07-19T08:45:00Z</cp:lastPrinted>
  <dcterms:modified xmlns:xsi="http://www.w3.org/2001/XMLSchema-instance" xsi:type="dcterms:W3CDTF">2018-07-19T08:45:00Z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(18. zaključak_OČITOVANJE_DUŽNIKA_NA_NAGRADU.docx)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