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f45387" w14:paraId="7f45387" w:rsidRDefault="00892C45" w:rsidP="00892C45" w:rsidR="00892C45" w:rsidRPr="00020640">
      <w:pPr>
        <w:ind w:firstLine="708"/>
        <w:jc w:val="right"/>
        <w15:collapsed w:val="false"/>
        <w:rPr>
          <w:b/>
          <w:lang w:val="hr-HR"/>
        </w:rPr>
      </w:pPr>
      <w:bookmarkStart w:name="_GoBack" w:id="0"/>
      <w:bookmarkEnd w:id="0"/>
      <w:r w:rsidRPr="00020640">
        <w:rPr>
          <w:lang w:eastAsia="hr-HR" w:val="hr-HR"/>
        </w:rPr>
        <w:t xml:space="preserve">   </w:t>
      </w:r>
      <w:r w:rsidRPr="00020640">
        <w:rPr>
          <w:noProof/>
          <w:lang w:eastAsia="hr-HR" w:val="hr-HR"/>
        </w:rPr>
        <w:drawing>
          <wp:inline distR="0" distL="0" distB="0" distT="0">
            <wp:extent cy="771525" cx="581025"/>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1025"/>
                    </a:xfrm>
                    <a:prstGeom prst="rect">
                      <a:avLst/>
                    </a:prstGeom>
                    <a:noFill/>
                    <a:ln>
                      <a:noFill/>
                    </a:ln>
                  </pic:spPr>
                </pic:pic>
              </a:graphicData>
            </a:graphic>
          </wp:inline>
        </w:drawing>
      </w:r>
      <w:r w:rsidRPr="00020640">
        <w:rPr>
          <w:lang w:eastAsia="hr-HR" w:val="hr-HR"/>
        </w:rPr>
        <w:tab/>
      </w:r>
      <w:r w:rsidRPr="00020640">
        <w:rPr>
          <w:lang w:eastAsia="hr-HR" w:val="hr-HR"/>
        </w:rPr>
        <w:tab/>
      </w:r>
      <w:r w:rsidRPr="00020640">
        <w:rPr>
          <w:lang w:eastAsia="hr-HR" w:val="hr-HR"/>
        </w:rPr>
        <w:tab/>
      </w:r>
      <w:r w:rsidRPr="00020640">
        <w:rPr>
          <w:lang w:eastAsia="hr-HR" w:val="hr-HR"/>
        </w:rPr>
        <w:tab/>
      </w:r>
      <w:r w:rsidRPr="00020640">
        <w:rPr>
          <w:lang w:eastAsia="hr-HR" w:val="hr-HR"/>
        </w:rPr>
        <w:tab/>
      </w:r>
      <w:r w:rsidRPr="00020640">
        <w:rPr>
          <w:lang w:eastAsia="hr-HR" w:val="hr-HR"/>
        </w:rPr>
        <w:tab/>
        <w:t xml:space="preserve">      </w:t>
      </w:r>
      <w:proofErr w:type="spellStart"/>
      <w:r w:rsidRPr="00020640">
        <w:rPr>
          <w:b/>
          <w:lang w:val="hr-HR"/>
        </w:rPr>
        <w:t>Posl</w:t>
      </w:r>
      <w:proofErr w:type="spellEnd"/>
      <w:r w:rsidRPr="00020640">
        <w:rPr>
          <w:b/>
          <w:lang w:val="hr-HR"/>
        </w:rPr>
        <w:t>. br. 12. St-</w:t>
      </w:r>
      <w:r w:rsidR="00F94657" w:rsidRPr="00020640">
        <w:rPr>
          <w:b/>
          <w:lang w:val="hr-HR"/>
        </w:rPr>
        <w:t>168</w:t>
      </w:r>
      <w:r w:rsidR="00DE1E7A" w:rsidRPr="00020640">
        <w:rPr>
          <w:b/>
          <w:lang w:val="hr-HR"/>
        </w:rPr>
        <w:t>/201</w:t>
      </w:r>
      <w:r w:rsidR="00F94657" w:rsidRPr="00020640">
        <w:rPr>
          <w:b/>
          <w:lang w:val="hr-HR"/>
        </w:rPr>
        <w:t>4</w:t>
      </w:r>
    </w:p>
    <w:p w:rsidRDefault="00892C45" w:rsidP="00892C45" w:rsidR="00892C45" w:rsidRPr="00020640">
      <w:pPr>
        <w:pStyle w:val="Naslov1"/>
        <w:jc w:val="both"/>
        <w:rPr>
          <w:sz w:val="4"/>
          <w:szCs w:val="4"/>
        </w:rPr>
      </w:pPr>
    </w:p>
    <w:p w:rsidRDefault="00892C45" w:rsidP="00892C45" w:rsidR="00892C45" w:rsidRPr="00020640">
      <w:pPr>
        <w:pStyle w:val="Naslov1"/>
        <w:jc w:val="both"/>
      </w:pPr>
      <w:r w:rsidRPr="00020640">
        <w:t>REPUBLIKA HRVATSKA</w:t>
      </w:r>
    </w:p>
    <w:p w:rsidRDefault="00892C45" w:rsidP="00892C45" w:rsidR="00892C45" w:rsidRPr="00020640">
      <w:pPr>
        <w:jc w:val="both"/>
        <w:rPr>
          <w:lang w:val="hr-HR"/>
        </w:rPr>
      </w:pPr>
      <w:r w:rsidRPr="00020640">
        <w:rPr>
          <w:b/>
          <w:lang w:val="hr-HR"/>
        </w:rPr>
        <w:t xml:space="preserve">TRGOVAČKI SUD U SPLITU </w:t>
      </w:r>
      <w:r w:rsidRPr="00020640">
        <w:rPr>
          <w:lang w:val="hr-HR"/>
        </w:rPr>
        <w:t xml:space="preserve">            </w:t>
      </w:r>
      <w:r w:rsidRPr="00020640">
        <w:rPr>
          <w:lang w:val="hr-HR"/>
        </w:rPr>
        <w:tab/>
      </w:r>
      <w:r w:rsidRPr="00020640">
        <w:rPr>
          <w:lang w:val="hr-HR"/>
        </w:rPr>
        <w:tab/>
      </w:r>
      <w:r w:rsidRPr="00020640">
        <w:rPr>
          <w:lang w:val="hr-HR"/>
        </w:rPr>
        <w:tab/>
        <w:t xml:space="preserve">      </w:t>
      </w:r>
    </w:p>
    <w:p w:rsidRDefault="00892C45" w:rsidP="00892C45" w:rsidR="00892C45" w:rsidRPr="00020640">
      <w:pPr>
        <w:rPr>
          <w:b/>
          <w:lang w:val="hr-HR"/>
        </w:rPr>
      </w:pPr>
      <w:r w:rsidRPr="00020640">
        <w:rPr>
          <w:b/>
          <w:lang w:val="hr-HR"/>
        </w:rPr>
        <w:t xml:space="preserve">Split, </w:t>
      </w:r>
      <w:proofErr w:type="spellStart"/>
      <w:r w:rsidRPr="00020640">
        <w:rPr>
          <w:b/>
          <w:lang w:val="hr-HR"/>
        </w:rPr>
        <w:t>Sukoišanska</w:t>
      </w:r>
      <w:proofErr w:type="spellEnd"/>
      <w:r w:rsidRPr="00020640">
        <w:rPr>
          <w:b/>
          <w:lang w:val="hr-HR"/>
        </w:rPr>
        <w:t xml:space="preserve"> br. 6</w:t>
      </w:r>
    </w:p>
    <w:p w:rsidRDefault="00892C45" w:rsidP="00892C45" w:rsidR="00892C45" w:rsidRPr="00020640">
      <w:pPr>
        <w:rPr>
          <w:sz w:val="20"/>
          <w:szCs w:val="20"/>
          <w:lang w:val="hr-HR"/>
        </w:rPr>
      </w:pPr>
    </w:p>
    <w:p w:rsidRDefault="00892C45" w:rsidP="00892C45" w:rsidR="00892C45" w:rsidRPr="00020640">
      <w:pPr>
        <w:pStyle w:val="Naslov2"/>
        <w:rPr>
          <w:b/>
          <w:bCs/>
        </w:rPr>
      </w:pPr>
      <w:r w:rsidRPr="00020640">
        <w:rPr>
          <w:b/>
          <w:bCs/>
        </w:rPr>
        <w:t xml:space="preserve">R E P U B L I K A   H R V A T S K A </w:t>
      </w:r>
    </w:p>
    <w:p w:rsidRDefault="00892C45" w:rsidP="00892C45" w:rsidR="00892C45" w:rsidRPr="00020640">
      <w:pPr>
        <w:pStyle w:val="Naslov2"/>
        <w:rPr>
          <w:b/>
          <w:bCs/>
          <w:sz w:val="20"/>
        </w:rPr>
      </w:pPr>
    </w:p>
    <w:p w:rsidRDefault="00892C45" w:rsidP="00892C45" w:rsidR="00892C45" w:rsidRPr="00020640">
      <w:pPr>
        <w:pStyle w:val="Naslov2"/>
        <w:rPr>
          <w:b/>
          <w:bCs/>
        </w:rPr>
      </w:pPr>
      <w:r w:rsidRPr="00020640">
        <w:rPr>
          <w:b/>
          <w:bCs/>
        </w:rPr>
        <w:t>Z A K L J U Č A K</w:t>
      </w:r>
    </w:p>
    <w:p w:rsidRDefault="00892C45" w:rsidP="00892C45" w:rsidR="00892C45" w:rsidRPr="00020640">
      <w:pPr>
        <w:rPr>
          <w:sz w:val="20"/>
          <w:szCs w:val="20"/>
          <w:lang w:val="hr-HR"/>
        </w:rPr>
      </w:pPr>
    </w:p>
    <w:p w:rsidRDefault="00892C45" w:rsidP="00892C45" w:rsidR="00892C45" w:rsidRPr="00020640">
      <w:pPr>
        <w:pStyle w:val="Tijeloteksta"/>
        <w:rPr>
          <w:lang w:val="hr-HR"/>
        </w:rPr>
      </w:pPr>
      <w:r w:rsidRPr="00020640">
        <w:rPr>
          <w:lang w:val="hr-HR"/>
        </w:rPr>
        <w:tab/>
        <w:t xml:space="preserve">Trgovački sud u Splitu, po sucu tog suda Pašku Bačiću, kao stečajnom sucu, u stečajnom postupku nad dužnikom </w:t>
      </w:r>
      <w:r w:rsidR="00F94657" w:rsidRPr="00020640">
        <w:rPr>
          <w:lang w:val="hr-HR"/>
        </w:rPr>
        <w:t>ADRIATIC d.d. u stečaju Split, Obala kneza Branimira 8, OIB: 31076464103</w:t>
      </w:r>
      <w:r w:rsidR="00F94657" w:rsidRPr="00020640">
        <w:rPr>
          <w:szCs w:val="24"/>
          <w:lang w:val="hr-HR"/>
        </w:rPr>
        <w:t xml:space="preserve">, </w:t>
      </w:r>
      <w:r w:rsidRPr="00020640">
        <w:rPr>
          <w:lang w:val="hr-HR"/>
        </w:rPr>
        <w:t>po</w:t>
      </w:r>
      <w:r w:rsidR="00DE1E7A" w:rsidRPr="00020640">
        <w:rPr>
          <w:lang w:val="hr-HR"/>
        </w:rPr>
        <w:t xml:space="preserve">vodom </w:t>
      </w:r>
      <w:r w:rsidR="006A27CE">
        <w:rPr>
          <w:lang w:val="hr-HR"/>
        </w:rPr>
        <w:t>revizije</w:t>
      </w:r>
      <w:r w:rsidR="00020640" w:rsidRPr="00020640">
        <w:rPr>
          <w:lang w:val="hr-HR"/>
        </w:rPr>
        <w:t xml:space="preserve"> Ante </w:t>
      </w:r>
      <w:proofErr w:type="spellStart"/>
      <w:r w:rsidR="00020640" w:rsidRPr="00020640">
        <w:rPr>
          <w:lang w:val="hr-HR"/>
        </w:rPr>
        <w:t>Ledenka</w:t>
      </w:r>
      <w:proofErr w:type="spellEnd"/>
      <w:r w:rsidR="00020640" w:rsidRPr="00020640">
        <w:rPr>
          <w:lang w:val="hr-HR"/>
        </w:rPr>
        <w:t xml:space="preserve"> iz Splita, Katalini</w:t>
      </w:r>
      <w:r w:rsidR="006A27CE">
        <w:rPr>
          <w:lang w:val="hr-HR"/>
        </w:rPr>
        <w:t>ć</w:t>
      </w:r>
      <w:r w:rsidR="00660740">
        <w:rPr>
          <w:lang w:val="hr-HR"/>
        </w:rPr>
        <w:t>ev prilaz 8, OIB: 75032207269 i</w:t>
      </w:r>
      <w:r w:rsidR="006A27CE">
        <w:rPr>
          <w:lang w:val="hr-HR"/>
        </w:rPr>
        <w:t xml:space="preserve"> revizije</w:t>
      </w:r>
      <w:r w:rsidR="00020640" w:rsidRPr="00020640">
        <w:rPr>
          <w:lang w:val="hr-HR"/>
        </w:rPr>
        <w:t xml:space="preserve"> Lina </w:t>
      </w:r>
      <w:proofErr w:type="spellStart"/>
      <w:r w:rsidR="00020640" w:rsidRPr="00020640">
        <w:rPr>
          <w:lang w:val="hr-HR"/>
        </w:rPr>
        <w:t>Alujevića</w:t>
      </w:r>
      <w:proofErr w:type="spellEnd"/>
      <w:r w:rsidR="00020640" w:rsidRPr="00020640">
        <w:rPr>
          <w:lang w:val="hr-HR"/>
        </w:rPr>
        <w:t xml:space="preserve"> iz Splita, Varaždinska 1, OIB: 74620600189</w:t>
      </w:r>
      <w:r w:rsidR="00D4327E" w:rsidRPr="00020640">
        <w:rPr>
          <w:lang w:val="hr-HR"/>
        </w:rPr>
        <w:t xml:space="preserve">, </w:t>
      </w:r>
      <w:r w:rsidR="00020640" w:rsidRPr="00020640">
        <w:rPr>
          <w:lang w:val="hr-HR"/>
        </w:rPr>
        <w:t xml:space="preserve">a koje </w:t>
      </w:r>
      <w:r w:rsidR="003A7158">
        <w:rPr>
          <w:lang w:val="hr-HR"/>
        </w:rPr>
        <w:t xml:space="preserve">obje </w:t>
      </w:r>
      <w:r w:rsidR="00020640" w:rsidRPr="00020640">
        <w:rPr>
          <w:lang w:val="hr-HR"/>
        </w:rPr>
        <w:t xml:space="preserve">revizije su </w:t>
      </w:r>
      <w:r w:rsidR="006A27CE">
        <w:rPr>
          <w:lang w:val="hr-HR"/>
        </w:rPr>
        <w:t xml:space="preserve">14.07.2017. god. </w:t>
      </w:r>
      <w:r w:rsidR="00020640" w:rsidRPr="00020640">
        <w:rPr>
          <w:lang w:val="hr-HR"/>
        </w:rPr>
        <w:t xml:space="preserve">podnesene protiv rješenja Visokog trgovačkog suda Republike Hrvatske </w:t>
      </w:r>
      <w:r w:rsidR="003A7158">
        <w:rPr>
          <w:lang w:val="hr-HR"/>
        </w:rPr>
        <w:t>broj</w:t>
      </w:r>
      <w:r w:rsidR="00020640" w:rsidRPr="00020640">
        <w:rPr>
          <w:lang w:val="hr-HR"/>
        </w:rPr>
        <w:t xml:space="preserve"> </w:t>
      </w:r>
      <w:proofErr w:type="spellStart"/>
      <w:r w:rsidR="00020640" w:rsidRPr="00020640">
        <w:rPr>
          <w:lang w:val="hr-HR"/>
        </w:rPr>
        <w:t>Pž</w:t>
      </w:r>
      <w:proofErr w:type="spellEnd"/>
      <w:r w:rsidR="00020640" w:rsidRPr="00020640">
        <w:rPr>
          <w:lang w:val="hr-HR"/>
        </w:rPr>
        <w:t>-3074/2017</w:t>
      </w:r>
      <w:r w:rsidR="00020640">
        <w:rPr>
          <w:lang w:val="hr-HR"/>
        </w:rPr>
        <w:t xml:space="preserve"> od 25.05.2017. god., dana 20</w:t>
      </w:r>
      <w:r w:rsidR="00020640" w:rsidRPr="00020640">
        <w:rPr>
          <w:lang w:val="hr-HR"/>
        </w:rPr>
        <w:t xml:space="preserve">. srpnja 2017. </w:t>
      </w:r>
      <w:r w:rsidRPr="00020640">
        <w:rPr>
          <w:lang w:val="hr-HR"/>
        </w:rPr>
        <w:t xml:space="preserve">godine </w:t>
      </w:r>
    </w:p>
    <w:p w:rsidRDefault="00850E25" w:rsidP="00850E25" w:rsidR="00850E25" w:rsidRPr="00660740">
      <w:pPr>
        <w:jc w:val="both"/>
        <w:rPr>
          <w:sz w:val="28"/>
          <w:szCs w:val="28"/>
          <w:lang w:val="hr-HR"/>
        </w:rPr>
      </w:pPr>
    </w:p>
    <w:p w:rsidRDefault="002214EF" w:rsidP="00964A7F" w:rsidR="00A846CB" w:rsidRPr="00020640">
      <w:pPr>
        <w:jc w:val="center"/>
        <w:rPr>
          <w:lang w:val="hr-HR"/>
        </w:rPr>
      </w:pPr>
      <w:r w:rsidRPr="00020640">
        <w:rPr>
          <w:lang w:val="hr-HR"/>
        </w:rPr>
        <w:t>z a k l j u č i o</w:t>
      </w:r>
      <w:r w:rsidR="001A3E26" w:rsidRPr="00020640">
        <w:rPr>
          <w:lang w:val="hr-HR"/>
        </w:rPr>
        <w:t xml:space="preserve">   </w:t>
      </w:r>
      <w:r w:rsidR="003F13DF" w:rsidRPr="00020640">
        <w:rPr>
          <w:lang w:val="hr-HR"/>
        </w:rPr>
        <w:t xml:space="preserve">j e </w:t>
      </w:r>
      <w:r w:rsidR="00964A7F" w:rsidRPr="00020640">
        <w:rPr>
          <w:lang w:val="hr-HR"/>
        </w:rPr>
        <w:t xml:space="preserve">   </w:t>
      </w:r>
    </w:p>
    <w:p w:rsidRDefault="00964A7F" w:rsidP="00964A7F" w:rsidR="00964A7F" w:rsidRPr="00020640">
      <w:pPr>
        <w:jc w:val="center"/>
        <w:rPr>
          <w:szCs w:val="20"/>
          <w:lang w:val="hr-HR"/>
        </w:rPr>
      </w:pPr>
      <w:r w:rsidRPr="00020640">
        <w:rPr>
          <w:lang w:val="hr-HR"/>
        </w:rPr>
        <w:t xml:space="preserve">                                           </w:t>
      </w:r>
    </w:p>
    <w:p w:rsidRDefault="002818CC" w:rsidP="00850E25" w:rsidR="00850E25">
      <w:pPr>
        <w:jc w:val="both"/>
        <w:rPr>
          <w:lang w:val="hr-HR"/>
        </w:rPr>
      </w:pPr>
      <w:r w:rsidRPr="00020640">
        <w:rPr>
          <w:lang w:val="hr-HR"/>
        </w:rPr>
        <w:t>I.</w:t>
      </w:r>
      <w:r w:rsidR="00E071B4" w:rsidRPr="00020640">
        <w:rPr>
          <w:lang w:val="hr-HR"/>
        </w:rPr>
        <w:t xml:space="preserve"> </w:t>
      </w:r>
      <w:r w:rsidR="00020640">
        <w:rPr>
          <w:lang w:val="hr-HR"/>
        </w:rPr>
        <w:t xml:space="preserve">Nalaže se Anti </w:t>
      </w:r>
      <w:proofErr w:type="spellStart"/>
      <w:r w:rsidR="00020640">
        <w:rPr>
          <w:lang w:val="hr-HR"/>
        </w:rPr>
        <w:t>Ledenku</w:t>
      </w:r>
      <w:proofErr w:type="spellEnd"/>
      <w:r w:rsidR="00020640">
        <w:rPr>
          <w:lang w:val="hr-HR"/>
        </w:rPr>
        <w:t xml:space="preserve"> iz</w:t>
      </w:r>
      <w:r w:rsidR="002C4CD9">
        <w:rPr>
          <w:lang w:val="hr-HR"/>
        </w:rPr>
        <w:t xml:space="preserve"> Splita, Katalinićev prilaz 8, </w:t>
      </w:r>
      <w:r w:rsidR="00020640">
        <w:rPr>
          <w:lang w:val="hr-HR"/>
        </w:rPr>
        <w:t>a povodom podnesene revizije od 14.07.2017. god.</w:t>
      </w:r>
      <w:r w:rsidR="002C4CD9">
        <w:rPr>
          <w:lang w:val="hr-HR"/>
        </w:rPr>
        <w:t>, da</w:t>
      </w:r>
      <w:r w:rsidR="002C4CD9" w:rsidRPr="002C4CD9">
        <w:rPr>
          <w:lang w:val="hr-HR"/>
        </w:rPr>
        <w:t xml:space="preserve"> </w:t>
      </w:r>
      <w:r w:rsidR="002C4CD9">
        <w:rPr>
          <w:lang w:val="hr-HR"/>
        </w:rPr>
        <w:t>u roku od osam dana od dana dostave ovog zaključka</w:t>
      </w:r>
      <w:r w:rsidR="002023A1">
        <w:rPr>
          <w:lang w:val="hr-HR"/>
        </w:rPr>
        <w:t>,</w:t>
      </w:r>
      <w:r w:rsidR="002023A1" w:rsidRPr="002023A1">
        <w:rPr>
          <w:lang w:val="hr-HR"/>
        </w:rPr>
        <w:t xml:space="preserve"> </w:t>
      </w:r>
      <w:r w:rsidR="002023A1">
        <w:rPr>
          <w:lang w:val="hr-HR"/>
        </w:rPr>
        <w:t xml:space="preserve">pozivom na gornji poslovni broj spisa, </w:t>
      </w:r>
      <w:r w:rsidR="002C4CD9">
        <w:rPr>
          <w:lang w:val="hr-HR"/>
        </w:rPr>
        <w:t xml:space="preserve">dostavi ovom sudu </w:t>
      </w:r>
      <w:r w:rsidR="002023A1">
        <w:rPr>
          <w:lang w:val="hr-HR"/>
        </w:rPr>
        <w:t>izvornik ili presliku potvrde</w:t>
      </w:r>
      <w:r w:rsidR="00020640">
        <w:rPr>
          <w:lang w:val="hr-HR"/>
        </w:rPr>
        <w:t xml:space="preserve"> </w:t>
      </w:r>
      <w:r w:rsidR="002023A1">
        <w:rPr>
          <w:lang w:val="hr-HR"/>
        </w:rPr>
        <w:t>o položenom pravosudnom ispitu</w:t>
      </w:r>
      <w:r w:rsidR="00020640">
        <w:rPr>
          <w:lang w:val="hr-HR"/>
        </w:rPr>
        <w:t xml:space="preserve">, a sve </w:t>
      </w:r>
      <w:r w:rsidR="006A27CE">
        <w:rPr>
          <w:lang w:val="hr-HR"/>
        </w:rPr>
        <w:t xml:space="preserve">to </w:t>
      </w:r>
      <w:r w:rsidR="00020640">
        <w:rPr>
          <w:lang w:val="hr-HR"/>
        </w:rPr>
        <w:t xml:space="preserve">sukladno odredbama čl. 91.a </w:t>
      </w:r>
      <w:r w:rsidR="009820BF" w:rsidRPr="00020640">
        <w:rPr>
          <w:lang w:val="hr-HR"/>
        </w:rPr>
        <w:t>Zakona o parničnom postupku (Narodne novine broj 53/91, 91/92, 112/99, 88/01, 117/03, 88/05, 2/07, 84/08, 96/08, 123/08, 57/11, 148/11 i 25/13</w:t>
      </w:r>
      <w:r w:rsidR="00020640">
        <w:rPr>
          <w:lang w:val="hr-HR"/>
        </w:rPr>
        <w:t>, dalje ZPP</w:t>
      </w:r>
      <w:r w:rsidR="009820BF" w:rsidRPr="00020640">
        <w:rPr>
          <w:lang w:val="hr-HR"/>
        </w:rPr>
        <w:t xml:space="preserve">) </w:t>
      </w:r>
      <w:r w:rsidR="00251722" w:rsidRPr="00020640">
        <w:rPr>
          <w:lang w:val="hr-HR"/>
        </w:rPr>
        <w:t xml:space="preserve">u vezi s čl. 6. </w:t>
      </w:r>
      <w:r w:rsidR="009820BF" w:rsidRPr="00020640">
        <w:rPr>
          <w:lang w:val="hr-HR"/>
        </w:rPr>
        <w:t>Stečajnog zakona (Narodne novine broj 44/96, 29/99, 129/00, 123/03, 82/06, 116/10, 25/12, 133/12 i 45/13</w:t>
      </w:r>
      <w:r w:rsidR="00020640">
        <w:rPr>
          <w:lang w:val="hr-HR"/>
        </w:rPr>
        <w:t>, dalje SZ</w:t>
      </w:r>
      <w:r w:rsidR="009820BF" w:rsidRPr="00020640">
        <w:rPr>
          <w:lang w:val="hr-HR"/>
        </w:rPr>
        <w:t>)</w:t>
      </w:r>
      <w:r w:rsidR="00251722" w:rsidRPr="00020640">
        <w:rPr>
          <w:lang w:val="hr-HR"/>
        </w:rPr>
        <w:t xml:space="preserve">. </w:t>
      </w:r>
    </w:p>
    <w:p w:rsidRDefault="00020640" w:rsidP="00850E25" w:rsidR="00020640">
      <w:pPr>
        <w:jc w:val="both"/>
        <w:rPr>
          <w:lang w:val="hr-HR"/>
        </w:rPr>
      </w:pPr>
    </w:p>
    <w:p w:rsidRDefault="00020640" w:rsidP="00660740" w:rsidR="00660740">
      <w:pPr>
        <w:jc w:val="both"/>
        <w:rPr>
          <w:lang w:val="hr-HR"/>
        </w:rPr>
      </w:pPr>
      <w:r>
        <w:rPr>
          <w:lang w:val="hr-HR"/>
        </w:rPr>
        <w:t xml:space="preserve">II. Nalaže se </w:t>
      </w:r>
      <w:r w:rsidRPr="00020640">
        <w:rPr>
          <w:lang w:val="hr-HR"/>
        </w:rPr>
        <w:t>Lin</w:t>
      </w:r>
      <w:r>
        <w:rPr>
          <w:lang w:val="hr-HR"/>
        </w:rPr>
        <w:t>u</w:t>
      </w:r>
      <w:r w:rsidRPr="00020640">
        <w:rPr>
          <w:lang w:val="hr-HR"/>
        </w:rPr>
        <w:t xml:space="preserve"> </w:t>
      </w:r>
      <w:proofErr w:type="spellStart"/>
      <w:r w:rsidRPr="00020640">
        <w:rPr>
          <w:lang w:val="hr-HR"/>
        </w:rPr>
        <w:t>Alujević</w:t>
      </w:r>
      <w:r>
        <w:rPr>
          <w:lang w:val="hr-HR"/>
        </w:rPr>
        <w:t>u</w:t>
      </w:r>
      <w:proofErr w:type="spellEnd"/>
      <w:r w:rsidRPr="00020640">
        <w:rPr>
          <w:lang w:val="hr-HR"/>
        </w:rPr>
        <w:t xml:space="preserve"> iz Splita, Varaždinska 1</w:t>
      </w:r>
      <w:r>
        <w:rPr>
          <w:lang w:val="hr-HR"/>
        </w:rPr>
        <w:t xml:space="preserve">, </w:t>
      </w:r>
      <w:r w:rsidR="00660740">
        <w:rPr>
          <w:lang w:val="hr-HR"/>
        </w:rPr>
        <w:t>a povodom podnesene revizije od 14.07.2017. god., da</w:t>
      </w:r>
      <w:r w:rsidR="00660740" w:rsidRPr="002C4CD9">
        <w:rPr>
          <w:lang w:val="hr-HR"/>
        </w:rPr>
        <w:t xml:space="preserve"> </w:t>
      </w:r>
      <w:r w:rsidR="00660740">
        <w:rPr>
          <w:lang w:val="hr-HR"/>
        </w:rPr>
        <w:t>u roku od osam dana od dana dostave ovog zaključka,</w:t>
      </w:r>
      <w:r w:rsidR="00660740" w:rsidRPr="002023A1">
        <w:rPr>
          <w:lang w:val="hr-HR"/>
        </w:rPr>
        <w:t xml:space="preserve"> </w:t>
      </w:r>
      <w:r w:rsidR="00660740">
        <w:rPr>
          <w:lang w:val="hr-HR"/>
        </w:rPr>
        <w:t>pozivom na gornji poslovni broj spisa, dostavi ovom sudu izvornik ili presliku potvrde o položenom pravosudnom ispitu, a sve to sukladno odredbama čl. 91.a ZPP-a</w:t>
      </w:r>
      <w:r w:rsidR="00660740" w:rsidRPr="00020640">
        <w:rPr>
          <w:lang w:val="hr-HR"/>
        </w:rPr>
        <w:t xml:space="preserve"> u vezi s čl. 6. </w:t>
      </w:r>
      <w:r w:rsidR="00660740">
        <w:rPr>
          <w:lang w:val="hr-HR"/>
        </w:rPr>
        <w:t>SZ-a</w:t>
      </w:r>
      <w:r w:rsidR="00660740" w:rsidRPr="00020640">
        <w:rPr>
          <w:lang w:val="hr-HR"/>
        </w:rPr>
        <w:t xml:space="preserve">. </w:t>
      </w:r>
    </w:p>
    <w:p w:rsidRDefault="00850E25" w:rsidP="00A846CB" w:rsidR="00850E25" w:rsidRPr="00660740">
      <w:pPr>
        <w:jc w:val="both"/>
        <w:rPr>
          <w:sz w:val="28"/>
          <w:szCs w:val="28"/>
          <w:lang w:val="hr-HR"/>
        </w:rPr>
      </w:pPr>
    </w:p>
    <w:p w:rsidRDefault="003F13DF" w:rsidP="00A846CB" w:rsidR="00964A7F" w:rsidRPr="00020640">
      <w:pPr>
        <w:ind w:firstLine="708"/>
        <w:jc w:val="center"/>
        <w:rPr>
          <w:lang w:val="hr-HR"/>
        </w:rPr>
      </w:pPr>
      <w:r w:rsidRPr="00020640">
        <w:rPr>
          <w:lang w:val="hr-HR"/>
        </w:rPr>
        <w:t>U Splitu</w:t>
      </w:r>
      <w:r w:rsidR="00D73AA9" w:rsidRPr="00020640">
        <w:rPr>
          <w:lang w:val="hr-HR"/>
        </w:rPr>
        <w:t>,</w:t>
      </w:r>
      <w:r w:rsidR="00761A16" w:rsidRPr="00020640">
        <w:rPr>
          <w:lang w:val="hr-HR"/>
        </w:rPr>
        <w:t xml:space="preserve"> </w:t>
      </w:r>
      <w:r w:rsidR="00020640">
        <w:rPr>
          <w:lang w:val="hr-HR"/>
        </w:rPr>
        <w:t>20. srpnja 2017</w:t>
      </w:r>
      <w:r w:rsidR="00284828" w:rsidRPr="00020640">
        <w:rPr>
          <w:lang w:val="hr-HR"/>
        </w:rPr>
        <w:t>.</w:t>
      </w:r>
      <w:r w:rsidR="00964A7F" w:rsidRPr="00020640">
        <w:rPr>
          <w:lang w:val="hr-HR"/>
        </w:rPr>
        <w:t xml:space="preserve"> godine.</w:t>
      </w:r>
    </w:p>
    <w:p w:rsidRDefault="00964A7F" w:rsidP="00964A7F" w:rsidR="00964A7F" w:rsidRPr="00020640">
      <w:pPr>
        <w:jc w:val="both"/>
        <w:rPr>
          <w:sz w:val="16"/>
          <w:szCs w:val="16"/>
          <w:lang w:val="hr-HR"/>
        </w:rPr>
      </w:pPr>
      <w:r w:rsidRPr="00020640">
        <w:rPr>
          <w:lang w:val="hr-HR"/>
        </w:rPr>
        <w:t xml:space="preserve"> </w:t>
      </w:r>
    </w:p>
    <w:p w:rsidRDefault="003F13DF" w:rsidP="00660740" w:rsidR="003F13DF" w:rsidRPr="00020640">
      <w:pPr>
        <w:ind w:left="7200"/>
        <w:rPr>
          <w:lang w:val="hr-HR"/>
        </w:rPr>
      </w:pPr>
      <w:r w:rsidRPr="00020640">
        <w:rPr>
          <w:lang w:val="hr-HR"/>
        </w:rPr>
        <w:t xml:space="preserve">S U D A C </w:t>
      </w:r>
    </w:p>
    <w:p w:rsidRDefault="003F13DF" w:rsidR="003F13DF" w:rsidRPr="00020640">
      <w:pPr>
        <w:ind w:left="6372"/>
        <w:rPr>
          <w:sz w:val="28"/>
          <w:szCs w:val="28"/>
          <w:lang w:val="hr-HR"/>
        </w:rPr>
      </w:pPr>
    </w:p>
    <w:p w:rsidRDefault="003F13DF" w:rsidP="00D73AA9" w:rsidR="00964A7F" w:rsidRPr="00020640">
      <w:pPr>
        <w:ind w:firstLine="216" w:left="6984"/>
        <w:rPr>
          <w:lang w:val="hr-HR"/>
        </w:rPr>
      </w:pPr>
      <w:r w:rsidRPr="00020640">
        <w:rPr>
          <w:lang w:val="hr-HR"/>
        </w:rPr>
        <w:t>Paško Bačić</w:t>
      </w:r>
    </w:p>
    <w:p w:rsidRDefault="00F5498B" w:rsidP="00964A7F" w:rsidR="00F5498B" w:rsidRPr="00020640">
      <w:pPr>
        <w:jc w:val="both"/>
        <w:rPr>
          <w:lang w:val="hr-HR"/>
        </w:rPr>
      </w:pPr>
    </w:p>
    <w:p w:rsidRDefault="00F5498B" w:rsidP="00964A7F" w:rsidR="00F5498B" w:rsidRPr="00660740">
      <w:pPr>
        <w:jc w:val="both"/>
        <w:rPr>
          <w:sz w:val="20"/>
          <w:szCs w:val="20"/>
          <w:lang w:val="hr-HR"/>
        </w:rPr>
      </w:pPr>
    </w:p>
    <w:p w:rsidRDefault="00964A7F" w:rsidP="00964A7F" w:rsidR="003F13DF" w:rsidRPr="00020640">
      <w:pPr>
        <w:jc w:val="both"/>
        <w:rPr>
          <w:lang w:val="hr-HR"/>
        </w:rPr>
      </w:pPr>
      <w:r w:rsidRPr="00020640">
        <w:rPr>
          <w:lang w:val="hr-HR"/>
        </w:rPr>
        <w:t xml:space="preserve">POUKA O PRAVNOM LIJEKU: </w:t>
      </w:r>
    </w:p>
    <w:p w:rsidRDefault="00736B70" w:rsidP="00964A7F" w:rsidR="00964A7F" w:rsidRPr="00020640">
      <w:pPr>
        <w:jc w:val="both"/>
        <w:rPr>
          <w:lang w:val="hr-HR"/>
        </w:rPr>
      </w:pPr>
      <w:r w:rsidRPr="00020640">
        <w:rPr>
          <w:lang w:val="hr-HR"/>
        </w:rPr>
        <w:t xml:space="preserve">Protiv </w:t>
      </w:r>
      <w:r w:rsidR="00590B65" w:rsidRPr="00020640">
        <w:rPr>
          <w:lang w:val="hr-HR"/>
        </w:rPr>
        <w:t>ovog zaključka žalba nije dopuštena.</w:t>
      </w:r>
    </w:p>
    <w:p w:rsidRDefault="00BE1D1B" w:rsidP="00964A7F" w:rsidR="00BE1D1B" w:rsidRPr="00020640">
      <w:pPr>
        <w:jc w:val="both"/>
        <w:rPr>
          <w:sz w:val="16"/>
          <w:szCs w:val="16"/>
          <w:lang w:val="hr-HR"/>
        </w:rPr>
      </w:pPr>
    </w:p>
    <w:p w:rsidRDefault="00BE1D1B" w:rsidP="00964A7F" w:rsidR="00BE1D1B" w:rsidRPr="00020640">
      <w:pPr>
        <w:jc w:val="both"/>
        <w:rPr>
          <w:sz w:val="16"/>
          <w:szCs w:val="16"/>
          <w:lang w:val="hr-HR"/>
        </w:rPr>
      </w:pPr>
    </w:p>
    <w:p w:rsidRDefault="00964A7F" w:rsidP="00964A7F" w:rsidR="00964A7F" w:rsidRPr="00020640">
      <w:pPr>
        <w:jc w:val="both"/>
        <w:rPr>
          <w:lang w:val="hr-HR"/>
        </w:rPr>
      </w:pPr>
      <w:r w:rsidRPr="00020640">
        <w:rPr>
          <w:lang w:val="hr-HR"/>
        </w:rPr>
        <w:t>DNA:</w:t>
      </w:r>
    </w:p>
    <w:p w:rsidRDefault="00723360" w:rsidP="00D10042" w:rsidR="004E0F6C">
      <w:pPr>
        <w:jc w:val="both"/>
        <w:rPr>
          <w:lang w:val="hr-HR"/>
        </w:rPr>
      </w:pPr>
      <w:r w:rsidRPr="00020640">
        <w:rPr>
          <w:lang w:val="hr-HR"/>
        </w:rPr>
        <w:t xml:space="preserve">- </w:t>
      </w:r>
      <w:r w:rsidR="00020640">
        <w:rPr>
          <w:lang w:val="hr-HR"/>
        </w:rPr>
        <w:t xml:space="preserve">podnositelju revizije Anti </w:t>
      </w:r>
      <w:proofErr w:type="spellStart"/>
      <w:r w:rsidR="00020640">
        <w:rPr>
          <w:lang w:val="hr-HR"/>
        </w:rPr>
        <w:t>Ledenku</w:t>
      </w:r>
      <w:proofErr w:type="spellEnd"/>
      <w:r w:rsidR="00020640">
        <w:rPr>
          <w:lang w:val="hr-HR"/>
        </w:rPr>
        <w:t xml:space="preserve"> iz Splita, Katalinićev prilaz 8,</w:t>
      </w:r>
    </w:p>
    <w:p w:rsidRDefault="00020640" w:rsidP="00D10042" w:rsidR="00020640">
      <w:pPr>
        <w:jc w:val="both"/>
        <w:rPr>
          <w:lang w:val="hr-HR"/>
        </w:rPr>
      </w:pPr>
      <w:r>
        <w:rPr>
          <w:lang w:val="hr-HR"/>
        </w:rPr>
        <w:t xml:space="preserve">- podnositelju revizije </w:t>
      </w:r>
      <w:r w:rsidRPr="00020640">
        <w:rPr>
          <w:lang w:val="hr-HR"/>
        </w:rPr>
        <w:t>Lin</w:t>
      </w:r>
      <w:r>
        <w:rPr>
          <w:lang w:val="hr-HR"/>
        </w:rPr>
        <w:t>u</w:t>
      </w:r>
      <w:r w:rsidRPr="00020640">
        <w:rPr>
          <w:lang w:val="hr-HR"/>
        </w:rPr>
        <w:t xml:space="preserve"> </w:t>
      </w:r>
      <w:proofErr w:type="spellStart"/>
      <w:r w:rsidRPr="00020640">
        <w:rPr>
          <w:lang w:val="hr-HR"/>
        </w:rPr>
        <w:t>Alujević</w:t>
      </w:r>
      <w:r>
        <w:rPr>
          <w:lang w:val="hr-HR"/>
        </w:rPr>
        <w:t>u</w:t>
      </w:r>
      <w:proofErr w:type="spellEnd"/>
      <w:r w:rsidRPr="00020640">
        <w:rPr>
          <w:lang w:val="hr-HR"/>
        </w:rPr>
        <w:t xml:space="preserve"> iz Splita, Varaždinska 1</w:t>
      </w:r>
    </w:p>
    <w:p w:rsidRDefault="006A27CE" w:rsidP="00D10042" w:rsidR="006A27CE" w:rsidRPr="00020640">
      <w:pPr>
        <w:jc w:val="both"/>
        <w:rPr>
          <w:lang w:val="hr-HR"/>
        </w:rPr>
      </w:pPr>
      <w:r>
        <w:rPr>
          <w:lang w:val="hr-HR"/>
        </w:rPr>
        <w:t>- e-Oglasna ploča suda</w:t>
      </w:r>
    </w:p>
    <w:p w:rsidRDefault="003F13DF" w:rsidP="00D10042" w:rsidR="00342CAF" w:rsidRPr="00020640">
      <w:pPr>
        <w:jc w:val="both"/>
        <w:rPr>
          <w:lang w:val="hr-HR"/>
        </w:rPr>
      </w:pPr>
      <w:r w:rsidRPr="00020640">
        <w:rPr>
          <w:lang w:val="hr-HR"/>
        </w:rPr>
        <w:t xml:space="preserve">- </w:t>
      </w:r>
      <w:r w:rsidR="00D73AA9" w:rsidRPr="00020640">
        <w:rPr>
          <w:lang w:val="hr-HR"/>
        </w:rPr>
        <w:t xml:space="preserve">u </w:t>
      </w:r>
      <w:r w:rsidR="00D10042" w:rsidRPr="00020640">
        <w:rPr>
          <w:lang w:val="hr-HR"/>
        </w:rPr>
        <w:t>spis</w:t>
      </w:r>
    </w:p>
    <w:sectPr w:rsidSect="00020640" w:rsidR="00342CAF" w:rsidRPr="00020640">
      <w:headerReference w:type="even" r:id="rId9"/>
      <w:headerReference w:type="default" r:id="rId10"/>
      <w:pgSz w:h="15840" w:w="12240"/>
      <w:pgMar w:gutter="0" w:footer="708" w:header="708" w:left="1800" w:bottom="0" w:right="1800" w:top="56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A37BC" w:rsidR="004A37BC">
      <w:r>
        <w:separator/>
      </w:r>
    </w:p>
  </w:endnote>
  <w:endnote w:id="0" w:type="continuationSeparator">
    <w:p w:rsidRDefault="004A37BC" w:rsidR="004A37B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A37BC" w:rsidR="004A37BC">
      <w:r>
        <w:separator/>
      </w:r>
    </w:p>
  </w:footnote>
  <w:footnote w:id="0" w:type="continuationSeparator">
    <w:p w:rsidRDefault="004A37BC" w:rsidR="004A37B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73AA9" w:rsidP="008E19DA" w:rsidR="00D73AA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73AA9" w:rsidR="00D73AA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73AA9" w:rsidP="008E19DA" w:rsidR="00D73AA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60740">
      <w:rPr>
        <w:rStyle w:val="Brojstranice"/>
        <w:noProof/>
      </w:rPr>
      <w:t>2</w:t>
    </w:r>
    <w:r>
      <w:rPr>
        <w:rStyle w:val="Brojstranice"/>
      </w:rPr>
      <w:fldChar w:fldCharType="end"/>
    </w:r>
  </w:p>
  <w:p w:rsidRDefault="00DE1E7A" w:rsidP="00D73AA9" w:rsidR="00D73AA9" w:rsidRPr="00D73AA9">
    <w:pPr>
      <w:pStyle w:val="Zaglavlje"/>
      <w:jc w:val="right"/>
    </w:pPr>
    <w:r>
      <w:rPr>
        <w:lang w:val="hr-HR"/>
      </w:rPr>
      <w:t>12. St-</w:t>
    </w:r>
    <w:r w:rsidR="00F94657">
      <w:rPr>
        <w:lang w:val="hr-HR"/>
      </w:rPr>
      <w:t>168/2014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64A7F"/>
    <w:rsid w:val="00006ED8"/>
    <w:rsid w:val="00020640"/>
    <w:rsid w:val="000229CC"/>
    <w:rsid w:val="000A0D85"/>
    <w:rsid w:val="00116E67"/>
    <w:rsid w:val="00160618"/>
    <w:rsid w:val="001734B0"/>
    <w:rsid w:val="001A3E26"/>
    <w:rsid w:val="002023A1"/>
    <w:rsid w:val="002214EF"/>
    <w:rsid w:val="0022521B"/>
    <w:rsid w:val="00251722"/>
    <w:rsid w:val="002818CC"/>
    <w:rsid w:val="00284828"/>
    <w:rsid w:val="002C4CD9"/>
    <w:rsid w:val="00302E43"/>
    <w:rsid w:val="00313AD8"/>
    <w:rsid w:val="0031757D"/>
    <w:rsid w:val="00333ABE"/>
    <w:rsid w:val="00335F4F"/>
    <w:rsid w:val="00342CAF"/>
    <w:rsid w:val="003A7158"/>
    <w:rsid w:val="003F13DF"/>
    <w:rsid w:val="004A2409"/>
    <w:rsid w:val="004A37BC"/>
    <w:rsid w:val="004C4559"/>
    <w:rsid w:val="004E0F6C"/>
    <w:rsid w:val="004E7480"/>
    <w:rsid w:val="00590B65"/>
    <w:rsid w:val="005C508A"/>
    <w:rsid w:val="00640766"/>
    <w:rsid w:val="00656DEE"/>
    <w:rsid w:val="00660740"/>
    <w:rsid w:val="006A27CE"/>
    <w:rsid w:val="00700E9A"/>
    <w:rsid w:val="00711A6F"/>
    <w:rsid w:val="00723360"/>
    <w:rsid w:val="00736B70"/>
    <w:rsid w:val="00761945"/>
    <w:rsid w:val="00761A16"/>
    <w:rsid w:val="007978DA"/>
    <w:rsid w:val="007D4F11"/>
    <w:rsid w:val="007E7C4D"/>
    <w:rsid w:val="00850E25"/>
    <w:rsid w:val="00892C45"/>
    <w:rsid w:val="00896E84"/>
    <w:rsid w:val="008C7329"/>
    <w:rsid w:val="008E19DA"/>
    <w:rsid w:val="0091491C"/>
    <w:rsid w:val="00964A7F"/>
    <w:rsid w:val="009820BF"/>
    <w:rsid w:val="00993327"/>
    <w:rsid w:val="009D59A9"/>
    <w:rsid w:val="00A6343F"/>
    <w:rsid w:val="00A660DE"/>
    <w:rsid w:val="00A846CB"/>
    <w:rsid w:val="00BE1D1B"/>
    <w:rsid w:val="00BE4C93"/>
    <w:rsid w:val="00C214DB"/>
    <w:rsid w:val="00C33871"/>
    <w:rsid w:val="00C6412A"/>
    <w:rsid w:val="00CA2900"/>
    <w:rsid w:val="00CA43E5"/>
    <w:rsid w:val="00CC3B1A"/>
    <w:rsid w:val="00D10042"/>
    <w:rsid w:val="00D268E7"/>
    <w:rsid w:val="00D4327E"/>
    <w:rsid w:val="00D73AA9"/>
    <w:rsid w:val="00D92F2E"/>
    <w:rsid w:val="00DE1E7A"/>
    <w:rsid w:val="00DE69ED"/>
    <w:rsid w:val="00E059E1"/>
    <w:rsid w:val="00E071B4"/>
    <w:rsid w:val="00E17A90"/>
    <w:rsid w:val="00E25A2D"/>
    <w:rsid w:val="00E4061D"/>
    <w:rsid w:val="00E45286"/>
    <w:rsid w:val="00E81A63"/>
    <w:rsid w:val="00F44A39"/>
    <w:rsid w:val="00F51FDD"/>
    <w:rsid w:val="00F5498B"/>
    <w:rsid w:val="00F833D5"/>
    <w:rsid w:val="00F94657"/>
    <w:rsid w:val="00F95F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64A7F"/>
    <w:rPr>
      <w:sz w:val="24"/>
      <w:szCs w:val="24"/>
      <w:lang w:eastAsia="en-US" w:val="en-US"/>
    </w:rPr>
  </w:style>
  <w:style w:styleId="Naslov1" w:type="paragraph">
    <w:name w:val="heading 1"/>
    <w:basedOn w:val="Normal"/>
    <w:next w:val="Normal"/>
    <w:qFormat/>
    <w:rsid w:val="00964A7F"/>
    <w:pPr>
      <w:keepNext/>
      <w:jc w:val="center"/>
      <w:outlineLvl w:val="0"/>
    </w:pPr>
    <w:rPr>
      <w:rFonts w:eastAsia="Arial Unicode MS"/>
      <w:b/>
      <w:bCs/>
      <w:lang w:eastAsia="hr-HR" w:val="hr-HR"/>
    </w:rPr>
  </w:style>
  <w:style w:styleId="Naslov2" w:type="paragraph">
    <w:name w:val="heading 2"/>
    <w:basedOn w:val="Normal"/>
    <w:next w:val="Normal"/>
    <w:qFormat/>
    <w:rsid w:val="00964A7F"/>
    <w:pPr>
      <w:keepNext/>
      <w:jc w:val="center"/>
      <w:outlineLvl w:val="1"/>
    </w:pPr>
    <w:rPr>
      <w:rFonts w:eastAsia="Arial Unicode MS"/>
      <w:szCs w:val="20"/>
      <w:lang w:val="hr-HR"/>
    </w:rPr>
  </w:style>
  <w:style w:styleId="Naslov3" w:type="paragraph">
    <w:name w:val="heading 3"/>
    <w:basedOn w:val="Normal"/>
    <w:next w:val="Normal"/>
    <w:link w:val="Naslov3Char"/>
    <w:qFormat/>
    <w:rsid w:val="00964A7F"/>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aliases w:val="uvlaka 3,uvlaka 2"/>
    <w:basedOn w:val="Normal"/>
    <w:rsid w:val="00964A7F"/>
    <w:pPr>
      <w:jc w:val="both"/>
    </w:pPr>
    <w:rPr>
      <w:szCs w:val="20"/>
      <w:lang w:eastAsia="hr-HR" w:val="en-AU"/>
    </w:rPr>
  </w:style>
  <w:style w:styleId="Tekstbalonia" w:type="paragraph">
    <w:name w:val="Balloon Text"/>
    <w:basedOn w:val="Normal"/>
    <w:link w:val="TekstbaloniaChar"/>
    <w:rsid w:val="00CA2900"/>
    <w:rPr>
      <w:rFonts w:cs="Tahoma" w:hAnsi="Tahoma" w:ascii="Tahoma"/>
      <w:sz w:val="16"/>
      <w:szCs w:val="16"/>
    </w:rPr>
  </w:style>
  <w:style w:customStyle="true" w:styleId="TekstbaloniaChar" w:type="character">
    <w:name w:val="Tekst balončića Char"/>
    <w:link w:val="Tekstbalonia"/>
    <w:rsid w:val="00CA2900"/>
    <w:rPr>
      <w:rFonts w:cs="Tahoma" w:hAnsi="Tahoma" w:ascii="Tahoma"/>
      <w:sz w:val="16"/>
      <w:szCs w:val="16"/>
      <w:lang w:eastAsia="en-US" w:val="en-US"/>
    </w:rPr>
  </w:style>
  <w:style w:customStyle="true" w:styleId="Naslov3Char" w:type="character">
    <w:name w:val="Naslov 3 Char"/>
    <w:link w:val="Naslov3"/>
    <w:rsid w:val="00D10042"/>
    <w:rPr>
      <w:rFonts w:eastAsia="Arial Unicode MS"/>
      <w:b/>
      <w:sz w:val="24"/>
      <w:lang w:eastAsia="en-US"/>
    </w:rPr>
  </w:style>
  <w:style w:styleId="Zaglavlje" w:type="paragraph">
    <w:name w:val="header"/>
    <w:basedOn w:val="Normal"/>
    <w:rsid w:val="00D73AA9"/>
    <w:pPr>
      <w:tabs>
        <w:tab w:pos="4703" w:val="center"/>
        <w:tab w:pos="9406" w:val="right"/>
      </w:tabs>
    </w:pPr>
  </w:style>
  <w:style w:styleId="Brojstranice" w:type="character">
    <w:name w:val="page number"/>
    <w:basedOn w:val="Zadanifontodlomka"/>
    <w:rsid w:val="00D73AA9"/>
  </w:style>
  <w:style w:styleId="Podnoje" w:type="paragraph">
    <w:name w:val="footer"/>
    <w:basedOn w:val="Normal"/>
    <w:rsid w:val="00D73AA9"/>
    <w:pPr>
      <w:tabs>
        <w:tab w:pos="4703" w:val="center"/>
        <w:tab w:pos="9406" w:val="right"/>
      </w:tabs>
    </w:pPr>
  </w:style>
  <w:style w:styleId="Odlomakpopisa" w:type="paragraph">
    <w:name w:val="List Paragraph"/>
    <w:basedOn w:val="Normal"/>
    <w:uiPriority w:val="34"/>
    <w:qFormat/>
    <w:rsid w:val="00F94657"/>
    <w:pPr>
      <w:ind w:left="720"/>
      <w:contextualSpacing/>
    </w:pPr>
  </w:style>
  <w:style w:styleId="Tekstrezerviranogmjesta" w:type="character">
    <w:name w:val="Placeholder Text"/>
    <w:basedOn w:val="Zadanifontodlomka"/>
    <w:uiPriority w:val="99"/>
    <w:semiHidden/>
    <w:rsid w:val="00335F4F"/>
    <w:rPr>
      <w:color w:val="808080"/>
      <w:bdr w:space="0" w:sz="0" w:color="auto" w:val="none"/>
      <w:shd w:fill="auto" w:color="auto" w:val="clear"/>
    </w:rPr>
  </w:style>
  <w:style w:customStyle="true" w:styleId="eSPISCCParagraphDefaultFont" w:type="character">
    <w:name w:val="eSPIS_CC_Paragraph Default Font"/>
    <w:basedOn w:val="Zadanifontodlomka"/>
    <w:rsid w:val="00335F4F"/>
    <w:rPr>
      <w:rFonts w:cs="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335F4F"/>
    <w:rPr>
      <w:bdr w:space="0" w:sz="0" w:color="auto" w:val="none"/>
      <w:shd w:fill="FFFFCC" w:color="auto" w:val="clear"/>
      <w:lang w:eastAsia="hr-HR" w:val="hr-HR"/>
    </w:rPr>
  </w:style>
  <w:style w:customStyle="true" w:styleId="PozadinaSvijetloCrvena" w:type="character">
    <w:name w:val="Pozadina_SvijetloCrvena"/>
    <w:basedOn w:val="eSPISCCParagraphDefaultFont"/>
    <w:rsid w:val="00335F4F"/>
    <w:rPr>
      <w:rFonts w:cs="Times New Roman" w:hAnsi="Times New Roman" w:ascii="Times New Roman"/>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335F4F"/>
    <w:rPr>
      <w:rFonts w:cs="Times New Roman" w:hAnsi="Times New Roman" w:ascii="Times New Roman"/>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64A7F"/>
    <w:rPr>
      <w:sz w:val="24"/>
      <w:szCs w:val="24"/>
      <w:lang w:eastAsia="en-US" w:val="en-US"/>
    </w:rPr>
  </w:style>
  <w:style w:styleId="Naslov1" w:type="paragraph">
    <w:name w:val="heading 1"/>
    <w:basedOn w:val="Normal"/>
    <w:next w:val="Normal"/>
    <w:qFormat/>
    <w:rsid w:val="00964A7F"/>
    <w:pPr>
      <w:keepNext/>
      <w:jc w:val="center"/>
      <w:outlineLvl w:val="0"/>
    </w:pPr>
    <w:rPr>
      <w:rFonts w:eastAsia="Arial Unicode MS"/>
      <w:b/>
      <w:bCs/>
      <w:lang w:eastAsia="hr-HR" w:val="hr-HR"/>
    </w:rPr>
  </w:style>
  <w:style w:styleId="Naslov2" w:type="paragraph">
    <w:name w:val="heading 2"/>
    <w:basedOn w:val="Normal"/>
    <w:next w:val="Normal"/>
    <w:qFormat/>
    <w:rsid w:val="00964A7F"/>
    <w:pPr>
      <w:keepNext/>
      <w:jc w:val="center"/>
      <w:outlineLvl w:val="1"/>
    </w:pPr>
    <w:rPr>
      <w:rFonts w:eastAsia="Arial Unicode MS"/>
      <w:szCs w:val="20"/>
      <w:lang w:val="hr-HR"/>
    </w:rPr>
  </w:style>
  <w:style w:styleId="Naslov3" w:type="paragraph">
    <w:name w:val="heading 3"/>
    <w:basedOn w:val="Normal"/>
    <w:next w:val="Normal"/>
    <w:link w:val="Naslov3Char"/>
    <w:qFormat/>
    <w:rsid w:val="00964A7F"/>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aliases w:val="uvlaka 3,uvlaka 2"/>
    <w:basedOn w:val="Normal"/>
    <w:rsid w:val="00964A7F"/>
    <w:pPr>
      <w:jc w:val="both"/>
    </w:pPr>
    <w:rPr>
      <w:szCs w:val="20"/>
      <w:lang w:eastAsia="hr-HR" w:val="en-AU"/>
    </w:rPr>
  </w:style>
  <w:style w:styleId="Tekstbalonia" w:type="paragraph">
    <w:name w:val="Balloon Text"/>
    <w:basedOn w:val="Normal"/>
    <w:link w:val="TekstbaloniaChar"/>
    <w:rsid w:val="00CA2900"/>
    <w:rPr>
      <w:rFonts w:ascii="Tahoma" w:cs="Tahoma" w:hAnsi="Tahoma"/>
      <w:sz w:val="16"/>
      <w:szCs w:val="16"/>
    </w:rPr>
  </w:style>
  <w:style w:customStyle="1" w:styleId="TekstbaloniaChar" w:type="character">
    <w:name w:val="Tekst balončića Char"/>
    <w:link w:val="Tekstbalonia"/>
    <w:rsid w:val="00CA2900"/>
    <w:rPr>
      <w:rFonts w:ascii="Tahoma" w:cs="Tahoma" w:hAnsi="Tahoma"/>
      <w:sz w:val="16"/>
      <w:szCs w:val="16"/>
      <w:lang w:eastAsia="en-US" w:val="en-US"/>
    </w:rPr>
  </w:style>
  <w:style w:customStyle="1" w:styleId="Naslov3Char" w:type="character">
    <w:name w:val="Naslov 3 Char"/>
    <w:link w:val="Naslov3"/>
    <w:rsid w:val="00D10042"/>
    <w:rPr>
      <w:rFonts w:eastAsia="Arial Unicode MS"/>
      <w:b/>
      <w:sz w:val="24"/>
      <w:lang w:eastAsia="en-US"/>
    </w:rPr>
  </w:style>
  <w:style w:styleId="Zaglavlje" w:type="paragraph">
    <w:name w:val="header"/>
    <w:basedOn w:val="Normal"/>
    <w:rsid w:val="00D73AA9"/>
    <w:pPr>
      <w:tabs>
        <w:tab w:pos="4703" w:val="center"/>
        <w:tab w:pos="9406" w:val="right"/>
      </w:tabs>
    </w:pPr>
  </w:style>
  <w:style w:styleId="Brojstranice" w:type="character">
    <w:name w:val="page number"/>
    <w:basedOn w:val="Zadanifontodlomka"/>
    <w:rsid w:val="00D73AA9"/>
  </w:style>
  <w:style w:styleId="Podnoje" w:type="paragraph">
    <w:name w:val="footer"/>
    <w:basedOn w:val="Normal"/>
    <w:rsid w:val="00D73AA9"/>
    <w:pPr>
      <w:tabs>
        <w:tab w:pos="4703" w:val="center"/>
        <w:tab w:pos="9406" w:val="right"/>
      </w:tabs>
    </w:pPr>
  </w:style>
  <w:style w:styleId="Odlomakpopisa" w:type="paragraph">
    <w:name w:val="List Paragraph"/>
    <w:basedOn w:val="Normal"/>
    <w:uiPriority w:val="34"/>
    <w:qFormat/>
    <w:rsid w:val="00F94657"/>
    <w:pPr>
      <w:ind w:left="720"/>
      <w:contextualSpacing/>
    </w:pPr>
  </w:style>
  <w:style w:styleId="Tekstrezerviranogmjesta" w:type="character">
    <w:name w:val="Placeholder Text"/>
    <w:basedOn w:val="Zadanifontodlomka"/>
    <w:uiPriority w:val="99"/>
    <w:semiHidden/>
    <w:rsid w:val="00335F4F"/>
    <w:rPr>
      <w:color w:val="808080"/>
      <w:bdr w:color="auto" w:space="0" w:sz="0" w:val="none"/>
      <w:shd w:color="auto" w:fill="auto" w:val="clear"/>
    </w:rPr>
  </w:style>
  <w:style w:customStyle="1" w:styleId="eSPISCCParagraphDefaultFont" w:type="character">
    <w:name w:val="eSPIS_CC_Paragraph Default Font"/>
    <w:basedOn w:val="Zadanifontodlomka"/>
    <w:rsid w:val="00335F4F"/>
    <w:rPr>
      <w:rFonts w:ascii="Times New Roman" w:cs="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335F4F"/>
    <w:rPr>
      <w:bdr w:color="auto" w:space="0" w:sz="0" w:val="none"/>
      <w:shd w:color="auto" w:fill="FFFFCC" w:val="clear"/>
      <w:lang w:eastAsia="hr-HR" w:val="hr-HR"/>
    </w:rPr>
  </w:style>
  <w:style w:customStyle="1" w:styleId="PozadinaSvijetloCrvena" w:type="character">
    <w:name w:val="Pozadina_SvijetloCrvena"/>
    <w:basedOn w:val="eSPISCCParagraphDefaultFont"/>
    <w:rsid w:val="00335F4F"/>
    <w:rPr>
      <w:rFonts w:ascii="Times New Roman" w:cs="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335F4F"/>
    <w:rPr>
      <w:rFonts w:ascii="Times New Roman" w:cs="Times New Roman" w:hAnsi="Times New Roman"/>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7732484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srpnja 2017.</izvorni_sadrzaj>
    <derivirana_varijabla naziv="DomainObject.DatumDonosenjaOdluke_1">20.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168</izvorni_sadrzaj>
    <derivirana_varijabla naziv="DomainObject.Predmet.Broj_1">168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studenog 2014.</izvorni_sadrzaj>
    <derivirana_varijabla naziv="DomainObject.Predmet.DatumOsnivanja_1">10. studenog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St-168/2014</izvorni_sadrzaj>
    <derivirana_varijabla naziv="DomainObject.Predmet.OznakaBroj_1">St-168/2014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ADRIATIC dioničko društvo za hotelijerstvo i turizam u stečaju zastupanog po punomoćniku MADIRAZZA &amp; PARTNERI, odvjetničko društvo d.o.o.</izvorni_sadrzaj>
    <derivirana_varijabla naziv="DomainObject.Predmet.ProtustrankaFormated_1">  ADRIATIC dioničko društvo za hotelijerstvo i turizam u stečaju zastupanog po punomoćniku MADIRAZZA &amp; PARTNERI, odvjetničko društvo d.o.o.</derivirana_varijabla>
  </DomainObject.Predmet.ProtustrankaFormated>
  <DomainObject.Predmet.ProtustrankaFormatedOIB>
    <izvorni_sadrzaj>  ADRIATIC dioničko društvo za hotelijerstvo i turizam u stečaju, OIB 31076464103 zastupanog po punomoćniku MADIRAZZA &amp; PARTNERI, odvjetničko društvo d.o.o.</izvorni_sadrzaj>
    <derivirana_varijabla naziv="DomainObject.Predmet.ProtustrankaFormatedOIB_1">  ADRIATIC dioničko društvo za hotelijerstvo i turizam u stečaju, OIB 31076464103 zastupanog po punomoćniku MADIRAZZA &amp; PARTNERI, odvjetničko društvo d.o.o.</derivirana_varijabla>
  </DomainObject.Predmet.ProtustrankaFormatedOIB>
  <DomainObject.Predmet.ProtustrankaFormatedWithAdress>
    <izvorni_sadrzaj> ADRIATIC dioničko društvo za hotelijerstvo i turizam u stečaju, Obala kneza Branimira 8, 21000 Split zastupanog po punomoćniku MADIRAZZA &amp; PARTNERI, odvjetničko društvo d.o.o.</izvorni_sadrzaj>
    <derivirana_varijabla naziv="DomainObject.Predmet.ProtustrankaFormatedWithAdress_1"> ADRIATIC dioničko društvo za hotelijerstvo i turizam u stečaju, Obala kneza Branimira 8, 21000 Split zastupanog po punomoćniku MADIRAZZA &amp; PARTNERI, odvjetničko društvo d.o.o.</derivirana_varijabla>
  </DomainObject.Predmet.ProtustrankaFormatedWithAdress>
  <DomainObject.Predmet.ProtustrankaFormatedWithAdressOIB>
    <izvorni_sadrzaj> ADRIATIC dioničko društvo za hotelijerstvo i turizam u stečaju, OIB 31076464103, Obala kneza Branimira 8, 21000 Split zastupanog po punomoćniku MADIRAZZA &amp; PARTNERI, odvjetničko društvo d.o.o.</izvorni_sadrzaj>
    <derivirana_varijabla naziv="DomainObject.Predmet.ProtustrankaFormatedWithAdressOIB_1"> ADRIATIC dioničko društvo za hotelijerstvo i turizam u stečaju, OIB 31076464103, Obala kneza Branimira 8, 21000 Split zastupanog po punomoćniku MADIRAZZA &amp; PARTNERI, odvjetničko društvo d.o.o.</derivirana_varijabla>
  </DomainObject.Predmet.ProtustrankaFormatedWithAdressOIB>
  <DomainObject.Predmet.ProtustrankaWithAdress>
    <izvorni_sadrzaj>ADRIATIC dioničko društvo za hotelijerstvo i turizam u stečaju Obala kneza Branimira 8, 21000 Split</izvorni_sadrzaj>
    <derivirana_varijabla naziv="DomainObject.Predmet.ProtustrankaWithAdress_1">ADRIATIC dioničko društvo za hotelijerstvo i turizam u stečaju Obala kneza Branimira 8, 21000 Split</derivirana_varijabla>
  </DomainObject.Predmet.ProtustrankaWithAdress>
  <DomainObject.Predmet.ProtustrankaWithAdressOIB>
    <izvorni_sadrzaj>ADRIATIC dioničko društvo za hotelijerstvo i turizam u stečaju, OIB 31076464103, Obala kneza Branimira 8, 21000 Split</izvorni_sadrzaj>
    <derivirana_varijabla naziv="DomainObject.Predmet.ProtustrankaWithAdressOIB_1">ADRIATIC dioničko društvo za hotelijerstvo i turizam u stečaju, OIB 31076464103, Obala kneza Branimira 8, 21000 Split</derivirana_varijabla>
  </DomainObject.Predmet.ProtustrankaWithAdressOIB>
  <DomainObject.Predmet.ProtustrankaNazivFormated>
    <izvorni_sadrzaj>ADRIATIC dioničko društvo za hotelijerstvo i turizam u stečaju</izvorni_sadrzaj>
    <derivirana_varijabla naziv="DomainObject.Predmet.ProtustrankaNazivFormated_1">ADRIATIC dioničko društvo za hotelijerstvo i turizam u stečaju</derivirana_varijabla>
  </DomainObject.Predmet.ProtustrankaNazivFormated>
  <DomainObject.Predmet.ProtustrankaNazivFormatedOIB>
    <izvorni_sadrzaj>ADRIATIC dioničko društvo za hotelijerstvo i turizam u stečaju, OIB 31076464103</izvorni_sadrzaj>
    <derivirana_varijabla naziv="DomainObject.Predmet.ProtustrankaNazivFormatedOIB_1">ADRIATIC dioničko društvo za hotelijerstvo i turizam u stečaju, OIB 31076464103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Željka Dujmić zastupanog po punomoćniku Jagoda Đinđić; Marija Veselinović zastupanog po punomoćniku Jagoda Đinđić; Silva Bakica zastupanog po punomoćniku Jagoda Đinđić; Marija Berticioli zastupanog po punomoćniku Jagoda Đinđić; Milica Brzica; Nikolina Ezgeta zastupanog po punomoćniku Jagoda Đinđić; Katica Jukić zastupanog po punomoćniku Jagoda Đinđić; Asja Kandić zastupanog po punomoćniku Jagoda Đinđić; Nada Kevo zastupanog po punomoćniku Jagoda Đinđić; Cvita Leskur; Jagoda Stupalo zastupanog po punomoćniku Jagoda Đinđić; Ivanka Plazibat zastupanog po punomoćniku Jagoda Đinđić; Tihomir Ravlić; DIOKOM  NOVI d.o.o. za proizvodnju i trgovinu u stečaju; JELIĆ-INŽENJERING društvo s ograničenom odgovornošću, za inženjering i trgovinu; ZAST, društvo s ograničenom odgovornošću, za zaštitu na radu, zaštitu od požara i zaštitu čovjekove okoline; SAPOR d.o.o. za građenje zastupanog po punomoćniku Miroslav Šarić; ADRIA RESORTS društvo s ograničenom odgovornošću za turizam i ugostiteljstvo te ostale poslovne djelatnosti zastupanog po punomoćniku Odvjetničko društvo Hanžeković &amp; Partneri društvo s ograničenom odgovornošću; Anka Kerum zastupanog po punomoćniku Miroslav Šarić; Građevinski obrt "JELAVIĆ", vl. Ivica Jelavić-Šako</izvorni_sadrzaj>
    <derivirana_varijabla naziv="DomainObject.Predmet.StrankaFormated_1">  Željka Dujmić zastupanog po punomoćniku Jagoda Đinđić; Marija Veselinović zastupanog po punomoćniku Jagoda Đinđić; Silva Bakica zastupanog po punomoćniku Jagoda Đinđić; Marija Berticioli zastupanog po punomoćniku Jagoda Đinđić; Milica Brzica; Nikolina Ezgeta zastupanog po punomoćniku Jagoda Đinđić; Katica Jukić zastupanog po punomoćniku Jagoda Đinđić; Asja Kandić zastupanog po punomoćniku Jagoda Đinđić; Nada Kevo zastupanog po punomoćniku Jagoda Đinđić; Cvita Leskur; Jagoda Stupalo zastupanog po punomoćniku Jagoda Đinđić; Ivanka Plazibat zastupanog po punomoćniku Jagoda Đinđić; Tihomir Ravlić; DIOKOM  NOVI d.o.o. za proizvodnju i trgovinu u stečaju; JELIĆ-INŽENJERING društvo s ograničenom odgovornošću, za inženjering i trgovinu; ZAST, društvo s ograničenom odgovornošću, za zaštitu na radu, zaštitu od požara i zaštitu čovjekove okoline; SAPOR d.o.o. za građenje zastupanog po punomoćniku Miroslav Šarić; ADRIA RESORTS društvo s ograničenom odgovornošću za turizam i ugostiteljstvo te ostale poslovne djelatnosti zastupanog po punomoćniku Odvjetničko društvo Hanžeković &amp; Partneri društvo s ograničenom odgovornošću; Anka Kerum zastupanog po punomoćniku Miroslav Šarić; Građevinski obrt "JELAVIĆ", vl. Ivica Jelavić-Šako</derivirana_varijabla>
  </DomainObject.Predmet.StrankaFormated>
  <DomainObject.Predmet.StrankaFormatedOIB>
    <izvorni_sadrzaj>  Željka Dujmić, OIB 72034117757 zastupanog po punomoćniku Jagoda Đinđić; Marija Veselinović, OIB 06002565868 zastupanog po punomoćniku Jagoda Đinđić; Silva Bakica, OIB 09483472531 zastupanog po punomoćniku Jagoda Đinđić; Marija Berticioli, OIB 30072757646 zastupanog po punomoćniku Jagoda Đinđić; Milica Brzica, OIB 70083255449; Nikolina Ezgeta, OIB 60821108108 zastupanog po punomoćniku Jagoda Đinđić; Katica Jukić, OIB 39866274076 zastupanog po punomoćniku Jagoda Đinđić; Asja Kandić, OIB 66959476675 zastupanog po punomoćniku Jagoda Đinđić; Nada Kevo, OIB 90841880647 zastupanog po punomoćniku Jagoda Đinđić; Cvita Leskur, OIB 98267789502; Jagoda Stupalo, OIB 50259761162 zastupanog po punomoćniku Jagoda Đinđić; Ivanka Plazibat, OIB 04366920359 zastupanog po punomoćniku Jagoda Đinđić; Tihomir Ravlić, OIB 06650428794; DIOKOM  NOVI d.o.o. za proizvodnju i trgovinu u stečaju, OIB 14723663506; JELIĆ-INŽENJERING društvo s ograničenom odgovornošću, za inženjering i trgovinu, OIB 12735116683; ZAST, društvo s ograničenom odgovornošću, za zaštitu na radu, zaštitu od požara i zaštitu čovjekove okoline, OIB 55945864193; SAPOR d.o.o. za građenje, OIB 82948198557 zastupanog po punomoćniku Miroslav Šarić; ADRIA RESORTS društvo s ograničenom odgovornošću za turizam i ugostiteljstvo te ostale poslovne djelatnosti, OIB 16582230172 zastupanog po punomoćniku Odvjetničko društvo Hanžeković &amp; Partneri društvo s ograničenom odgovornošću; Anka Kerum, OIB 73119837197 zastupanog po punomoćniku Miroslav Šarić; Građevinski obrt "JELAVIĆ", vl. Ivica Jelavić-Šako, OIB 26255355420</izvorni_sadrzaj>
    <derivirana_varijabla naziv="DomainObject.Predmet.StrankaFormatedOIB_1">  Željka Dujmić, OIB 72034117757 zastupanog po punomoćniku Jagoda Đinđić; Marija Veselinović, OIB 06002565868 zastupanog po punomoćniku Jagoda Đinđić; Silva Bakica, OIB 09483472531 zastupanog po punomoćniku Jagoda Đinđić; Marija Berticioli, OIB 30072757646 zastupanog po punomoćniku Jagoda Đinđić; Milica Brzica, OIB 70083255449; Nikolina Ezgeta, OIB 60821108108 zastupanog po punomoćniku Jagoda Đinđić; Katica Jukić, OIB 39866274076 zastupanog po punomoćniku Jagoda Đinđić; Asja Kandić, OIB 66959476675 zastupanog po punomoćniku Jagoda Đinđić; Nada Kevo, OIB 90841880647 zastupanog po punomoćniku Jagoda Đinđić; Cvita Leskur, OIB 98267789502; Jagoda Stupalo, OIB 50259761162 zastupanog po punomoćniku Jagoda Đinđić; Ivanka Plazibat, OIB 04366920359 zastupanog po punomoćniku Jagoda Đinđić; Tihomir Ravlić, OIB 06650428794; DIOKOM  NOVI d.o.o. za proizvodnju i trgovinu u stečaju, OIB 14723663506; JELIĆ-INŽENJERING društvo s ograničenom odgovornošću, za inženjering i trgovinu, OIB 12735116683; ZAST, društvo s ograničenom odgovornošću, za zaštitu na radu, zaštitu od požara i zaštitu čovjekove okoline, OIB 55945864193; SAPOR d.o.o. za građenje, OIB 82948198557 zastupanog po punomoćniku Miroslav Šarić; ADRIA RESORTS društvo s ograničenom odgovornošću za turizam i ugostiteljstvo te ostale poslovne djelatnosti, OIB 16582230172 zastupanog po punomoćniku Odvjetničko društvo Hanžeković &amp; Partneri društvo s ograničenom odgovornošću; Anka Kerum, OIB 73119837197 zastupanog po punomoćniku Miroslav Šarić; Građevinski obrt "JELAVIĆ", vl. Ivica Jelavić-Šako, OIB 26255355420</derivirana_varijabla>
  </DomainObject.Predmet.StrankaFormatedOIB>
  <DomainObject.Predmet.StrankaFormatedWithAdress>
    <izvorni_sadrzaj> Željka Dujmić, Istarska 20, 21000 Split zastupanog po punomoćniku Jagoda Đinđić; Marija Veselinović, Ruđera Boškovića 21, 21000 Split zastupanog po punomoćniku Jagoda Đinđić; Silva Bakica, Terzićeva 9, 21000 Split zastupanog po punomoćniku Jagoda Đinđić; Marija Berticioli, Krešimirova 6, 21000 Split zastupanog po punomoćniku Jagoda Đinđić; Milica Brzica, Alojzija Stepinca 31, 21000 Split; Nikolina Ezgeta, Pujanke 77, 21000 Split zastupanog po punomoćniku Jagoda Đinđić; Katica Jukić, Ulica Petra Šegedina 16, 21000 Split zastupanog po punomoćniku Jagoda Đinđić; Asja Kandić, Varaždinska 28, 21000 Split zastupanog po punomoćniku Jagoda Đinđić; Nada Kevo, Ivana Gundulića 7, 21000 Split zastupanog po punomoćniku Jagoda Đinđić; Cvita Leskur, Dudini 27, 21210 Solin; Jagoda Stupalo, Antuna Gustava Matoša 8, 21000 Split zastupanog po punomoćniku Jagoda Đinđić; Ivanka Plazibat, Marina Getaldića 25, 21000 Split zastupanog po punomoćniku Jagoda Đinđić; Tihomir Ravlić, Josipa Pupačića 1, 21000 Split; DIOKOM  NOVI d.o.o. za proizvodnju i trgovinu u stečaju, Plano/bb, 21220 Plano; JELIĆ-INŽENJERING društvo s ograničenom odgovornošću, za inženjering i trgovinu, Trg Hrvatske bratske zajednice 2, 21000 Split; ZAST, društvo s ograničenom odgovornošću, za zaštitu na radu, zaštitu od požara i zaštitu čovjekove okoline, Tončićeva 2/1, 21000 Split; SAPOR d.o.o. za građenje, Put Brodarice 6, 21000 Split zastupanog po punomoćniku Miroslav Šarić; ADRIA RESORTS društvo s ograničenom odgovornošću za turizam i ugostiteljstvo te ostale poslovne djelatnosti, Obala V.Nazora 1, 52210 Rovinj zastupanog po punomoćniku Odvjetničko društvo Hanžeković &amp; Partneri društvo s ograničenom odgovornošću; Anka Kerum, Šime Ljubića 8a, 21000 Split zastupanog po punomoćniku Miroslav Šarić; Građevinski obrt "JELAVIĆ", vl. Ivica Jelavić-Šako, Solinske mladeži 54, 21210 Solin</izvorni_sadrzaj>
    <derivirana_varijabla naziv="DomainObject.Predmet.StrankaFormatedWithAdress_1"> Željka Dujmić, Istarska 20, 21000 Split zastupanog po punomoćniku Jagoda Đinđić; Marija Veselinović, Ruđera Boškovića 21, 21000 Split zastupanog po punomoćniku Jagoda Đinđić; Silva Bakica, Terzićeva 9, 21000 Split zastupanog po punomoćniku Jagoda Đinđić; Marija Berticioli, Krešimirova 6, 21000 Split zastupanog po punomoćniku Jagoda Đinđić; Milica Brzica, Alojzija Stepinca 31, 21000 Split; Nikolina Ezgeta, Pujanke 77, 21000 Split zastupanog po punomoćniku Jagoda Đinđić; Katica Jukić, Ulica Petra Šegedina 16, 21000 Split zastupanog po punomoćniku Jagoda Đinđić; Asja Kandić, Varaždinska 28, 21000 Split zastupanog po punomoćniku Jagoda Đinđić; Nada Kevo, Ivana Gundulića 7, 21000 Split zastupanog po punomoćniku Jagoda Đinđić; Cvita Leskur, Dudini 27, 21210 Solin; Jagoda Stupalo, Antuna Gustava Matoša 8, 21000 Split zastupanog po punomoćniku Jagoda Đinđić; Ivanka Plazibat, Marina Getaldića 25, 21000 Split zastupanog po punomoćniku Jagoda Đinđić; Tihomir Ravlić, Josipa Pupačića 1, 21000 Split; DIOKOM  NOVI d.o.o. za proizvodnju i trgovinu u stečaju, Plano/bb, 21220 Plano; JELIĆ-INŽENJERING društvo s ograničenom odgovornošću, za inženjering i trgovinu, Trg Hrvatske bratske zajednice 2, 21000 Split; ZAST, društvo s ograničenom odgovornošću, za zaštitu na radu, zaštitu od požara i zaštitu čovjekove okoline, Tončićeva 2/1, 21000 Split; SAPOR d.o.o. za građenje, Put Brodarice 6, 21000 Split zastupanog po punomoćniku Miroslav Šarić; ADRIA RESORTS društvo s ograničenom odgovornošću za turizam i ugostiteljstvo te ostale poslovne djelatnosti, Obala V.Nazora 1, 52210 Rovinj zastupanog po punomoćniku Odvjetničko društvo Hanžeković &amp; Partneri društvo s ograničenom odgovornošću; Anka Kerum, Šime Ljubića 8a, 21000 Split zastupanog po punomoćniku Miroslav Šarić; Građevinski obrt "JELAVIĆ", vl. Ivica Jelavić-Šako, Solinske mladeži 54, 21210 Solin</derivirana_varijabla>
  </DomainObject.Predmet.StrankaFormatedWithAdress>
  <DomainObject.Predmet.StrankaFormatedWithAdressOIB>
    <izvorni_sadrzaj> Željka Dujmić, OIB 72034117757, Istarska 20, 21000 Split zastupanog po punomoćniku Jagoda Đinđić; Marija Veselinović, OIB 06002565868, Ruđera Boškovića 21, 21000 Split zastupanog po punomoćniku Jagoda Đinđić; Silva Bakica, OIB 09483472531, Terzićeva 9, 21000 Split zastupanog po punomoćniku Jagoda Đinđić; Marija Berticioli, OIB 30072757646, Krešimirova 6, 21000 Split zastupanog po punomoćniku Jagoda Đinđić; Milica Brzica, OIB 70083255449, Alojzija Stepinca 31, 21000 Split; Nikolina Ezgeta, OIB 60821108108, Pujanke 77, 21000 Split zastupanog po punomoćniku Jagoda Đinđić; Katica Jukić, OIB 39866274076, Ulica Petra Šegedina 16, 21000 Split zastupanog po punomoćniku Jagoda Đinđić; Asja Kandić, OIB 66959476675, Varaždinska 28, 21000 Split zastupanog po punomoćniku Jagoda Đinđić; Nada Kevo, OIB 90841880647, Ivana Gundulića 7, 21000 Split zastupanog po punomoćniku Jagoda Đinđić; Cvita Leskur, OIB 98267789502, Dudini 27, 21210 Solin; Jagoda Stupalo, OIB 50259761162, Antuna Gustava Matoša 8, 21000 Split zastupanog po punomoćniku Jagoda Đinđić; Ivanka Plazibat, OIB 04366920359, Marina Getaldića 25, 21000 Split zastupanog po punomoćniku Jagoda Đinđić; Tihomir Ravlić, OIB 06650428794, Josipa Pupačića 1, 21000 Split; DIOKOM  NOVI d.o.o. za proizvodnju i trgovinu u stečaju, OIB 14723663506, Plano/bb, 21220 Plano; JELIĆ-INŽENJERING društvo s ograničenom odgovornošću, za inženjering i trgovinu, OIB 12735116683, Trg Hrvatske bratske zajednice 2, 21000 Split; ZAST, društvo s ograničenom odgovornošću, za zaštitu na radu, zaštitu od požara i zaštitu čovjekove okoline, OIB 55945864193, Tončićeva 2/1, 21000 Split; SAPOR d.o.o. za građenje, OIB 82948198557, Put Brodarice 6, 21000 Split zastupanog po punomoćniku Miroslav Šarić; ADRIA RESORTS društvo s ograničenom odgovornošću za turizam i ugostiteljstvo te ostale poslovne djelatnosti, OIB 16582230172, Obala V.Nazora 1, 52210 Rovinj zastupanog po punomoćniku Odvjetničko društvo Hanžeković &amp; Partneri društvo s ograničenom odgovornošću; Anka Kerum, OIB 73119837197, Šime Ljubića 8a, 21000 Split zastupanog po punomoćniku Miroslav Šarić; Građevinski obrt "JELAVIĆ", vl. Ivica Jelavić-Šako, OIB 26255355420, Solinske mladeži 54, 21210 Solin</izvorni_sadrzaj>
    <derivirana_varijabla naziv="DomainObject.Predmet.StrankaFormatedWithAdressOIB_1"> Željka Dujmić, OIB 72034117757, Istarska 20, 21000 Split zastupanog po punomoćniku Jagoda Đinđić; Marija Veselinović, OIB 06002565868, Ruđera Boškovića 21, 21000 Split zastupanog po punomoćniku Jagoda Đinđić; Silva Bakica, OIB 09483472531, Terzićeva 9, 21000 Split zastupanog po punomoćniku Jagoda Đinđić; Marija Berticioli, OIB 30072757646, Krešimirova 6, 21000 Split zastupanog po punomoćniku Jagoda Đinđić; Milica Brzica, OIB 70083255449, Alojzija Stepinca 31, 21000 Split; Nikolina Ezgeta, OIB 60821108108, Pujanke 77, 21000 Split zastupanog po punomoćniku Jagoda Đinđić; Katica Jukić, OIB 39866274076, Ulica Petra Šegedina 16, 21000 Split zastupanog po punomoćniku Jagoda Đinđić; Asja Kandić, OIB 66959476675, Varaždinska 28, 21000 Split zastupanog po punomoćniku Jagoda Đinđić; Nada Kevo, OIB 90841880647, Ivana Gundulića 7, 21000 Split zastupanog po punomoćniku Jagoda Đinđić; Cvita Leskur, OIB 98267789502, Dudini 27, 21210 Solin; Jagoda Stupalo, OIB 50259761162, Antuna Gustava Matoša 8, 21000 Split zastupanog po punomoćniku Jagoda Đinđić; Ivanka Plazibat, OIB 04366920359, Marina Getaldića 25, 21000 Split zastupanog po punomoćniku Jagoda Đinđić; Tihomir Ravlić, OIB 06650428794, Josipa Pupačića 1, 21000 Split; DIOKOM  NOVI d.o.o. za proizvodnju i trgovinu u stečaju, OIB 14723663506, Plano/bb, 21220 Plano; JELIĆ-INŽENJERING društvo s ograničenom odgovornošću, za inženjering i trgovinu, OIB 12735116683, Trg Hrvatske bratske zajednice 2, 21000 Split; ZAST, društvo s ograničenom odgovornošću, za zaštitu na radu, zaštitu od požara i zaštitu čovjekove okoline, OIB 55945864193, Tončićeva 2/1, 21000 Split; SAPOR d.o.o. za građenje, OIB 82948198557, Put Brodarice 6, 21000 Split zastupanog po punomoćniku Miroslav Šarić; ADRIA RESORTS društvo s ograničenom odgovornošću za turizam i ugostiteljstvo te ostale poslovne djelatnosti, OIB 16582230172, Obala V.Nazora 1, 52210 Rovinj zastupanog po punomoćniku Odvjetničko društvo Hanžeković &amp; Partneri društvo s ograničenom odgovornošću; Anka Kerum, OIB 73119837197, Šime Ljubića 8a, 21000 Split zastupanog po punomoćniku Miroslav Šarić; Građevinski obrt "JELAVIĆ", vl. Ivica Jelavić-Šako, OIB 26255355420, Solinske mladeži 54, 21210 Solin</derivirana_varijabla>
  </DomainObject.Predmet.StrankaFormatedWithAdressOIB>
  <DomainObject.Predmet.StrankaWithAdress>
    <izvorni_sadrzaj>Željka Dujmić Istarska 20,21000 Split,Marija Veselinović Ruđera Boškovića 21,21000 Split,Silva Bakica Terzićeva 9,21000 Split,Marija Berticioli Krešimirova 6,21000 Split,Milica Brzica Alojzija Stepinca 31,21000 Split,Nikolina Ezgeta Pujanke 77,21000 Split,Katica Jukić Ulica Petra Šegedina 16,21000 Split,Asja Kandić Varaždinska 28,21000 Split,Nada Kevo Ivana Gundulića 7,21000 Split,Cvita Leskur Dudini 27,21210 Solin,Jagoda Stupalo Antuna Gustava Matoša 8,21000 Split,Ivanka Plazibat Marina Getaldića 25,21000 Split,Tihomir Ravlić Josipa Pupačića 1,21000 Split,DIOKOM  NOVI d.o.o. za proizvodnju i trgovinu u stečaju Plano/bb,21220 Plano,JELIĆ-INŽENJERING društvo s ograničenom odgovornošću, za inženjering i trgovinu Trg Hrvatske bratske zajednice 2,21000 Split,ZAST, društvo s ograničenom odgovornošću, za zaštitu na radu, zaštitu od požara i zaštitu čovjekove okoline Tončićeva 2/1,21000 Split,SAPOR d.o.o. za građenje Put Brodarice 6,21000 Split,ADRIA RESORTS društvo s ograničenom odgovornošću za turizam i ugostiteljstvo te ostale poslovne djelatnosti Obala V.Nazora 1,52210 Rovinj,Anka Kerum Šime Ljubića 8a,21000 Split,Građevinski obrt "JELAVIĆ", vl. Ivica Jelavić-Šako Solinske mladeži 54,21210 Solin</izvorni_sadrzaj>
    <derivirana_varijabla naziv="DomainObject.Predmet.StrankaWithAdress_1">Željka Dujmić Istarska 20,21000 Split,Marija Veselinović Ruđera Boškovića 21,21000 Split,Silva Bakica Terzićeva 9,21000 Split,Marija Berticioli Krešimirova 6,21000 Split,Milica Brzica Alojzija Stepinca 31,21000 Split,Nikolina Ezgeta Pujanke 77,21000 Split,Katica Jukić Ulica Petra Šegedina 16,21000 Split,Asja Kandić Varaždinska 28,21000 Split,Nada Kevo Ivana Gundulića 7,21000 Split,Cvita Leskur Dudini 27,21210 Solin,Jagoda Stupalo Antuna Gustava Matoša 8,21000 Split,Ivanka Plazibat Marina Getaldića 25,21000 Split,Tihomir Ravlić Josipa Pupačića 1,21000 Split,DIOKOM  NOVI d.o.o. za proizvodnju i trgovinu u stečaju Plano/bb,21220 Plano,JELIĆ-INŽENJERING društvo s ograničenom odgovornošću, za inženjering i trgovinu Trg Hrvatske bratske zajednice 2,21000 Split,ZAST, društvo s ograničenom odgovornošću, za zaštitu na radu, zaštitu od požara i zaštitu čovjekove okoline Tončićeva 2/1,21000 Split,SAPOR d.o.o. za građenje Put Brodarice 6,21000 Split,ADRIA RESORTS društvo s ograničenom odgovornošću za turizam i ugostiteljstvo te ostale poslovne djelatnosti Obala V.Nazora 1,52210 Rovinj,Anka Kerum Šime Ljubića 8a,21000 Split,Građevinski obrt "JELAVIĆ", vl. Ivica Jelavić-Šako Solinske mladeži 54,21210 Solin</derivirana_varijabla>
  </DomainObject.Predmet.StrankaWithAdress>
  <DomainObject.Predmet.StrankaWithAdressOIB>
    <izvorni_sadrzaj>Željka Dujmić, OIB 72034117757, Istarska 20,21000 Split,Marija Veselinović, OIB 06002565868, Ruđera Boškovića 21,21000 Split,Silva Bakica, OIB 09483472531, Terzićeva 9,21000 Split,Marija Berticioli, OIB 30072757646, Krešimirova 6,21000 Split,Milica Brzica, OIB 70083255449, Alojzija Stepinca 31,21000 Split,Nikolina Ezgeta, OIB 60821108108, Pujanke 77,21000 Split,Katica Jukić, OIB 39866274076, Ulica Petra Šegedina 16,21000 Split,Asja Kandić, OIB 66959476675, Varaždinska 28,21000 Split,Nada Kevo, OIB 90841880647, Ivana Gundulića 7,21000 Split,Cvita Leskur, OIB 98267789502, Dudini 27,21210 Solin,Jagoda Stupalo, OIB 50259761162, Antuna Gustava Matoša 8,21000 Split,Ivanka Plazibat, OIB 04366920359, Marina Getaldića 25,21000 Split,Tihomir Ravlić, OIB 06650428794, Josipa Pupačića 1,21000 Split,DIOKOM  NOVI d.o.o. za proizvodnju i trgovinu u stečaju, OIB 14723663506, Plano/bb,21220 Plano,JELIĆ-INŽENJERING društvo s ograničenom odgovornošću, za inženjering i trgovinu, OIB 12735116683, Trg Hrvatske bratske zajednice 2,21000 Split,ZAST, društvo s ograničenom odgovornošću, za zaštitu na radu, zaštitu od požara i zaštitu čovjekove okoline, OIB 55945864193, Tončićeva 2/1,21000 Split,SAPOR d.o.o. za građenje, OIB 82948198557, Put Brodarice 6,21000 Split,ADRIA RESORTS društvo s ograničenom odgovornošću za turizam i ugostiteljstvo te ostale poslovne djelatnosti, OIB 16582230172, Obala V.Nazora 1,52210 Rovinj,Anka Kerum, OIB 73119837197, Šime Ljubića 8a,21000 Split,Građevinski obrt "JELAVIĆ", vl. Ivica Jelavić-Šako, OIB 26255355420, Solinske mladeži 54,21210 Solin</izvorni_sadrzaj>
    <derivirana_varijabla naziv="DomainObject.Predmet.StrankaWithAdressOIB_1">Željka Dujmić, OIB 72034117757, Istarska 20,21000 Split,Marija Veselinović, OIB 06002565868, Ruđera Boškovića 21,21000 Split,Silva Bakica, OIB 09483472531, Terzićeva 9,21000 Split,Marija Berticioli, OIB 30072757646, Krešimirova 6,21000 Split,Milica Brzica, OIB 70083255449, Alojzija Stepinca 31,21000 Split,Nikolina Ezgeta, OIB 60821108108, Pujanke 77,21000 Split,Katica Jukić, OIB 39866274076, Ulica Petra Šegedina 16,21000 Split,Asja Kandić, OIB 66959476675, Varaždinska 28,21000 Split,Nada Kevo, OIB 90841880647, Ivana Gundulića 7,21000 Split,Cvita Leskur, OIB 98267789502, Dudini 27,21210 Solin,Jagoda Stupalo, OIB 50259761162, Antuna Gustava Matoša 8,21000 Split,Ivanka Plazibat, OIB 04366920359, Marina Getaldića 25,21000 Split,Tihomir Ravlić, OIB 06650428794, Josipa Pupačića 1,21000 Split,DIOKOM  NOVI d.o.o. za proizvodnju i trgovinu u stečaju, OIB 14723663506, Plano/bb,21220 Plano,JELIĆ-INŽENJERING društvo s ograničenom odgovornošću, za inženjering i trgovinu, OIB 12735116683, Trg Hrvatske bratske zajednice 2,21000 Split,ZAST, društvo s ograničenom odgovornošću, za zaštitu na radu, zaštitu od požara i zaštitu čovjekove okoline, OIB 55945864193, Tončićeva 2/1,21000 Split,SAPOR d.o.o. za građenje, OIB 82948198557, Put Brodarice 6,21000 Split,ADRIA RESORTS društvo s ograničenom odgovornošću za turizam i ugostiteljstvo te ostale poslovne djelatnosti, OIB 16582230172, Obala V.Nazora 1,52210 Rovinj,Anka Kerum, OIB 73119837197, Šime Ljubića 8a,21000 Split,Građevinski obrt "JELAVIĆ", vl. Ivica Jelavić-Šako, OIB 26255355420, Solinske mladeži 54,21210 Solin</derivirana_varijabla>
  </DomainObject.Predmet.StrankaWithAdressOIB>
  <DomainObject.Predmet.StrankaNazivFormated>
    <izvorni_sadrzaj>Željka Dujmić,Marija Veselinović,Silva Bakica,Marija Berticioli,Milica Brzica,Nikolina Ezgeta,Katica Jukić,Asja Kandić,Nada Kevo,Cvita Leskur,Jagoda Stupalo,Ivanka Plazibat,Tihomir Ravlić,DIOKOM  NOVI d.o.o. za proizvodnju i trgovinu u stečaju,JELIĆ-INŽENJERING društvo s ograničenom odgovornošću, za inženjering i trgovinu,ZAST, društvo s ograničenom odgovornošću, za zaštitu na radu, zaštitu od požara i zaštitu čovjekove okoline,SAPOR d.o.o. za građenje,ADRIA RESORTS društvo s ograničenom odgovornošću za turizam i ugostiteljstvo te ostale poslovne djelatnosti,Anka Kerum,Građevinski obrt "JELAVIĆ", vl. Ivica Jelavić-Šako</izvorni_sadrzaj>
    <derivirana_varijabla naziv="DomainObject.Predmet.StrankaNazivFormated_1">Željka Dujmić,Marija Veselinović,Silva Bakica,Marija Berticioli,Milica Brzica,Nikolina Ezgeta,Katica Jukić,Asja Kandić,Nada Kevo,Cvita Leskur,Jagoda Stupalo,Ivanka Plazibat,Tihomir Ravlić,DIOKOM  NOVI d.o.o. za proizvodnju i trgovinu u stečaju,JELIĆ-INŽENJERING društvo s ograničenom odgovornošću, za inženjering i trgovinu,ZAST, društvo s ograničenom odgovornošću, za zaštitu na radu, zaštitu od požara i zaštitu čovjekove okoline,SAPOR d.o.o. za građenje,ADRIA RESORTS društvo s ograničenom odgovornošću za turizam i ugostiteljstvo te ostale poslovne djelatnosti,Anka Kerum,Građevinski obrt "JELAVIĆ", vl. Ivica Jelavić-Šako</derivirana_varijabla>
  </DomainObject.Predmet.StrankaNazivFormated>
  <DomainObject.Predmet.StrankaNazivFormatedOIB>
    <izvorni_sadrzaj>Željka Dujmić, OIB 72034117757,Marija Veselinović, OIB 06002565868,Silva Bakica, OIB 09483472531,Marija Berticioli, OIB 30072757646,Milica Brzica, OIB 70083255449,Nikolina Ezgeta, OIB 60821108108,Katica Jukić, OIB 39866274076,Asja Kandić, OIB 66959476675,Nada Kevo, OIB 90841880647,Cvita Leskur, OIB 98267789502,Jagoda Stupalo, OIB 50259761162,Ivanka Plazibat, OIB 04366920359,Tihomir Ravlić, OIB 06650428794,DIOKOM  NOVI d.o.o. za proizvodnju i trgovinu u stečaju, OIB 14723663506,JELIĆ-INŽENJERING društvo s ograničenom odgovornošću, za inženjering i trgovinu, OIB 12735116683,ZAST, društvo s ograničenom odgovornošću, za zaštitu na radu, zaštitu od požara i zaštitu čovjekove okoline, OIB 55945864193,SAPOR d.o.o. za građenje, OIB 82948198557,ADRIA RESORTS društvo s ograničenom odgovornošću za turizam i ugostiteljstvo te ostale poslovne djelatnosti, OIB 16582230172,Anka Kerum, OIB 73119837197,Građevinski obrt "JELAVIĆ", vl. Ivica Jelavić-Šako, OIB 26255355420</izvorni_sadrzaj>
    <derivirana_varijabla naziv="DomainObject.Predmet.StrankaNazivFormatedOIB_1">Željka Dujmić, OIB 72034117757,Marija Veselinović, OIB 06002565868,Silva Bakica, OIB 09483472531,Marija Berticioli, OIB 30072757646,Milica Brzica, OIB 70083255449,Nikolina Ezgeta, OIB 60821108108,Katica Jukić, OIB 39866274076,Asja Kandić, OIB 66959476675,Nada Kevo, OIB 90841880647,Cvita Leskur, OIB 98267789502,Jagoda Stupalo, OIB 50259761162,Ivanka Plazibat, OIB 04366920359,Tihomir Ravlić, OIB 06650428794,DIOKOM  NOVI d.o.o. za proizvodnju i trgovinu u stečaju, OIB 14723663506,JELIĆ-INŽENJERING društvo s ograničenom odgovornošću, za inženjering i trgovinu, OIB 12735116683,ZAST, društvo s ograničenom odgovornošću, za zaštitu na radu, zaštitu od požara i zaštitu čovjekove okoline, OIB 55945864193,SAPOR d.o.o. za građenje, OIB 82948198557,ADRIA RESORTS društvo s ograničenom odgovornošću za turizam i ugostiteljstvo te ostale poslovne djelatnosti, OIB 16582230172,Anka Kerum, OIB 73119837197,Građevinski obrt "JELAVIĆ", vl. Ivica Jelavić-Šako, OIB 26255355420</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Željka Dujmić zastupanog po punomoćniku Jagoda Đinđić</item>
      <item>Marija Veselinović zastupanog po punomoćniku Jagoda Đinđić</item>
      <item>Silva Bakica zastupanog po punomoćniku Jagoda Đinđić</item>
      <item>Marija Berticioli zastupanog po punomoćniku Jagoda Đinđić</item>
      <item>Milica Brzica</item>
      <item>Nikolina Ezgeta zastupanog po punomoćniku Jagoda Đinđić</item>
      <item>Katica Jukić zastupanog po punomoćniku Jagoda Đinđić</item>
      <item>Asja Kandić zastupanog po punomoćniku Jagoda Đinđić</item>
      <item>Nada Kevo zastupanog po punomoćniku Jagoda Đinđić</item>
      <item>Cvita Leskur</item>
      <item>Jagoda Stupalo zastupanog po punomoćniku Jagoda Đinđić</item>
      <item>Ivanka Plazibat zastupanog po punomoćniku Jagoda Đinđić</item>
      <item>Tihomir Ravlić</item>
      <item>DIOKOM  NOVI d.o.o. za proizvodnju i trgovinu u stečaju</item>
      <item>JELIĆ-INŽENJERING društvo s ograničenom odgovornošću, za inženjering i trgovinu</item>
      <item>ZAST, društvo s ograničenom odgovornošću, za zaštitu na radu, zaštitu od požara i zaštitu čovjekove okoline</item>
      <item>SAPOR d.o.o. za građenje zastupanog po punomoćniku Miroslav Šarić</item>
      <item>ADRIA RESORTS društvo s ograničenom odgovornošću za turizam i ugostiteljstvo te ostale poslovne djelatnosti zastupanog po punomoćniku Odvjetničko društvo Hanžeković &amp; Partneri društvo s ograničenom odgovornošću</item>
      <item>Anka Kerum zastupanog po punomoćniku Miroslav Šarić</item>
      <item>Građevinski obrt "JELAVIĆ", vl. Ivica Jelavić-Šako</item>
    </izvorni_sadrzaj>
    <derivirana_varijabla naziv="DomainObject.Predmet.StrankaListFormated_1">
      <item>Željka Dujmić zastupanog po punomoćniku Jagoda Đinđić</item>
      <item>Marija Veselinović zastupanog po punomoćniku Jagoda Đinđić</item>
      <item>Silva Bakica zastupanog po punomoćniku Jagoda Đinđić</item>
      <item>Marija Berticioli zastupanog po punomoćniku Jagoda Đinđić</item>
      <item>Milica Brzica</item>
      <item>Nikolina Ezgeta zastupanog po punomoćniku Jagoda Đinđić</item>
      <item>Katica Jukić zastupanog po punomoćniku Jagoda Đinđić</item>
      <item>Asja Kandić zastupanog po punomoćniku Jagoda Đinđić</item>
      <item>Nada Kevo zastupanog po punomoćniku Jagoda Đinđić</item>
      <item>Cvita Leskur</item>
      <item>Jagoda Stupalo zastupanog po punomoćniku Jagoda Đinđić</item>
      <item>Ivanka Plazibat zastupanog po punomoćniku Jagoda Đinđić</item>
      <item>Tihomir Ravlić</item>
      <item>DIOKOM  NOVI d.o.o. za proizvodnju i trgovinu u stečaju</item>
      <item>JELIĆ-INŽENJERING društvo s ograničenom odgovornošću, za inženjering i trgovinu</item>
      <item>ZAST, društvo s ograničenom odgovornošću, za zaštitu na radu, zaštitu od požara i zaštitu čovjekove okoline</item>
      <item>SAPOR d.o.o. za građenje zastupanog po punomoćniku Miroslav Šarić</item>
      <item>ADRIA RESORTS društvo s ograničenom odgovornošću za turizam i ugostiteljstvo te ostale poslovne djelatnosti zastupanog po punomoćniku Odvjetničko društvo Hanžeković &amp; Partneri društvo s ograničenom odgovornošću</item>
      <item>Anka Kerum zastupanog po punomoćniku Miroslav Šarić</item>
      <item>Građevinski obrt "JELAVIĆ", vl. Ivica Jelavić-Šako</item>
    </derivirana_varijabla>
  </DomainObject.Predmet.StrankaListFormated>
  <DomainObject.Predmet.StrankaListFormatedOIB>
    <izvorni_sadrzaj>
      <item>Željka Dujmić, OIB 72034117757 zastupanog po punomoćniku Jagoda Đinđić</item>
      <item>Marija Veselinović, OIB 06002565868 zastupanog po punomoćniku Jagoda Đinđić</item>
      <item>Silva Bakica, OIB 09483472531 zastupanog po punomoćniku Jagoda Đinđić</item>
      <item>Marija Berticioli, OIB 30072757646 zastupanog po punomoćniku Jagoda Đinđić</item>
      <item>Milica Brzica, OIB 70083255449</item>
      <item>Nikolina Ezgeta, OIB 60821108108 zastupanog po punomoćniku Jagoda Đinđić</item>
      <item>Katica Jukić, OIB 39866274076 zastupanog po punomoćniku Jagoda Đinđić</item>
      <item>Asja Kandić, OIB 66959476675 zastupanog po punomoćniku Jagoda Đinđić</item>
      <item>Nada Kevo, OIB 90841880647 zastupanog po punomoćniku Jagoda Đinđić</item>
      <item>Cvita Leskur, OIB 98267789502</item>
      <item>Jagoda Stupalo, OIB 50259761162 zastupanog po punomoćniku Jagoda Đinđić</item>
      <item>Ivanka Plazibat, OIB 04366920359 zastupanog po punomoćniku Jagoda Đinđić</item>
      <item>Tihomir Ravlić, OIB 06650428794</item>
      <item>DIOKOM  NOVI d.o.o. za proizvodnju i trgovinu u stečaju, OIB 14723663506</item>
      <item>JELIĆ-INŽENJERING društvo s ograničenom odgovornošću, za inženjering i trgovinu, OIB 12735116683</item>
      <item>ZAST, društvo s ograničenom odgovornošću, za zaštitu na radu, zaštitu od požara i zaštitu čovjekove okoline, OIB 55945864193</item>
      <item>SAPOR d.o.o. za građenje, OIB 82948198557 zastupanog po punomoćniku Miroslav Šarić</item>
      <item>ADRIA RESORTS društvo s ograničenom odgovornošću za turizam i ugostiteljstvo te ostale poslovne djelatnosti, OIB 16582230172 zastupanog po punomoćniku Odvjetničko društvo Hanžeković &amp; Partneri društvo s ograničenom odgovornošću</item>
      <item>Anka Kerum, OIB 73119837197 zastupanog po punomoćniku Miroslav Šarić</item>
      <item>Građevinski obrt "JELAVIĆ", vl. Ivica Jelavić-Šako, OIB 26255355420</item>
    </izvorni_sadrzaj>
    <derivirana_varijabla naziv="DomainObject.Predmet.StrankaListFormatedOIB_1">
      <item>Željka Dujmić, OIB 72034117757 zastupanog po punomoćniku Jagoda Đinđić</item>
      <item>Marija Veselinović, OIB 06002565868 zastupanog po punomoćniku Jagoda Đinđić</item>
      <item>Silva Bakica, OIB 09483472531 zastupanog po punomoćniku Jagoda Đinđić</item>
      <item>Marija Berticioli, OIB 30072757646 zastupanog po punomoćniku Jagoda Đinđić</item>
      <item>Milica Brzica, OIB 70083255449</item>
      <item>Nikolina Ezgeta, OIB 60821108108 zastupanog po punomoćniku Jagoda Đinđić</item>
      <item>Katica Jukić, OIB 39866274076 zastupanog po punomoćniku Jagoda Đinđić</item>
      <item>Asja Kandić, OIB 66959476675 zastupanog po punomoćniku Jagoda Đinđić</item>
      <item>Nada Kevo, OIB 90841880647 zastupanog po punomoćniku Jagoda Đinđić</item>
      <item>Cvita Leskur, OIB 98267789502</item>
      <item>Jagoda Stupalo, OIB 50259761162 zastupanog po punomoćniku Jagoda Đinđić</item>
      <item>Ivanka Plazibat, OIB 04366920359 zastupanog po punomoćniku Jagoda Đinđić</item>
      <item>Tihomir Ravlić, OIB 06650428794</item>
      <item>DIOKOM  NOVI d.o.o. za proizvodnju i trgovinu u stečaju, OIB 14723663506</item>
      <item>JELIĆ-INŽENJERING društvo s ograničenom odgovornošću, za inženjering i trgovinu, OIB 12735116683</item>
      <item>ZAST, društvo s ograničenom odgovornošću, za zaštitu na radu, zaštitu od požara i zaštitu čovjekove okoline, OIB 55945864193</item>
      <item>SAPOR d.o.o. za građenje, OIB 82948198557 zastupanog po punomoćniku Miroslav Šarić</item>
      <item>ADRIA RESORTS društvo s ograničenom odgovornošću za turizam i ugostiteljstvo te ostale poslovne djelatnosti, OIB 16582230172 zastupanog po punomoćniku Odvjetničko društvo Hanžeković &amp; Partneri društvo s ograničenom odgovornošću</item>
      <item>Anka Kerum, OIB 73119837197 zastupanog po punomoćniku Miroslav Šarić</item>
      <item>Građevinski obrt "JELAVIĆ", vl. Ivica Jelavić-Šako, OIB 26255355420</item>
    </derivirana_varijabla>
  </DomainObject.Predmet.StrankaListFormatedOIB>
  <DomainObject.Predmet.StrankaListFormatedWithAdress>
    <izvorni_sadrzaj>
      <item>Željka Dujmić, Istarska 20, 21000 Split zastupanog po punomoćniku Jagoda Đinđić</item>
      <item>Marija Veselinović, Ruđera Boškovića 21, 21000 Split zastupanog po punomoćniku Jagoda Đinđić</item>
      <item>Silva Bakica, Terzićeva 9, 21000 Split zastupanog po punomoćniku Jagoda Đinđić</item>
      <item>Marija Berticioli, Krešimirova 6, 21000 Split zastupanog po punomoćniku Jagoda Đinđić</item>
      <item>Milica Brzica, Alojzija Stepinca 31, 21000 Split</item>
      <item>Nikolina Ezgeta, Pujanke 77, 21000 Split zastupanog po punomoćniku Jagoda Đinđić</item>
      <item>Katica Jukić, Ulica Petra Šegedina 16, 21000 Split zastupanog po punomoćniku Jagoda Đinđić</item>
      <item>Asja Kandić, Varaždinska 28, 21000 Split zastupanog po punomoćniku Jagoda Đinđić</item>
      <item>Nada Kevo, Ivana Gundulića 7, 21000 Split zastupanog po punomoćniku Jagoda Đinđić</item>
      <item>Cvita Leskur, Dudini 27, 21210 Solin</item>
      <item>Jagoda Stupalo, Antuna Gustava Matoša 8, 21000 Split zastupanog po punomoćniku Jagoda Đinđić</item>
      <item>Ivanka Plazibat, Marina Getaldića 25, 21000 Split zastupanog po punomoćniku Jagoda Đinđić</item>
      <item>Tihomir Ravlić, Josipa Pupačića 1, 21000 Split</item>
      <item>DIOKOM  NOVI d.o.o. za proizvodnju i trgovinu u stečaju, Plano/bb, 21220 Plano</item>
      <item>JELIĆ-INŽENJERING društvo s ograničenom odgovornošću, za inženjering i trgovinu, Trg Hrvatske bratske zajednice 2, 21000 Split</item>
      <item>ZAST, društvo s ograničenom odgovornošću, za zaštitu na radu, zaštitu od požara i zaštitu čovjekove okoline, Tončićeva 2/1, 21000 Split</item>
      <item>SAPOR d.o.o. za građenje, Put Brodarice 6, 21000 Split zastupanog po punomoćniku Miroslav Šarić</item>
      <item>ADRIA RESORTS društvo s ograničenom odgovornošću za turizam i ugostiteljstvo te ostale poslovne djelatnosti, Obala V.Nazora 1, 52210 Rovinj zastupanog po punomoćniku Odvjetničko društvo Hanžeković &amp; Partneri društvo s ograničenom odgovornošću</item>
      <item>Anka Kerum, Šime Ljubića 8a, 21000 Split zastupanog po punomoćniku Miroslav Šarić</item>
      <item>Građevinski obrt "JELAVIĆ", vl. Ivica Jelavić-Šako, Solinske mladeži 54, 21210 Solin</item>
    </izvorni_sadrzaj>
    <derivirana_varijabla naziv="DomainObject.Predmet.StrankaListFormatedWithAdress_1">
      <item>Željka Dujmić, Istarska 20, 21000 Split zastupanog po punomoćniku Jagoda Đinđić</item>
      <item>Marija Veselinović, Ruđera Boškovića 21, 21000 Split zastupanog po punomoćniku Jagoda Đinđić</item>
      <item>Silva Bakica, Terzićeva 9, 21000 Split zastupanog po punomoćniku Jagoda Đinđić</item>
      <item>Marija Berticioli, Krešimirova 6, 21000 Split zastupanog po punomoćniku Jagoda Đinđić</item>
      <item>Milica Brzica, Alojzija Stepinca 31, 21000 Split</item>
      <item>Nikolina Ezgeta, Pujanke 77, 21000 Split zastupanog po punomoćniku Jagoda Đinđić</item>
      <item>Katica Jukić, Ulica Petra Šegedina 16, 21000 Split zastupanog po punomoćniku Jagoda Đinđić</item>
      <item>Asja Kandić, Varaždinska 28, 21000 Split zastupanog po punomoćniku Jagoda Đinđić</item>
      <item>Nada Kevo, Ivana Gundulića 7, 21000 Split zastupanog po punomoćniku Jagoda Đinđić</item>
      <item>Cvita Leskur, Dudini 27, 21210 Solin</item>
      <item>Jagoda Stupalo, Antuna Gustava Matoša 8, 21000 Split zastupanog po punomoćniku Jagoda Đinđić</item>
      <item>Ivanka Plazibat, Marina Getaldića 25, 21000 Split zastupanog po punomoćniku Jagoda Đinđić</item>
      <item>Tihomir Ravlić, Josipa Pupačića 1, 21000 Split</item>
      <item>DIOKOM  NOVI d.o.o. za proizvodnju i trgovinu u stečaju, Plano/bb, 21220 Plano</item>
      <item>JELIĆ-INŽENJERING društvo s ograničenom odgovornošću, za inženjering i trgovinu, Trg Hrvatske bratske zajednice 2, 21000 Split</item>
      <item>ZAST, društvo s ograničenom odgovornošću, za zaštitu na radu, zaštitu od požara i zaštitu čovjekove okoline, Tončićeva 2/1, 21000 Split</item>
      <item>SAPOR d.o.o. za građenje, Put Brodarice 6, 21000 Split zastupanog po punomoćniku Miroslav Šarić</item>
      <item>ADRIA RESORTS društvo s ograničenom odgovornošću za turizam i ugostiteljstvo te ostale poslovne djelatnosti, Obala V.Nazora 1, 52210 Rovinj zastupanog po punomoćniku Odvjetničko društvo Hanžeković &amp; Partneri društvo s ograničenom odgovornošću</item>
      <item>Anka Kerum, Šime Ljubića 8a, 21000 Split zastupanog po punomoćniku Miroslav Šarić</item>
      <item>Građevinski obrt "JELAVIĆ", vl. Ivica Jelavić-Šako, Solinske mladeži 54, 21210 Solin</item>
    </derivirana_varijabla>
  </DomainObject.Predmet.StrankaListFormatedWithAdress>
  <DomainObject.Predmet.StrankaListFormatedWithAdressOIB>
    <izvorni_sadrzaj>
      <item>Željka Dujmić, OIB 72034117757, Istarska 20, 21000 Split zastupanog po punomoćniku Jagoda Đinđić</item>
      <item>Marija Veselinović, OIB 06002565868, Ruđera Boškovića 21, 21000 Split zastupanog po punomoćniku Jagoda Đinđić</item>
      <item>Silva Bakica, OIB 09483472531, Terzićeva 9, 21000 Split zastupanog po punomoćniku Jagoda Đinđić</item>
      <item>Marija Berticioli, OIB 30072757646, Krešimirova 6, 21000 Split zastupanog po punomoćniku Jagoda Đinđić</item>
      <item>Milica Brzica, OIB 70083255449, Alojzija Stepinca 31, 21000 Split</item>
      <item>Nikolina Ezgeta, OIB 60821108108, Pujanke 77, 21000 Split zastupanog po punomoćniku Jagoda Đinđić</item>
      <item>Katica Jukić, OIB 39866274076, Ulica Petra Šegedina 16, 21000 Split zastupanog po punomoćniku Jagoda Đinđić</item>
      <item>Asja Kandić, OIB 66959476675, Varaždinska 28, 21000 Split zastupanog po punomoćniku Jagoda Đinđić</item>
      <item>Nada Kevo, OIB 90841880647, Ivana Gundulića 7, 21000 Split zastupanog po punomoćniku Jagoda Đinđić</item>
      <item>Cvita Leskur, OIB 98267789502, Dudini 27, 21210 Solin</item>
      <item>Jagoda Stupalo, OIB 50259761162, Antuna Gustava Matoša 8, 21000 Split zastupanog po punomoćniku Jagoda Đinđić</item>
      <item>Ivanka Plazibat, OIB 04366920359, Marina Getaldića 25, 21000 Split zastupanog po punomoćniku Jagoda Đinđić</item>
      <item>Tihomir Ravlić, OIB 06650428794, Josipa Pupačića 1, 21000 Split</item>
      <item>DIOKOM  NOVI d.o.o. za proizvodnju i trgovinu u stečaju, OIB 14723663506, Plano/bb, 21220 Plano</item>
      <item>JELIĆ-INŽENJERING društvo s ograničenom odgovornošću, za inženjering i trgovinu, OIB 12735116683, Trg Hrvatske bratske zajednice 2, 21000 Split</item>
      <item>ZAST, društvo s ograničenom odgovornošću, za zaštitu na radu, zaštitu od požara i zaštitu čovjekove okoline, OIB 55945864193, Tončićeva 2/1, 21000 Split</item>
      <item>SAPOR d.o.o. za građenje, OIB 82948198557, Put Brodarice 6, 21000 Split zastupanog po punomoćniku Miroslav Šarić</item>
      <item>ADRIA RESORTS društvo s ograničenom odgovornošću za turizam i ugostiteljstvo te ostale poslovne djelatnosti, OIB 16582230172, Obala V.Nazora 1, 52210 Rovinj zastupanog po punomoćniku Odvjetničko društvo Hanžeković &amp; Partneri društvo s ograničenom odgovornošću</item>
      <item>Anka Kerum, OIB 73119837197, Šime Ljubića 8a, 21000 Split zastupanog po punomoćniku Miroslav Šarić</item>
      <item>Građevinski obrt "JELAVIĆ", vl. Ivica Jelavić-Šako, OIB 26255355420, Solinske mladeži 54, 21210 Solin</item>
    </izvorni_sadrzaj>
    <derivirana_varijabla naziv="DomainObject.Predmet.StrankaListFormatedWithAdressOIB_1">
      <item>Željka Dujmić, OIB 72034117757, Istarska 20, 21000 Split zastupanog po punomoćniku Jagoda Đinđić</item>
      <item>Marija Veselinović, OIB 06002565868, Ruđera Boškovića 21, 21000 Split zastupanog po punomoćniku Jagoda Đinđić</item>
      <item>Silva Bakica, OIB 09483472531, Terzićeva 9, 21000 Split zastupanog po punomoćniku Jagoda Đinđić</item>
      <item>Marija Berticioli, OIB 30072757646, Krešimirova 6, 21000 Split zastupanog po punomoćniku Jagoda Đinđić</item>
      <item>Milica Brzica, OIB 70083255449, Alojzija Stepinca 31, 21000 Split</item>
      <item>Nikolina Ezgeta, OIB 60821108108, Pujanke 77, 21000 Split zastupanog po punomoćniku Jagoda Đinđić</item>
      <item>Katica Jukić, OIB 39866274076, Ulica Petra Šegedina 16, 21000 Split zastupanog po punomoćniku Jagoda Đinđić</item>
      <item>Asja Kandić, OIB 66959476675, Varaždinska 28, 21000 Split zastupanog po punomoćniku Jagoda Đinđić</item>
      <item>Nada Kevo, OIB 90841880647, Ivana Gundulića 7, 21000 Split zastupanog po punomoćniku Jagoda Đinđić</item>
      <item>Cvita Leskur, OIB 98267789502, Dudini 27, 21210 Solin</item>
      <item>Jagoda Stupalo, OIB 50259761162, Antuna Gustava Matoša 8, 21000 Split zastupanog po punomoćniku Jagoda Đinđić</item>
      <item>Ivanka Plazibat, OIB 04366920359, Marina Getaldića 25, 21000 Split zastupanog po punomoćniku Jagoda Đinđić</item>
      <item>Tihomir Ravlić, OIB 06650428794, Josipa Pupačića 1, 21000 Split</item>
      <item>DIOKOM  NOVI d.o.o. za proizvodnju i trgovinu u stečaju, OIB 14723663506, Plano/bb, 21220 Plano</item>
      <item>JELIĆ-INŽENJERING društvo s ograničenom odgovornošću, za inženjering i trgovinu, OIB 12735116683, Trg Hrvatske bratske zajednice 2, 21000 Split</item>
      <item>ZAST, društvo s ograničenom odgovornošću, za zaštitu na radu, zaštitu od požara i zaštitu čovjekove okoline, OIB 55945864193, Tončićeva 2/1, 21000 Split</item>
      <item>SAPOR d.o.o. za građenje, OIB 82948198557, Put Brodarice 6, 21000 Split zastupanog po punomoćniku Miroslav Šarić</item>
      <item>ADRIA RESORTS društvo s ograničenom odgovornošću za turizam i ugostiteljstvo te ostale poslovne djelatnosti, OIB 16582230172, Obala V.Nazora 1, 52210 Rovinj zastupanog po punomoćniku Odvjetničko društvo Hanžeković &amp; Partneri društvo s ograničenom odgovornošću</item>
      <item>Anka Kerum, OIB 73119837197, Šime Ljubića 8a, 21000 Split zastupanog po punomoćniku Miroslav Šarić</item>
      <item>Građevinski obrt "JELAVIĆ", vl. Ivica Jelavić-Šako, OIB 26255355420, Solinske mladeži 54, 21210 Solin</item>
    </derivirana_varijabla>
  </DomainObject.Predmet.StrankaListFormatedWithAdressOIB>
  <DomainObject.Predmet.StrankaListNazivFormated>
    <izvorni_sadrzaj>
      <item>Željka Dujmić</item>
      <item>Marija Veselinović</item>
      <item>Silva Bakica</item>
      <item>Marija Berticioli</item>
      <item>Milica Brzica</item>
      <item>Nikolina Ezgeta</item>
      <item>Katica Jukić</item>
      <item>Asja Kandić</item>
      <item>Nada Kevo</item>
      <item>Cvita Leskur</item>
      <item>Jagoda Stupalo</item>
      <item>Ivanka Plazibat</item>
      <item>Tihomir Ravlić</item>
      <item>DIOKOM  NOVI d.o.o. za proizvodnju i trgovinu u stečaju</item>
      <item>JELIĆ-INŽENJERING društvo s ograničenom odgovornošću, za inženjering i trgovinu</item>
      <item>ZAST, društvo s ograničenom odgovornošću, za zaštitu na radu, zaštitu od požara i zaštitu čovjekove okoline</item>
      <item>SAPOR d.o.o. za građenje</item>
      <item>ADRIA RESORTS društvo s ograničenom odgovornošću za turizam i ugostiteljstvo te ostale poslovne djelatnosti</item>
      <item>Anka Kerum</item>
      <item>Građevinski obrt "JELAVIĆ", vl. Ivica Jelavić-Šako</item>
    </izvorni_sadrzaj>
    <derivirana_varijabla naziv="DomainObject.Predmet.StrankaListNazivFormated_1">
      <item>Željka Dujmić</item>
      <item>Marija Veselinović</item>
      <item>Silva Bakica</item>
      <item>Marija Berticioli</item>
      <item>Milica Brzica</item>
      <item>Nikolina Ezgeta</item>
      <item>Katica Jukić</item>
      <item>Asja Kandić</item>
      <item>Nada Kevo</item>
      <item>Cvita Leskur</item>
      <item>Jagoda Stupalo</item>
      <item>Ivanka Plazibat</item>
      <item>Tihomir Ravlić</item>
      <item>DIOKOM  NOVI d.o.o. za proizvodnju i trgovinu u stečaju</item>
      <item>JELIĆ-INŽENJERING društvo s ograničenom odgovornošću, za inženjering i trgovinu</item>
      <item>ZAST, društvo s ograničenom odgovornošću, za zaštitu na radu, zaštitu od požara i zaštitu čovjekove okoline</item>
      <item>SAPOR d.o.o. za građenje</item>
      <item>ADRIA RESORTS društvo s ograničenom odgovornošću za turizam i ugostiteljstvo te ostale poslovne djelatnosti</item>
      <item>Anka Kerum</item>
      <item>Građevinski obrt "JELAVIĆ", vl. Ivica Jelavić-Šako</item>
    </derivirana_varijabla>
  </DomainObject.Predmet.StrankaListNazivFormated>
  <DomainObject.Predmet.StrankaListNazivFormatedOIB>
    <izvorni_sadrzaj>
      <item>Željka Dujmić, OIB 72034117757</item>
      <item>Marija Veselinović, OIB 06002565868</item>
      <item>Silva Bakica, OIB 09483472531</item>
      <item>Marija Berticioli, OIB 30072757646</item>
      <item>Milica Brzica, OIB 70083255449</item>
      <item>Nikolina Ezgeta, OIB 60821108108</item>
      <item>Katica Jukić, OIB 39866274076</item>
      <item>Asja Kandić, OIB 66959476675</item>
      <item>Nada Kevo, OIB 90841880647</item>
      <item>Cvita Leskur, OIB 98267789502</item>
      <item>Jagoda Stupalo, OIB 50259761162</item>
      <item>Ivanka Plazibat, OIB 04366920359</item>
      <item>Tihomir Ravlić, OIB 06650428794</item>
      <item>DIOKOM  NOVI d.o.o. za proizvodnju i trgovinu u stečaju, OIB 14723663506</item>
      <item>JELIĆ-INŽENJERING društvo s ograničenom odgovornošću, za inženjering i trgovinu, OIB 12735116683</item>
      <item>ZAST, društvo s ograničenom odgovornošću, za zaštitu na radu, zaštitu od požara i zaštitu čovjekove okoline, OIB 55945864193</item>
      <item>SAPOR d.o.o. za građenje, OIB 82948198557</item>
      <item>ADRIA RESORTS društvo s ograničenom odgovornošću za turizam i ugostiteljstvo te ostale poslovne djelatnosti, OIB 16582230172</item>
      <item>Anka Kerum, OIB 73119837197</item>
      <item>Građevinski obrt "JELAVIĆ", vl. Ivica Jelavić-Šako, OIB 26255355420</item>
    </izvorni_sadrzaj>
    <derivirana_varijabla naziv="DomainObject.Predmet.StrankaListNazivFormatedOIB_1">
      <item>Željka Dujmić, OIB 72034117757</item>
      <item>Marija Veselinović, OIB 06002565868</item>
      <item>Silva Bakica, OIB 09483472531</item>
      <item>Marija Berticioli, OIB 30072757646</item>
      <item>Milica Brzica, OIB 70083255449</item>
      <item>Nikolina Ezgeta, OIB 60821108108</item>
      <item>Katica Jukić, OIB 39866274076</item>
      <item>Asja Kandić, OIB 66959476675</item>
      <item>Nada Kevo, OIB 90841880647</item>
      <item>Cvita Leskur, OIB 98267789502</item>
      <item>Jagoda Stupalo, OIB 50259761162</item>
      <item>Ivanka Plazibat, OIB 04366920359</item>
      <item>Tihomir Ravlić, OIB 06650428794</item>
      <item>DIOKOM  NOVI d.o.o. za proizvodnju i trgovinu u stečaju, OIB 14723663506</item>
      <item>JELIĆ-INŽENJERING društvo s ograničenom odgovornošću, za inženjering i trgovinu, OIB 12735116683</item>
      <item>ZAST, društvo s ograničenom odgovornošću, za zaštitu na radu, zaštitu od požara i zaštitu čovjekove okoline, OIB 55945864193</item>
      <item>SAPOR d.o.o. za građenje, OIB 82948198557</item>
      <item>ADRIA RESORTS društvo s ograničenom odgovornošću za turizam i ugostiteljstvo te ostale poslovne djelatnosti, OIB 16582230172</item>
      <item>Anka Kerum, OIB 73119837197</item>
      <item>Građevinski obrt "JELAVIĆ", vl. Ivica Jelavić-Šako, OIB 26255355420</item>
    </derivirana_varijabla>
  </DomainObject.Predmet.StrankaListNazivFormatedOIB>
  <DomainObject.Predmet.ProtuStrankaListFormated>
    <izvorni_sadrzaj>
      <item>ADRIATIC dioničko društvo za hotelijerstvo i turizam u stečaju zastupanog po punomoćniku MADIRAZZA &amp; PARTNERI, odvjetničko društvo d.o.o.</item>
    </izvorni_sadrzaj>
    <derivirana_varijabla naziv="DomainObject.Predmet.ProtuStrankaListFormated_1">
      <item>ADRIATIC dioničko društvo za hotelijerstvo i turizam u stečaju zastupanog po punomoćniku MADIRAZZA &amp; PARTNERI, odvjetničko društvo d.o.o.</item>
    </derivirana_varijabla>
  </DomainObject.Predmet.ProtuStrankaListFormated>
  <DomainObject.Predmet.ProtuStrankaListFormatedOIB>
    <izvorni_sadrzaj>
      <item>ADRIATIC dioničko društvo za hotelijerstvo i turizam u stečaju, OIB 31076464103 zastupanog po punomoćniku MADIRAZZA &amp; PARTNERI, odvjetničko društvo d.o.o.</item>
    </izvorni_sadrzaj>
    <derivirana_varijabla naziv="DomainObject.Predmet.ProtuStrankaListFormatedOIB_1">
      <item>ADRIATIC dioničko društvo za hotelijerstvo i turizam u stečaju, OIB 31076464103 zastupanog po punomoćniku MADIRAZZA &amp; PARTNERI, odvjetničko društvo d.o.o.</item>
    </derivirana_varijabla>
  </DomainObject.Predmet.ProtuStrankaListFormatedOIB>
  <DomainObject.Predmet.ProtuStrankaListFormatedWithAdress>
    <izvorni_sadrzaj>
      <item>ADRIATIC dioničko društvo za hotelijerstvo i turizam u stečaju, Obala kneza Branimira 8, 21000 Split zastupanog po punomoćniku MADIRAZZA &amp; PARTNERI, odvjetničko društvo d.o.o.</item>
    </izvorni_sadrzaj>
    <derivirana_varijabla naziv="DomainObject.Predmet.ProtuStrankaListFormatedWithAdress_1">
      <item>ADRIATIC dioničko društvo za hotelijerstvo i turizam u stečaju, Obala kneza Branimira 8, 21000 Split zastupanog po punomoćniku MADIRAZZA &amp; PARTNERI, odvjetničko društvo d.o.o.</item>
    </derivirana_varijabla>
  </DomainObject.Predmet.ProtuStrankaListFormatedWithAdress>
  <DomainObject.Predmet.ProtuStrankaListFormatedWithAdressOIB>
    <izvorni_sadrzaj>
      <item>ADRIATIC dioničko društvo za hotelijerstvo i turizam u stečaju, OIB 31076464103, Obala kneza Branimira 8, 21000 Split zastupanog po punomoćniku MADIRAZZA &amp; PARTNERI, odvjetničko društvo d.o.o.</item>
    </izvorni_sadrzaj>
    <derivirana_varijabla naziv="DomainObject.Predmet.ProtuStrankaListFormatedWithAdressOIB_1">
      <item>ADRIATIC dioničko društvo za hotelijerstvo i turizam u stečaju, OIB 31076464103, Obala kneza Branimira 8, 21000 Split zastupanog po punomoćniku MADIRAZZA &amp; PARTNERI, odvjetničko društvo d.o.o.</item>
    </derivirana_varijabla>
  </DomainObject.Predmet.ProtuStrankaListFormatedWithAdressOIB>
  <DomainObject.Predmet.ProtuStrankaListNazivFormated>
    <izvorni_sadrzaj>
      <item>ADRIATIC dioničko društvo za hotelijerstvo i turizam u stečaju</item>
    </izvorni_sadrzaj>
    <derivirana_varijabla naziv="DomainObject.Predmet.ProtuStrankaListNazivFormated_1">
      <item>ADRIATIC dioničko društvo za hotelijerstvo i turizam u stečaju</item>
    </derivirana_varijabla>
  </DomainObject.Predmet.ProtuStrankaListNazivFormated>
  <DomainObject.Predmet.ProtuStrankaListNazivFormatedOIB>
    <izvorni_sadrzaj>
      <item>ADRIATIC dioničko društvo za hotelijerstvo i turizam u stečaju, OIB 31076464103</item>
    </izvorni_sadrzaj>
    <derivirana_varijabla naziv="DomainObject.Predmet.ProtuStrankaListNazivFormatedOIB_1">
      <item>ADRIATIC dioničko društvo za hotelijerstvo i turizam u stečaju, OIB 31076464103</item>
    </derivirana_varijabla>
  </DomainObject.Predmet.ProtuStrankaListNazivFormatedOIB>
  <DomainObject.Predmet.OstaliListFormated>
    <izvorni_sadrzaj>
      <item>Jagoda Đinđić punomoćnik sudionika u postupku Ivanka Plazibat; Jagoda Stupalo; Željka Dujmić; Marija Veselinović; Katica Jukić; Marija Berticioli; Asja Kandić; Silva Bakica; Nada Kevo; Nikolina Ezgeta</item>
      <item>ZORAN MILETIĆ</item>
      <item>VUKADIN d.o.o. za ugostiteljstvo, turizam i trgovinu, u stečaju</item>
      <item>MADIRAZZA &amp; PARTNERI, odvjetničko društvo d.o.o. punomoćnik sudionika u postupku ADRIATIC dioničko društvo za hotelijerstvo i turizam u stečaju</item>
      <item>Miroslav Šarić punomoćnik sudionika u postupku SAPOR d.o.o. za građenje</item>
      <item>Odvjetničko društvo Hanžeković &amp; Partneri društvo s ograničenom odgovornošću punomoćnik sudionika u postupku ADRIA RESORTS društvo s ograničenom odgovornošću za turizam i ugostiteljstvo te ostale poslovne djelatnosti</item>
      <item>Miroslav Šarić punomoćnik sudionika u postupku Anka Kerum</item>
    </izvorni_sadrzaj>
    <derivirana_varijabla naziv="DomainObject.Predmet.OstaliListFormated_1">
      <item>Jagoda Đinđić punomoćnik sudionika u postupku Ivanka Plazibat; Jagoda Stupalo; Željka Dujmić; Marija Veselinović; Katica Jukić; Marija Berticioli; Asja Kandić; Silva Bakica; Nada Kevo; Nikolina Ezgeta</item>
      <item>ZORAN MILETIĆ</item>
      <item>VUKADIN d.o.o. za ugostiteljstvo, turizam i trgovinu, u stečaju</item>
      <item>MADIRAZZA &amp; PARTNERI, odvjetničko društvo d.o.o. punomoćnik sudionika u postupku ADRIATIC dioničko društvo za hotelijerstvo i turizam u stečaju</item>
      <item>Miroslav Šarić punomoćnik sudionika u postupku SAPOR d.o.o. za građenje</item>
      <item>Odvjetničko društvo Hanžeković &amp; Partneri društvo s ograničenom odgovornošću punomoćnik sudionika u postupku ADRIA RESORTS društvo s ograničenom odgovornošću za turizam i ugostiteljstvo te ostale poslovne djelatnosti</item>
      <item>Miroslav Šarić punomoćnik sudionika u postupku Anka Kerum</item>
    </derivirana_varijabla>
  </DomainObject.Predmet.OstaliListFormated>
  <DomainObject.Predmet.OstaliListFormatedOIB>
    <izvorni_sadrzaj>
      <item>Jagoda Đinđić, OIB 31855721364 punomoćnik sudionika u postupku Ivanka Plazibat; Jagoda Stupalo; Željka Dujmić; Marija Veselinović; Katica Jukić; Marija Berticioli; Asja Kandić; Silva Bakica; Nada Kevo; Nikolina Ezgeta</item>
      <item>ZORAN MILETIĆ, OIB 73025684607</item>
      <item>VUKADIN d.o.o. za ugostiteljstvo, turizam i trgovinu, u stečaju, OIB 59386006372</item>
      <item>MADIRAZZA &amp; PARTNERI, odvjetničko društvo d.o.o., OIB 37462847637 punomoćnik sudionika u postupku ADRIATIC dioničko društvo za hotelijerstvo i turizam u stečaju</item>
      <item>Miroslav Šarić, OIB 47293733543 punomoćnik sudionika u postupku SAPOR d.o.o. za građenje</item>
      <item>Odvjetničko društvo Hanžeković &amp; Partneri društvo s ograničenom odgovornošću, OIB 85127306373 punomoćnik sudionika u postupku ADRIA RESORTS društvo s ograničenom odgovornošću za turizam i ugostiteljstvo te ostale poslovne djelatnosti</item>
      <item>Miroslav Šarić, OIB 47293733543 punomoćnik sudionika u postupku Anka Kerum</item>
    </izvorni_sadrzaj>
    <derivirana_varijabla naziv="DomainObject.Predmet.OstaliListFormatedOIB_1">
      <item>Jagoda Đinđić, OIB 31855721364 punomoćnik sudionika u postupku Ivanka Plazibat; Jagoda Stupalo; Željka Dujmić; Marija Veselinović; Katica Jukić; Marija Berticioli; Asja Kandić; Silva Bakica; Nada Kevo; Nikolina Ezgeta</item>
      <item>ZORAN MILETIĆ, OIB 73025684607</item>
      <item>VUKADIN d.o.o. za ugostiteljstvo, turizam i trgovinu, u stečaju, OIB 59386006372</item>
      <item>MADIRAZZA &amp; PARTNERI, odvjetničko društvo d.o.o., OIB 37462847637 punomoćnik sudionika u postupku ADRIATIC dioničko društvo za hotelijerstvo i turizam u stečaju</item>
      <item>Miroslav Šarić, OIB 47293733543 punomoćnik sudionika u postupku SAPOR d.o.o. za građenje</item>
      <item>Odvjetničko društvo Hanžeković &amp; Partneri društvo s ograničenom odgovornošću, OIB 85127306373 punomoćnik sudionika u postupku ADRIA RESORTS društvo s ograničenom odgovornošću za turizam i ugostiteljstvo te ostale poslovne djelatnosti</item>
      <item>Miroslav Šarić, OIB 47293733543 punomoćnik sudionika u postupku Anka Kerum</item>
    </derivirana_varijabla>
  </DomainObject.Predmet.OstaliListFormatedOIB>
  <DomainObject.Predmet.OstaliListFormatedWithAdress>
    <izvorni_sadrzaj>
      <item>Jagoda Đinđić, Marmontova 1/II, 21000 Split punomoćnik sudionika u postupku Ivanka Plazibat; Jagoda Stupalo; Željka Dujmić; Marija Veselinović; Katica Jukić; Marija Berticioli; Asja Kandić; Silva Bakica; Nada Kevo; Nikolina Ezgeta</item>
      <item>ZORAN MILETIĆ</item>
      <item>VUKADIN d.o.o. za ugostiteljstvo, turizam i trgovinu, u stečaju, Smiljanićeva 22, 21000 Split</item>
      <item>MADIRAZZA &amp; PARTNERI, odvjetničko društvo d.o.o., Masarykova 21, 10000 Zagreb punomoćnik sudionika u postupku ADRIATIC dioničko društvo za hotelijerstvo i turizam u stečaju</item>
      <item>Miroslav Šarić, Trg hrvatske bratske zajednice 2 B, 21000 Split punomoćnik sudionika u postupku SAPOR d.o.o. za građenje</item>
      <item>Odvjetničko društvo Hanžeković &amp; Partneri društvo s ograničenom odgovornošću, Radnička Cesta 22, 10000 Zagreb punomoćnik sudionika u postupku ADRIA RESORTS društvo s ograničenom odgovornošću za turizam i ugostiteljstvo te ostale poslovne djelatnosti</item>
      <item>Miroslav Šarić, Trg hrvatske bratske zajednice 2 B, 21000 Split punomoćnik sudionika u postupku Anka Kerum</item>
    </izvorni_sadrzaj>
    <derivirana_varijabla naziv="DomainObject.Predmet.OstaliListFormatedWithAdress_1">
      <item>Jagoda Đinđić, Marmontova 1/II, 21000 Split punomoćnik sudionika u postupku Ivanka Plazibat; Jagoda Stupalo; Željka Dujmić; Marija Veselinović; Katica Jukić; Marija Berticioli; Asja Kandić; Silva Bakica; Nada Kevo; Nikolina Ezgeta</item>
      <item>ZORAN MILETIĆ</item>
      <item>VUKADIN d.o.o. za ugostiteljstvo, turizam i trgovinu, u stečaju, Smiljanićeva 22, 21000 Split</item>
      <item>MADIRAZZA &amp; PARTNERI, odvjetničko društvo d.o.o., Masarykova 21, 10000 Zagreb punomoćnik sudionika u postupku ADRIATIC dioničko društvo za hotelijerstvo i turizam u stečaju</item>
      <item>Miroslav Šarić, Trg hrvatske bratske zajednice 2 B, 21000 Split punomoćnik sudionika u postupku SAPOR d.o.o. za građenje</item>
      <item>Odvjetničko društvo Hanžeković &amp; Partneri društvo s ograničenom odgovornošću, Radnička Cesta 22, 10000 Zagreb punomoćnik sudionika u postupku ADRIA RESORTS društvo s ograničenom odgovornošću za turizam i ugostiteljstvo te ostale poslovne djelatnosti</item>
      <item>Miroslav Šarić, Trg hrvatske bratske zajednice 2 B, 21000 Split punomoćnik sudionika u postupku Anka Kerum</item>
    </derivirana_varijabla>
  </DomainObject.Predmet.OstaliListFormatedWithAdress>
  <DomainObject.Predmet.OstaliListFormatedWithAdressOIB>
    <izvorni_sadrzaj>
      <item>Jagoda Đinđić, OIB 31855721364, Marmontova 1/II, 21000 Split punomoćnik sudionika u postupku Ivanka Plazibat; Jagoda Stupalo; Željka Dujmić; Marija Veselinović; Katica Jukić; Marija Berticioli; Asja Kandić; Silva Bakica; Nada Kevo; Nikolina Ezgeta</item>
      <item>ZORAN MILETIĆ, OIB 73025684607</item>
      <item>VUKADIN d.o.o. za ugostiteljstvo, turizam i trgovinu, u stečaju, OIB 59386006372, Smiljanićeva 22, 21000 Split</item>
      <item>MADIRAZZA &amp; PARTNERI, odvjetničko društvo d.o.o., OIB 37462847637, Masarykova 21, 10000 Zagreb punomoćnik sudionika u postupku ADRIATIC dioničko društvo za hotelijerstvo i turizam u stečaju</item>
      <item>Miroslav Šarić, OIB 47293733543, Trg hrvatske bratske zajednice 2 B, 21000 Split punomoćnik sudionika u postupku SAPOR d.o.o. za građenje</item>
      <item>Odvjetničko društvo Hanžeković &amp; Partneri društvo s ograničenom odgovornošću, OIB 85127306373, Radnička Cesta 22, 10000 Zagreb punomoćnik sudionika u postupku ADRIA RESORTS društvo s ograničenom odgovornošću za turizam i ugostiteljstvo te ostale poslovne djelatnosti</item>
      <item>Miroslav Šarić, OIB 47293733543, Trg hrvatske bratske zajednice 2 B, 21000 Split punomoćnik sudionika u postupku Anka Kerum</item>
    </izvorni_sadrzaj>
    <derivirana_varijabla naziv="DomainObject.Predmet.OstaliListFormatedWithAdressOIB_1">
      <item>Jagoda Đinđić, OIB 31855721364, Marmontova 1/II, 21000 Split punomoćnik sudionika u postupku Ivanka Plazibat; Jagoda Stupalo; Željka Dujmić; Marija Veselinović; Katica Jukić; Marija Berticioli; Asja Kandić; Silva Bakica; Nada Kevo; Nikolina Ezgeta</item>
      <item>ZORAN MILETIĆ, OIB 73025684607</item>
      <item>VUKADIN d.o.o. za ugostiteljstvo, turizam i trgovinu, u stečaju, OIB 59386006372, Smiljanićeva 22, 21000 Split</item>
      <item>MADIRAZZA &amp; PARTNERI, odvjetničko društvo d.o.o., OIB 37462847637, Masarykova 21, 10000 Zagreb punomoćnik sudionika u postupku ADRIATIC dioničko društvo za hotelijerstvo i turizam u stečaju</item>
      <item>Miroslav Šarić, OIB 47293733543, Trg hrvatske bratske zajednice 2 B, 21000 Split punomoćnik sudionika u postupku SAPOR d.o.o. za građenje</item>
      <item>Odvjetničko društvo Hanžeković &amp; Partneri društvo s ograničenom odgovornošću, OIB 85127306373, Radnička Cesta 22, 10000 Zagreb punomoćnik sudionika u postupku ADRIA RESORTS društvo s ograničenom odgovornošću za turizam i ugostiteljstvo te ostale poslovne djelatnosti</item>
      <item>Miroslav Šarić, OIB 47293733543, Trg hrvatske bratske zajednice 2 B, 21000 Split punomoćnik sudionika u postupku Anka Kerum</item>
    </derivirana_varijabla>
  </DomainObject.Predmet.OstaliListFormatedWithAdressOIB>
  <DomainObject.Predmet.OstaliListNazivFormated>
    <izvorni_sadrzaj>
      <item>Jagoda Đinđić</item>
      <item>ZORAN MILETIĆ</item>
      <item>VUKADIN d.o.o. za ugostiteljstvo, turizam i trgovinu, u stečaju</item>
      <item>MADIRAZZA &amp; PARTNERI, odvjetničko društvo d.o.o.</item>
      <item>Miroslav Šarić</item>
      <item>Odvjetničko društvo Hanžeković &amp; Partneri društvo s ograničenom odgovornošću</item>
      <item>Miroslav Šarić</item>
    </izvorni_sadrzaj>
    <derivirana_varijabla naziv="DomainObject.Predmet.OstaliListNazivFormated_1">
      <item>Jagoda Đinđić</item>
      <item>ZORAN MILETIĆ</item>
      <item>VUKADIN d.o.o. za ugostiteljstvo, turizam i trgovinu, u stečaju</item>
      <item>MADIRAZZA &amp; PARTNERI, odvjetničko društvo d.o.o.</item>
      <item>Miroslav Šarić</item>
      <item>Odvjetničko društvo Hanžeković &amp; Partneri društvo s ograničenom odgovornošću</item>
      <item>Miroslav Šarić</item>
    </derivirana_varijabla>
  </DomainObject.Predmet.OstaliListNazivFormated>
  <DomainObject.Predmet.OstaliListNazivFormatedOIB>
    <izvorni_sadrzaj>
      <item>Jagoda Đinđić, OIB 31855721364</item>
      <item>ZORAN MILETIĆ, OIB 73025684607</item>
      <item>VUKADIN d.o.o. za ugostiteljstvo, turizam i trgovinu, u stečaju, OIB 59386006372</item>
      <item>MADIRAZZA &amp; PARTNERI, odvjetničko društvo d.o.o., OIB 37462847637</item>
      <item>Miroslav Šarić, OIB 47293733543</item>
      <item>Odvjetničko društvo Hanžeković &amp; Partneri društvo s ograničenom odgovornošću, OIB 85127306373</item>
      <item>Miroslav Šarić, OIB 47293733543</item>
    </izvorni_sadrzaj>
    <derivirana_varijabla naziv="DomainObject.Predmet.OstaliListNazivFormatedOIB_1">
      <item>Jagoda Đinđić, OIB 31855721364</item>
      <item>ZORAN MILETIĆ, OIB 73025684607</item>
      <item>VUKADIN d.o.o. za ugostiteljstvo, turizam i trgovinu, u stečaju, OIB 59386006372</item>
      <item>MADIRAZZA &amp; PARTNERI, odvjetničko društvo d.o.o., OIB 37462847637</item>
      <item>Miroslav Šarić, OIB 47293733543</item>
      <item>Odvjetničko društvo Hanžeković &amp; Partneri društvo s ograničenom odgovornošću, OIB 85127306373</item>
      <item>Miroslav Šarić, OIB 47293733543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srpnja 2017.</izvorni_sadrzaj>
    <derivirana_varijabla naziv="DomainObject.Datum_1">20. srpnja 2017.</derivirana_varijabla>
  </DomainObject.Datum>
  <DomainObject.PoslovniBrojDokumenta>
    <izvorni_sadrzaj/>
    <derivirana_varijabla naziv="DomainObject.PoslovniBrojDokumenta_1"/>
  </DomainObject.PoslovniBrojDokumenta>
  <DomainObject.Predmet.StrankaIDrugi>
    <izvorni_sadrzaj>Željka Dujmić i dr.</izvorni_sadrzaj>
    <derivirana_varijabla naziv="DomainObject.Predmet.StrankaIDrugi_1">Željka Dujmić i dr.</derivirana_varijabla>
  </DomainObject.Predmet.StrankaIDrugi>
  <DomainObject.Predmet.ProtustrankaIDrugi>
    <izvorni_sadrzaj>ADRIATIC dioničko društvo za hotelijerstvo i turizam u stečaju</izvorni_sadrzaj>
    <derivirana_varijabla naziv="DomainObject.Predmet.ProtustrankaIDrugi_1">ADRIATIC dioničko društvo za hotelijerstvo i turizam u stečaju</derivirana_varijabla>
  </DomainObject.Predmet.ProtustrankaIDrugi>
  <DomainObject.Predmet.StrankaIDrugiAdressOIB>
    <izvorni_sadrzaj>Željka Dujmić, OIB 72034117757, Istarska 20, 21000 Split i dr.</izvorni_sadrzaj>
    <derivirana_varijabla naziv="DomainObject.Predmet.StrankaIDrugiAdressOIB_1">Željka Dujmić, OIB 72034117757, Istarska 20, 21000 Split i dr.</derivirana_varijabla>
  </DomainObject.Predmet.StrankaIDrugiAdressOIB>
  <DomainObject.Predmet.ProtustrankaIDrugiAdressOIB>
    <izvorni_sadrzaj>ADRIATIC dioničko društvo za hotelijerstvo i turizam u stečaju, OIB 31076464103, Obala kneza Branimira 8, 21000 Split</izvorni_sadrzaj>
    <derivirana_varijabla naziv="DomainObject.Predmet.ProtustrankaIDrugiAdressOIB_1">ADRIATIC dioničko društvo za hotelijerstvo i turizam u stečaju, OIB 31076464103, Obala kneza Branimira 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Željka Dujmić</item>
      <item>Marija Veselinović</item>
      <item>Silva Bakica</item>
      <item>Marija Berticioli</item>
      <item>Milica Brzica</item>
      <item>Nikolina Ezgeta</item>
      <item>Katica Jukić</item>
      <item>Asja Kandić</item>
      <item>Nada Kevo</item>
      <item>Cvita Leskur</item>
      <item>Jagoda Stupalo</item>
      <item>Ivanka Plazibat</item>
      <item>Tihomir Ravlić</item>
      <item>ADRIATIC dioničko društvo za hotelijerstvo i turizam u stečaju</item>
      <item>Jagoda Đinđić</item>
      <item>ZORAN MILETIĆ</item>
      <item>DIOKOM  NOVI d.o.o. za proizvodnju i trgovinu u stečaju</item>
      <item>JELIĆ-INŽENJERING društvo s ograničenom odgovornošću, za inženjering i trgovinu</item>
      <item>ZAST, društvo s ograničenom odgovornošću, za zaštitu na radu, zaštitu od požara i zaštitu čovjekove okoline</item>
      <item>VUKADIN d.o.o. za ugostiteljstvo, turizam i trgovinu, u stečaju</item>
      <item>MADIRAZZA &amp; PARTNERI, odvjetničko društvo d.o.o.</item>
      <item>SAPOR d.o.o. za građenje</item>
      <item>Miroslav Šarić</item>
      <item>Odvjetničko društvo Hanžeković &amp; Partneri društvo s ograničenom odgovornošću</item>
      <item>ADRIA RESORTS društvo s ograničenom odgovornošću za turizam i ugostiteljstvo te ostale poslovne djelatnosti</item>
      <item>Anka Kerum</item>
      <item>Miroslav Šarić</item>
      <item>Građevinski obrt "JELAVIĆ", vl. Ivica Jelavić-Šako</item>
    </izvorni_sadrzaj>
    <derivirana_varijabla naziv="DomainObject.Predmet.SudioniciListNaziv_1">
      <item>Željka Dujmić</item>
      <item>Marija Veselinović</item>
      <item>Silva Bakica</item>
      <item>Marija Berticioli</item>
      <item>Milica Brzica</item>
      <item>Nikolina Ezgeta</item>
      <item>Katica Jukić</item>
      <item>Asja Kandić</item>
      <item>Nada Kevo</item>
      <item>Cvita Leskur</item>
      <item>Jagoda Stupalo</item>
      <item>Ivanka Plazibat</item>
      <item>Tihomir Ravlić</item>
      <item>ADRIATIC dioničko društvo za hotelijerstvo i turizam u stečaju</item>
      <item>Jagoda Đinđić</item>
      <item>ZORAN MILETIĆ</item>
      <item>DIOKOM  NOVI d.o.o. za proizvodnju i trgovinu u stečaju</item>
      <item>JELIĆ-INŽENJERING društvo s ograničenom odgovornošću, za inženjering i trgovinu</item>
      <item>ZAST, društvo s ograničenom odgovornošću, za zaštitu na radu, zaštitu od požara i zaštitu čovjekove okoline</item>
      <item>VUKADIN d.o.o. za ugostiteljstvo, turizam i trgovinu, u stečaju</item>
      <item>MADIRAZZA &amp; PARTNERI, odvjetničko društvo d.o.o.</item>
      <item>SAPOR d.o.o. za građenje</item>
      <item>Miroslav Šarić</item>
      <item>Odvjetničko društvo Hanžeković &amp; Partneri društvo s ograničenom odgovornošću</item>
      <item>ADRIA RESORTS društvo s ograničenom odgovornošću za turizam i ugostiteljstvo te ostale poslovne djelatnosti</item>
      <item>Anka Kerum</item>
      <item>Miroslav Šarić</item>
      <item>Građevinski obrt "JELAVIĆ", vl. Ivica Jelavić-Šako</item>
    </derivirana_varijabla>
  </DomainObject.Predmet.SudioniciListNaziv>
  <DomainObject.Predmet.SudioniciListAdressOIB>
    <izvorni_sadrzaj>
      <item>Željka Dujmić, OIB 72034117757, Istarska 20,21000 Split</item>
      <item>Marija Veselinović, OIB 06002565868, Ruđera Boškovića 21,21000 Split</item>
      <item>Silva Bakica, OIB 09483472531, Terzićeva 9,21000 Split</item>
      <item>Marija Berticioli, OIB 30072757646, Krešimirova 6,21000 Split</item>
      <item>Milica Brzica, OIB 70083255449, Alojzija Stepinca 31,21000 Split</item>
      <item>Nikolina Ezgeta, OIB 60821108108, Pujanke 77,21000 Split</item>
      <item>Katica Jukić, OIB 39866274076, Ulica Petra Šegedina 16,21000 Split</item>
      <item>Asja Kandić, OIB 66959476675, Varaždinska 28,21000 Split</item>
      <item>Nada Kevo, OIB 90841880647, Ivana Gundulića 7,21000 Split</item>
      <item>Cvita Leskur, OIB 98267789502, Dudini 27,21210 Solin</item>
      <item>Jagoda Stupalo, OIB 50259761162, Antuna Gustava Matoša 8,21000 Split</item>
      <item>Ivanka Plazibat, OIB 04366920359, Marina Getaldića 25,21000 Split</item>
      <item>Tihomir Ravlić, OIB 06650428794, Josipa Pupačića 1,21000 Split</item>
      <item>ADRIATIC dioničko društvo za hotelijerstvo i turizam u stečaju, OIB 31076464103, Obala kneza Branimira 8,21000 Split</item>
      <item>Jagoda Đinđić, OIB 31855721364, Marmontova 1/II,21000 Split</item>
      <item>ZORAN MILETIĆ, OIB 73025684607</item>
      <item>DIOKOM  NOVI d.o.o. za proizvodnju i trgovinu u stečaju, OIB 14723663506, Plano/bb,21220 Plano</item>
      <item>JELIĆ-INŽENJERING društvo s ograničenom odgovornošću, za inženjering i trgovinu, OIB 12735116683, Trg Hrvatske bratske zajednice 2,21000 Split</item>
      <item>ZAST, društvo s ograničenom odgovornošću, za zaštitu na radu, zaštitu od požara i zaštitu čovjekove okoline, OIB 55945864193, Tončićeva 2/1,21000 Split</item>
      <item>VUKADIN d.o.o. za ugostiteljstvo, turizam i trgovinu, u stečaju, OIB 59386006372, Smiljanićeva 22,21000 Split</item>
      <item>MADIRAZZA &amp; PARTNERI, odvjetničko društvo d.o.o., OIB 37462847637, Masarykova 21,10000 Zagreb</item>
      <item>SAPOR d.o.o. za građenje, OIB 82948198557, Put Brodarice 6,21000 Split</item>
      <item>Miroslav Šarić, OIB 47293733543, Trg hrvatske bratske zajednice 2 B,21000 Split</item>
      <item>Odvjetničko društvo Hanžeković &amp; Partneri društvo s ograničenom odgovornošću, OIB 85127306373, Radnička Cesta 22,10000 Zagreb</item>
      <item>ADRIA RESORTS društvo s ograničenom odgovornošću za turizam i ugostiteljstvo te ostale poslovne djelatnosti, OIB 16582230172, Obala V.Nazora 1,52210 Rovinj</item>
      <item>Anka Kerum, OIB 73119837197, Šime Ljubića 8a,21000 Split</item>
      <item>Miroslav Šarić, OIB 47293733543, Trg hrvatske bratske zajednice 2 B,21000 Split</item>
      <item>Građevinski obrt "JELAVIĆ", vl. Ivica Jelavić-Šako, OIB 26255355420, Solinske mladeži 54,21210 Solin</item>
    </izvorni_sadrzaj>
    <derivirana_varijabla naziv="DomainObject.Predmet.SudioniciListAdressOIB_1">
      <item>Željka Dujmić, OIB 72034117757, Istarska 20,21000 Split</item>
      <item>Marija Veselinović, OIB 06002565868, Ruđera Boškovića 21,21000 Split</item>
      <item>Silva Bakica, OIB 09483472531, Terzićeva 9,21000 Split</item>
      <item>Marija Berticioli, OIB 30072757646, Krešimirova 6,21000 Split</item>
      <item>Milica Brzica, OIB 70083255449, Alojzija Stepinca 31,21000 Split</item>
      <item>Nikolina Ezgeta, OIB 60821108108, Pujanke 77,21000 Split</item>
      <item>Katica Jukić, OIB 39866274076, Ulica Petra Šegedina 16,21000 Split</item>
      <item>Asja Kandić, OIB 66959476675, Varaždinska 28,21000 Split</item>
      <item>Nada Kevo, OIB 90841880647, Ivana Gundulića 7,21000 Split</item>
      <item>Cvita Leskur, OIB 98267789502, Dudini 27,21210 Solin</item>
      <item>Jagoda Stupalo, OIB 50259761162, Antuna Gustava Matoša 8,21000 Split</item>
      <item>Ivanka Plazibat, OIB 04366920359, Marina Getaldića 25,21000 Split</item>
      <item>Tihomir Ravlić, OIB 06650428794, Josipa Pupačića 1,21000 Split</item>
      <item>ADRIATIC dioničko društvo za hotelijerstvo i turizam u stečaju, OIB 31076464103, Obala kneza Branimira 8,21000 Split</item>
      <item>Jagoda Đinđić, OIB 31855721364, Marmontova 1/II,21000 Split</item>
      <item>ZORAN MILETIĆ, OIB 73025684607</item>
      <item>DIOKOM  NOVI d.o.o. za proizvodnju i trgovinu u stečaju, OIB 14723663506, Plano/bb,21220 Plano</item>
      <item>JELIĆ-INŽENJERING društvo s ograničenom odgovornošću, za inženjering i trgovinu, OIB 12735116683, Trg Hrvatske bratske zajednice 2,21000 Split</item>
      <item>ZAST, društvo s ograničenom odgovornošću, za zaštitu na radu, zaštitu od požara i zaštitu čovjekove okoline, OIB 55945864193, Tončićeva 2/1,21000 Split</item>
      <item>VUKADIN d.o.o. za ugostiteljstvo, turizam i trgovinu, u stečaju, OIB 59386006372, Smiljanićeva 22,21000 Split</item>
      <item>MADIRAZZA &amp; PARTNERI, odvjetničko društvo d.o.o., OIB 37462847637, Masarykova 21,10000 Zagreb</item>
      <item>SAPOR d.o.o. za građenje, OIB 82948198557, Put Brodarice 6,21000 Split</item>
      <item>Miroslav Šarić, OIB 47293733543, Trg hrvatske bratske zajednice 2 B,21000 Split</item>
      <item>Odvjetničko društvo Hanžeković &amp; Partneri društvo s ograničenom odgovornošću, OIB 85127306373, Radnička Cesta 22,10000 Zagreb</item>
      <item>ADRIA RESORTS društvo s ograničenom odgovornošću za turizam i ugostiteljstvo te ostale poslovne djelatnosti, OIB 16582230172, Obala V.Nazora 1,52210 Rovinj</item>
      <item>Anka Kerum, OIB 73119837197, Šime Ljubića 8a,21000 Split</item>
      <item>Miroslav Šarić, OIB 47293733543, Trg hrvatske bratske zajednice 2 B,21000 Split</item>
      <item>Građevinski obrt "JELAVIĆ", vl. Ivica Jelavić-Šako, OIB 26255355420, Solinske mladeži 54,21210 Solin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72034117757</item>
      <item>, OIB 06002565868</item>
      <item>, OIB 09483472531</item>
      <item>, OIB 30072757646</item>
      <item>, OIB 70083255449</item>
      <item>, OIB 60821108108</item>
      <item>, OIB 39866274076</item>
      <item>, OIB 66959476675</item>
      <item>, OIB 90841880647</item>
      <item>, OIB 98267789502</item>
      <item>, OIB 50259761162</item>
      <item>, OIB 04366920359</item>
      <item>, OIB 06650428794</item>
      <item>, OIB 31076464103</item>
      <item>, OIB 31855721364</item>
      <item>, OIB 73025684607</item>
      <item>, OIB 14723663506</item>
      <item>, OIB 12735116683</item>
      <item>, OIB 55945864193</item>
      <item>, OIB 59386006372</item>
      <item>, OIB 37462847637</item>
      <item>, OIB 82948198557</item>
      <item>, OIB 47293733543</item>
      <item>, OIB 85127306373</item>
      <item>, OIB 16582230172</item>
      <item>, OIB 73119837197</item>
      <item>, OIB 47293733543</item>
      <item>, OIB 26255355420</item>
    </izvorni_sadrzaj>
    <derivirana_varijabla naziv="DomainObject.Predmet.SudioniciListNazivOIB_1">
      <item>, OIB 72034117757</item>
      <item>, OIB 06002565868</item>
      <item>, OIB 09483472531</item>
      <item>, OIB 30072757646</item>
      <item>, OIB 70083255449</item>
      <item>, OIB 60821108108</item>
      <item>, OIB 39866274076</item>
      <item>, OIB 66959476675</item>
      <item>, OIB 90841880647</item>
      <item>, OIB 98267789502</item>
      <item>, OIB 50259761162</item>
      <item>, OIB 04366920359</item>
      <item>, OIB 06650428794</item>
      <item>, OIB 31076464103</item>
      <item>, OIB 31855721364</item>
      <item>, OIB 73025684607</item>
      <item>, OIB 14723663506</item>
      <item>, OIB 12735116683</item>
      <item>, OIB 55945864193</item>
      <item>, OIB 59386006372</item>
      <item>, OIB 37462847637</item>
      <item>, OIB 82948198557</item>
      <item>, OIB 47293733543</item>
      <item>, OIB 85127306373</item>
      <item>, OIB 16582230172</item>
      <item>, OIB 73119837197</item>
      <item>, OIB 47293733543</item>
      <item>, OIB 26255355420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Zoran Miletić, OIB 73025684607, Nazorov prilaz 1a Split</item>
    </izvorni_sadrzaj>
    <derivirana_varijabla naziv="DomainObject.Predmet.StecajniUpraviteljiListAddressOIB_1">
      <item>Zoran Miletić, OIB 73025684607, Nazorov prilaz 1a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1</properties:Pages>
  <properties:Words>331</properties:Words>
  <properties:Characters>1595</properties:Characters>
  <properties:Lines>50</properties:Lines>
  <properties:Paragraphs>20</properties:Paragraphs>
  <properties:TotalTime>71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2002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2017-07-19T12:28:00Z</dcterms:created>
  <dc:creator>pbacic</dc:creator>
  <cp:lastModifiedBy>Paško Bačić</cp:lastModifiedBy>
  <cp:lastPrinted>2017-07-20T07:36:00Z</cp:lastPrinted>
  <dcterms:modified xmlns:xsi="http://www.w3.org/2001/XMLSchema-instance" xsi:type="dcterms:W3CDTF">2017-07-20T11:18:00Z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