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423fa" w14:paraId="d7423fa" w:rsidRDefault="005C4A09" w:rsidP="005C4A09" w:rsidR="005C4A09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4A09" w:rsidP="005C4A09" w:rsidR="005C4A09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C4A09" w:rsidP="005C4A09" w:rsidR="005C4A0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C4A09" w:rsidP="005C4A09" w:rsidR="005C4A0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5C4A09" w:rsidP="005C4A09" w:rsidR="005C4A09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5C4A09" w:rsidP="005C4A09" w:rsidR="005C4A09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5C4A09" w:rsidP="005C4A09" w:rsidR="005C4A09" w:rsidRPr="005D578C">
      <w:pPr>
        <w:jc w:val="center"/>
        <w:rPr>
          <w:rFonts w:cs="Times New Roman" w:eastAsia="Times New Roman"/>
          <w:szCs w:val="24"/>
        </w:rPr>
      </w:pPr>
    </w:p>
    <w:p w:rsidRDefault="005C4A09" w:rsidP="005C4A09" w:rsidR="005C4A0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5C4A09" w:rsidP="005C4A09" w:rsidR="005C4A09" w:rsidRPr="005D578C">
      <w:pPr>
        <w:rPr>
          <w:rFonts w:cs="Times New Roman" w:eastAsia="Times New Roman"/>
          <w:szCs w:val="24"/>
        </w:rPr>
      </w:pPr>
    </w:p>
    <w:p w:rsidRDefault="005C4A09" w:rsidP="005C4A09" w:rsidR="005C4A09" w:rsidRPr="00CE0207">
      <w:pPr>
        <w:ind w:firstLine="708"/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Tamari Lakoseljac Benčić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t>na temelj</w:t>
      </w:r>
      <w:r w:rsidRPr="005D578C">
        <w:rPr>
          <w:rFonts w:cs="Times New Roman" w:eastAsia="Times New Roman"/>
          <w:szCs w:val="24"/>
        </w:rPr>
        <w:t>u</w:t>
      </w:r>
      <w:r>
        <w:rPr>
          <w:rFonts w:cs="Times New Roman" w:eastAsia="Times New Roman"/>
          <w:szCs w:val="24"/>
        </w:rPr>
        <w:t xml:space="preserve"> prijedloga sudske savjetnice Mihaele Kaligari, u 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</w:t>
      </w:r>
      <w:r>
        <w:rPr>
          <w:rFonts w:cs="Times New Roman" w:eastAsia="Times New Roman"/>
          <w:szCs w:val="24"/>
        </w:rPr>
        <w:t>, nad pravnom osobom (dužnikom) AUTO KLUB 401 ULIČNA UTRKA, Žminj, Lukovica 25, OIB 38364768398, reg. br. 18001484, 25. travnja 2016.</w:t>
      </w:r>
    </w:p>
    <w:p w:rsidRDefault="005C4A09" w:rsidP="005C4A09" w:rsidR="005C4A09" w:rsidRPr="005D578C">
      <w:pPr>
        <w:rPr>
          <w:rFonts w:cs="Times New Roman" w:eastAsia="Times New Roman"/>
          <w:szCs w:val="24"/>
        </w:rPr>
      </w:pPr>
    </w:p>
    <w:p w:rsidRDefault="005C4A09" w:rsidP="005C4A09" w:rsidR="005C4A0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5C4A09" w:rsidP="005C4A09" w:rsidR="005C4A09" w:rsidRPr="005D578C">
      <w:pPr>
        <w:rPr>
          <w:rFonts w:cs="Times New Roman" w:eastAsia="Times New Roman"/>
          <w:szCs w:val="24"/>
        </w:rPr>
      </w:pPr>
    </w:p>
    <w:p w:rsidRDefault="005C4A09" w:rsidP="005C4A09" w:rsidR="005C4A09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AUTO KLUB 401 ULIČNA UTRKA, Žminj, Lukovica 25, OIB 38364768398, reg. br. 18001484.</w:t>
      </w:r>
    </w:p>
    <w:p w:rsidRDefault="005C4A09" w:rsidP="005C4A09" w:rsidR="005C4A09" w:rsidRPr="005D578C">
      <w:pPr>
        <w:ind w:firstLine="709"/>
        <w:rPr>
          <w:rFonts w:cs="Times New Roman" w:eastAsia="Times New Roman"/>
          <w:szCs w:val="24"/>
        </w:rPr>
      </w:pPr>
    </w:p>
    <w:p w:rsidRDefault="005C4A09" w:rsidP="005C4A09" w:rsidR="005C4A09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>Za stečajnog upravitelja imenuje se</w:t>
      </w:r>
      <w:r>
        <w:rPr>
          <w:rFonts w:cs="Times New Roman" w:eastAsia="Times New Roman"/>
          <w:szCs w:val="20"/>
        </w:rPr>
        <w:t xml:space="preserve"> </w:t>
      </w:r>
      <w:r w:rsidRPr="005C4A09">
        <w:rPr>
          <w:rFonts w:cs="Times New Roman" w:eastAsia="Times New Roman"/>
          <w:szCs w:val="20"/>
        </w:rPr>
        <w:t>Damir Debeljuh iz Pule, Laginjina 6, OIB 29203139768</w:t>
      </w:r>
      <w:r>
        <w:rPr>
          <w:rFonts w:cs="Times New Roman" w:eastAsia="Times New Roman"/>
          <w:szCs w:val="20"/>
        </w:rPr>
        <w:t>.</w:t>
      </w:r>
    </w:p>
    <w:p w:rsidRDefault="005C4A09" w:rsidP="005C4A09" w:rsidR="005C4A09">
      <w:pPr>
        <w:ind w:firstLine="708"/>
        <w:rPr>
          <w:rFonts w:cs="Times New Roman" w:eastAsia="Times New Roman"/>
          <w:szCs w:val="20"/>
        </w:rPr>
      </w:pPr>
    </w:p>
    <w:p w:rsidRDefault="005C4A09" w:rsidP="005C4A09" w:rsidR="005C4A0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AUTO KLUB 401 ULIČNA UTRKA, Žminj, Lukovica 25, OIB 38364768398, reg. br. 18001484.</w:t>
      </w:r>
    </w:p>
    <w:p w:rsidRDefault="005C4A09" w:rsidP="005C4A09" w:rsidR="005C4A09">
      <w:pPr>
        <w:ind w:firstLine="709"/>
        <w:rPr>
          <w:rFonts w:cs="Times New Roman" w:eastAsia="Times New Roman"/>
          <w:szCs w:val="24"/>
        </w:rPr>
      </w:pPr>
    </w:p>
    <w:p w:rsidRDefault="005C4A09" w:rsidP="005C4A09" w:rsidR="005C4A0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</w:t>
      </w:r>
      <w:r w:rsidRPr="005D578C">
        <w:rPr>
          <w:rFonts w:cs="Times New Roman" w:eastAsia="Times New Roman"/>
          <w:szCs w:val="24"/>
        </w:rPr>
        <w:t>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Uredu državne uprave u Istarskoj županiji, Službi</w:t>
      </w:r>
      <w:r w:rsidRPr="00530965">
        <w:rPr>
          <w:rFonts w:cs="Times New Roman" w:eastAsia="Times New Roman"/>
          <w:szCs w:val="24"/>
        </w:rPr>
        <w:t xml:space="preserve"> za opću upravu i društvene djelatnosti</w:t>
      </w:r>
      <w:r>
        <w:rPr>
          <w:rFonts w:cs="Times New Roman" w:eastAsia="Times New Roman"/>
          <w:szCs w:val="24"/>
        </w:rPr>
        <w:t>, radi brisanja dužnika AUTO KLUB 401 ULIČNA UTRKA, Žminj, Lukovica 25, OIB 38364768398, reg. br. 18001484, iz Registra udruga u Republici Hrvatskoj.</w:t>
      </w:r>
    </w:p>
    <w:p w:rsidRDefault="005C4A09" w:rsidP="005C4A09" w:rsidR="005C4A09">
      <w:pPr>
        <w:rPr>
          <w:rFonts w:cs="Times New Roman" w:eastAsia="Times New Roman"/>
          <w:szCs w:val="24"/>
        </w:rPr>
      </w:pPr>
    </w:p>
    <w:p w:rsidRDefault="005C4A09" w:rsidP="005C4A09" w:rsidR="005C4A09" w:rsidRPr="005D578C">
      <w:pPr>
        <w:rPr>
          <w:rFonts w:cs="Times New Roman" w:eastAsia="Times New Roman"/>
          <w:szCs w:val="24"/>
        </w:rPr>
      </w:pPr>
    </w:p>
    <w:p w:rsidRDefault="005C4A09" w:rsidP="005C4A09" w:rsidR="005C4A09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5C4A09" w:rsidP="005C4A09" w:rsidR="005C4A09">
      <w:pPr>
        <w:ind w:firstLine="708"/>
        <w:rPr>
          <w:rFonts w:cs="Times New Roman" w:eastAsia="Times New Roman"/>
          <w:szCs w:val="24"/>
        </w:rPr>
      </w:pPr>
    </w:p>
    <w:p w:rsidRDefault="005C4A09" w:rsidP="005C4A09" w:rsidR="005C4A09" w:rsidRPr="00CE0207">
      <w:pPr>
        <w:ind w:firstLine="708"/>
        <w:rPr>
          <w:rFonts w:eastAsiaTheme="minorHAnsi"/>
          <w:lang w:eastAsia="en-US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AUTO KLUB 401 ULIČNA UTRKA, Žminj. </w:t>
      </w:r>
      <w:r>
        <w:rPr>
          <w:rFonts w:eastAsiaTheme="minorHAnsi"/>
          <w:lang w:eastAsia="en-US"/>
        </w:rPr>
        <w:t xml:space="preserve">Kako su za to bile ispunjene pretpostavke predviđene čl. 428. Stečajnog zakona,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i da za dužnika </w:t>
      </w:r>
      <w:r w:rsidRPr="00FB2CA9">
        <w:t>nisu ispunjene pretpostavke za pokretanje drugog postupka radi brisanja iz registra</w:t>
      </w:r>
      <w:r>
        <w:t>, što je utvrđeno uvidom u zahtjev Financijske agencije i registar udruga za dužnika</w:t>
      </w:r>
      <w:r>
        <w:rPr>
          <w:rFonts w:eastAsiaTheme="minorHAnsi"/>
          <w:lang w:eastAsia="en-US"/>
        </w:rPr>
        <w:t>, sud je, sukladno čl. 430. Stečajnog zakona, 11. siječnja 2016.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St-772/2015-3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lastRenderedPageBreak/>
        <w:t xml:space="preserve">dužnika da najkasnije u roku od 45 dana od objave oglasa predlože otvaranje stečajnog postupka nad dužnikom. </w:t>
      </w:r>
    </w:p>
    <w:p w:rsidRDefault="005C4A09" w:rsidP="005C4A09" w:rsidR="005C4A09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5C4A09" w:rsidP="005C4A09" w:rsidR="005C4A09" w:rsidRPr="005D578C">
      <w:pPr>
        <w:rPr>
          <w:rFonts w:cs="Times New Roman" w:eastAsia="Times New Roman"/>
          <w:szCs w:val="24"/>
        </w:rPr>
      </w:pPr>
    </w:p>
    <w:p w:rsidRDefault="005C4A09" w:rsidP="005C4A09" w:rsidR="005C4A0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 Pazinu</w:t>
      </w:r>
      <w:r>
        <w:rPr>
          <w:rFonts w:cs="Times New Roman" w:eastAsia="Times New Roman"/>
          <w:szCs w:val="24"/>
        </w:rPr>
        <w:t xml:space="preserve"> 25.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5C4A09" w:rsidP="005C4A09" w:rsidR="005C4A09" w:rsidRPr="005D578C">
      <w:pPr>
        <w:jc w:val="center"/>
        <w:rPr>
          <w:rFonts w:cs="Times New Roman" w:eastAsia="Times New Roman"/>
          <w:szCs w:val="24"/>
        </w:rPr>
      </w:pPr>
    </w:p>
    <w:p w:rsidRDefault="005C4A09" w:rsidP="005C4A09" w:rsidR="005C4A0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5C4A09" w:rsidP="005C4A09" w:rsidR="005C4A0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795A49">
        <w:rPr>
          <w:rFonts w:cs="Times New Roman" w:eastAsia="Times New Roman"/>
          <w:szCs w:val="24"/>
        </w:rPr>
        <w:t>, v.r.</w:t>
      </w:r>
    </w:p>
    <w:p w:rsidRDefault="005C4A09" w:rsidP="005C4A09" w:rsidR="005C4A09">
      <w:pPr>
        <w:jc w:val="left"/>
        <w:rPr>
          <w:rFonts w:cs="Times New Roman" w:eastAsia="Times New Roman"/>
          <w:szCs w:val="24"/>
        </w:rPr>
      </w:pPr>
    </w:p>
    <w:p w:rsidRDefault="005C4A09" w:rsidP="005C4A09" w:rsidR="005C4A09" w:rsidRPr="005D578C">
      <w:pPr>
        <w:jc w:val="left"/>
        <w:rPr>
          <w:rFonts w:cs="Times New Roman" w:eastAsia="Times New Roman"/>
          <w:szCs w:val="24"/>
        </w:rPr>
      </w:pPr>
    </w:p>
    <w:p w:rsidRDefault="005C4A09" w:rsidP="005C4A09" w:rsidR="005C4A09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2010EC" w:rsidP="002010EC" w:rsidR="002010EC">
      <w:pPr>
        <w:ind w:firstLine="708"/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suda.</w:t>
      </w:r>
    </w:p>
    <w:p w:rsidRDefault="002010EC" w:rsidP="002010EC" w:rsidR="002010EC">
      <w:pPr>
        <w:ind w:firstLine="708"/>
      </w:pPr>
      <w:r>
        <w:t>Protiv t. II. rješenja pravo na žalbu ima osoba ovlaštena za zastupanje dužnika po zakonu do dana nastupanja pravnih posljedica otvaranja stečajnog postupka (čl. 128. st. 8. Stečajnog zakona).</w:t>
      </w:r>
    </w:p>
    <w:p w:rsidRDefault="005C4A09" w:rsidP="005C4A09" w:rsidR="005C4A09">
      <w:pPr>
        <w:rPr>
          <w:rFonts w:cs="Times New Roman" w:eastAsia="Times New Roman"/>
          <w:szCs w:val="24"/>
        </w:rPr>
      </w:pPr>
    </w:p>
    <w:p w:rsidRDefault="005C4A09" w:rsidP="005C4A09" w:rsidR="005C4A09" w:rsidRPr="005D578C">
      <w:pPr>
        <w:rPr>
          <w:rFonts w:cs="Times New Roman" w:eastAsia="Times New Roman"/>
          <w:szCs w:val="24"/>
        </w:rPr>
      </w:pPr>
    </w:p>
    <w:p w:rsidRDefault="005C4A09" w:rsidP="005C4A09" w:rsidR="005C4A0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5C4A09" w:rsidP="005C4A09" w:rsidR="005C4A0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5C4A09" w:rsidP="005C4A09" w:rsidR="005C4A0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AUTO KLUB 401 ULIČNA UTRKA, Žminj, Lukovica 25, </w:t>
      </w:r>
    </w:p>
    <w:p w:rsidRDefault="005C4A09" w:rsidP="005C4A09" w:rsidR="005C4A09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5C4A09" w:rsidP="005C4A09" w:rsidR="005C4A0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5C4A09" w:rsidP="005C4A09" w:rsidR="005C4A09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Damir Debeljuh iz Pule, Laginjina 6, </w:t>
      </w:r>
    </w:p>
    <w:p w:rsidRDefault="005C4A09" w:rsidP="005C4A09" w:rsidR="005C4A0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5C4A09" w:rsidP="005C4A09" w:rsidR="005C4A0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radi zabilježbe otvaranja skraćenog stečajnog postupka u registru udruga,</w:t>
      </w:r>
    </w:p>
    <w:p w:rsidRDefault="005C4A09" w:rsidP="005C4A09" w:rsidR="005C4A0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8.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po pravomoćnosti – radi brisanja dužnika iz registra udruga.</w:t>
      </w:r>
    </w:p>
    <w:p w:rsidRDefault="005C4A09" w:rsidP="005C4A09" w:rsidR="005C4A09"/>
    <w:p w:rsidRDefault="005C4A09" w:rsidP="005C4A09" w:rsidR="005C4A09"/>
    <w:p w:rsidRDefault="005C4A09" w:rsidP="005C4A09" w:rsidR="005C4A09"/>
    <w:p w:rsidRDefault="005C4A09" w:rsidP="005C4A09" w:rsidR="005C4A09"/>
    <w:p w:rsidRDefault="005C4A09" w:rsidP="005C4A09" w:rsidR="005C4A09"/>
    <w:p w:rsidRDefault="005C4A09" w:rsidP="005C4A09" w:rsidR="005C4A09"/>
    <w:p w:rsidRDefault="005C4A09" w:rsidP="005C4A09" w:rsidR="005C4A09"/>
    <w:p w:rsidRDefault="005C4A09" w:rsidP="005C4A09" w:rsidR="005C4A09"/>
    <w:p w:rsidRDefault="004F5027" w:rsidR="004F5027"/>
    <w:sectPr w:rsidSect="00E31E29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09AE" w:rsidP="005C4A09" w:rsidR="008409AE">
      <w:r>
        <w:separator/>
      </w:r>
    </w:p>
  </w:endnote>
  <w:endnote w:id="0" w:type="continuationSeparator">
    <w:p w:rsidRDefault="008409AE" w:rsidP="005C4A09" w:rsidR="008409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09AE" w:rsidP="005C4A09" w:rsidR="008409AE">
      <w:r>
        <w:separator/>
      </w:r>
    </w:p>
  </w:footnote>
  <w:footnote w:id="0" w:type="continuationSeparator">
    <w:p w:rsidRDefault="008409AE" w:rsidP="005C4A09" w:rsidR="008409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9AE" w:rsidP="00E31E29" w:rsidR="00E31E2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795A4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5C4A09">
      <w:rPr>
        <w:szCs w:val="24"/>
      </w:rPr>
      <w:t>9</w:t>
    </w:r>
    <w:r>
      <w:rPr>
        <w:szCs w:val="24"/>
      </w:rPr>
      <w:t xml:space="preserve"> St-</w:t>
    </w:r>
    <w:r w:rsidR="005C4A09">
      <w:rPr>
        <w:szCs w:val="24"/>
      </w:rPr>
      <w:t>772</w:t>
    </w:r>
    <w:r>
      <w:rPr>
        <w:szCs w:val="24"/>
      </w:rPr>
      <w:t>/2015-</w:t>
    </w:r>
    <w:r w:rsidR="005C4A09">
      <w:rPr>
        <w:szCs w:val="24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4A09" w:rsidP="00E31E29" w:rsidR="00E31E29" w:rsidRPr="00A074C3">
    <w:pPr>
      <w:pStyle w:val="Zaglavlje"/>
      <w:jc w:val="right"/>
      <w:rPr>
        <w:szCs w:val="24"/>
      </w:rPr>
    </w:pPr>
    <w:r>
      <w:rPr>
        <w:szCs w:val="24"/>
      </w:rPr>
      <w:t>9</w:t>
    </w:r>
    <w:r w:rsidR="008409AE">
      <w:rPr>
        <w:szCs w:val="24"/>
      </w:rPr>
      <w:t xml:space="preserve"> St-</w:t>
    </w:r>
    <w:r>
      <w:rPr>
        <w:szCs w:val="24"/>
      </w:rPr>
      <w:t>772/2015-6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0FEF"/>
    <w:rsid w:val="002010EC"/>
    <w:rsid w:val="004F5027"/>
    <w:rsid w:val="005C4A09"/>
    <w:rsid w:val="00795A49"/>
    <w:rsid w:val="008409AE"/>
    <w:rsid w:val="00A60FEF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4A0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C4A0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5C4A0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C4A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4A0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C4A0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C4A0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5A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A4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95A4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95A4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95A4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4A0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C4A0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5C4A0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C4A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4A0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C4A0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C4A0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5A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A4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95A4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95A4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95A4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</izvorni_sadrzaj>
    <derivirana_varijabla naziv="DomainObject.Predmet.Broj_1">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St-772/2015</izvorni_sadrzaj>
    <derivirana_varijabla naziv="DomainObject.Predmet.OznakaBroj_1">St-772/2015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KLUB 401, ŽMINJ</izvorni_sadrzaj>
    <derivirana_varijabla naziv="DomainObject.Predmet.ProtustrankaFormated_1">  AUTO KLUB 401, ŽMINJ</derivirana_varijabla>
  </DomainObject.Predmet.ProtustrankaFormated>
  <DomainObject.Predmet.ProtustrankaFormatedOIB>
    <izvorni_sadrzaj>  AUTO KLUB 401, ŽMINJ, OIB 38364768398</izvorni_sadrzaj>
    <derivirana_varijabla naziv="DomainObject.Predmet.ProtustrankaFormatedOIB_1">  AUTO KLUB 401, ŽMINJ, OIB 38364768398</derivirana_varijabla>
  </DomainObject.Predmet.ProtustrankaFormatedOIB>
  <DomainObject.Predmet.ProtustrankaFormatedWithAdress>
    <izvorni_sadrzaj> AUTO KLUB 401, ŽMINJ, LUKOVICA 25, 52341 Žminj</izvorni_sadrzaj>
    <derivirana_varijabla naziv="DomainObject.Predmet.ProtustrankaFormatedWithAdress_1"> AUTO KLUB 401, ŽMINJ, LUKOVICA 25, 52341 Žminj</derivirana_varijabla>
  </DomainObject.Predmet.ProtustrankaFormatedWithAdress>
  <DomainObject.Predmet.ProtustrankaFormatedWithAdressOIB>
    <izvorni_sadrzaj> AUTO KLUB 401, ŽMINJ, OIB 38364768398, LUKOVICA 25, 52341 Žminj</izvorni_sadrzaj>
    <derivirana_varijabla naziv="DomainObject.Predmet.ProtustrankaFormatedWithAdressOIB_1"> AUTO KLUB 401, ŽMINJ, OIB 38364768398, LUKOVICA 25, 52341 Žminj</derivirana_varijabla>
  </DomainObject.Predmet.ProtustrankaFormatedWithAdressOIB>
  <DomainObject.Predmet.ProtustrankaWithAdress>
    <izvorni_sadrzaj>AUTO KLUB 401, ŽMINJ LUKOVICA 25, 52341 Žminj</izvorni_sadrzaj>
    <derivirana_varijabla naziv="DomainObject.Predmet.ProtustrankaWithAdress_1">AUTO KLUB 401, ŽMINJ LUKOVICA 25, 52341 Žminj</derivirana_varijabla>
  </DomainObject.Predmet.ProtustrankaWithAdress>
  <DomainObject.Predmet.ProtustrankaWithAdressOIB>
    <izvorni_sadrzaj>AUTO KLUB 401, ŽMINJ, OIB 38364768398, LUKOVICA 25, 52341 Žminj</izvorni_sadrzaj>
    <derivirana_varijabla naziv="DomainObject.Predmet.ProtustrankaWithAdressOIB_1">AUTO KLUB 401, ŽMINJ, OIB 38364768398, LUKOVICA 25, 52341 Žminj</derivirana_varijabla>
  </DomainObject.Predmet.ProtustrankaWithAdressOIB>
  <DomainObject.Predmet.ProtustrankaNazivFormated>
    <izvorni_sadrzaj>AUTO KLUB 401, ŽMINJ</izvorni_sadrzaj>
    <derivirana_varijabla naziv="DomainObject.Predmet.ProtustrankaNazivFormated_1">AUTO KLUB 401, ŽMINJ</derivirana_varijabla>
  </DomainObject.Predmet.ProtustrankaNazivFormated>
  <DomainObject.Predmet.ProtustrankaNazivFormatedOIB>
    <izvorni_sadrzaj>AUTO KLUB 401, ŽMINJ, OIB 38364768398</izvorni_sadrzaj>
    <derivirana_varijabla naziv="DomainObject.Predmet.ProtustrankaNazivFormatedOIB_1">AUTO KLUB 401, ŽMINJ, OIB 38364768398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11295.26</izvorni_sadrzaj>
    <derivirana_varijabla naziv="DomainObject.Predmet.TrenutnaVrijednost_1">11295.26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AUTO KLUB 401, ŽMINJ</item>
    </izvorni_sadrzaj>
    <derivirana_varijabla naziv="DomainObject.Predmet.ProtuStrankaListFormated_1">
      <item>AUTO KLUB 401, ŽMINJ</item>
    </derivirana_varijabla>
  </DomainObject.Predmet.ProtuStrankaListFormated>
  <DomainObject.Predmet.ProtuStrankaListFormatedOIB>
    <izvorni_sadrzaj>
      <item>AUTO KLUB 401, ŽMINJ, OIB 38364768398</item>
    </izvorni_sadrzaj>
    <derivirana_varijabla naziv="DomainObject.Predmet.ProtuStrankaListFormatedOIB_1">
      <item>AUTO KLUB 401, ŽMINJ, OIB 38364768398</item>
    </derivirana_varijabla>
  </DomainObject.Predmet.ProtuStrankaListFormatedOIB>
  <DomainObject.Predmet.ProtuStrankaListFormatedWithAdress>
    <izvorni_sadrzaj>
      <item>AUTO KLUB 401, ŽMINJ, LUKOVICA 25, 52341 Žminj</item>
    </izvorni_sadrzaj>
    <derivirana_varijabla naziv="DomainObject.Predmet.ProtuStrankaListFormatedWithAdress_1">
      <item>AUTO KLUB 401, ŽMINJ, LUKOVICA 25, 52341 Žminj</item>
    </derivirana_varijabla>
  </DomainObject.Predmet.ProtuStrankaListFormatedWithAdress>
  <DomainObject.Predmet.ProtuStrankaListFormatedWithAdressOIB>
    <izvorni_sadrzaj>
      <item>AUTO KLUB 401, ŽMINJ, OIB 38364768398, LUKOVICA 25, 52341 Žminj</item>
    </izvorni_sadrzaj>
    <derivirana_varijabla naziv="DomainObject.Predmet.ProtuStrankaListFormatedWithAdressOIB_1">
      <item>AUTO KLUB 401, ŽMINJ, OIB 38364768398, LUKOVICA 25, 52341 Žminj</item>
    </derivirana_varijabla>
  </DomainObject.Predmet.ProtuStrankaListFormatedWithAdressOIB>
  <DomainObject.Predmet.ProtuStrankaListNazivFormated>
    <izvorni_sadrzaj>
      <item>AUTO KLUB 401, ŽMINJ</item>
    </izvorni_sadrzaj>
    <derivirana_varijabla naziv="DomainObject.Predmet.ProtuStrankaListNazivFormated_1">
      <item>AUTO KLUB 401, ŽMINJ</item>
    </derivirana_varijabla>
  </DomainObject.Predmet.ProtuStrankaListNazivFormated>
  <DomainObject.Predmet.ProtuStrankaListNazivFormatedOIB>
    <izvorni_sadrzaj>
      <item>AUTO KLUB 401, ŽMINJ, OIB 38364768398</item>
    </izvorni_sadrzaj>
    <derivirana_varijabla naziv="DomainObject.Predmet.ProtuStrankaListNazivFormatedOIB_1">
      <item>AUTO KLUB 401, ŽMINJ, OIB 38364768398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AUTO KLUB 401, ŽMINJ</izvorni_sadrzaj>
    <derivirana_varijabla naziv="DomainObject.Predmet.ProtustrankaIDrugi_1">AUTO KLUB 401, ŽMINJ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AUTO KLUB 401, ŽMINJ, OIB 38364768398, LUKOVICA 25, 52341 Žminj</izvorni_sadrzaj>
    <derivirana_varijabla naziv="DomainObject.Predmet.ProtustrankaIDrugiAdressOIB_1">AUTO KLUB 401, ŽMINJ, OIB 38364768398, LUKOVICA 25, 52341 Žminj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AUTO KLUB 401, ŽMINJ</item>
    </izvorni_sadrzaj>
    <derivirana_varijabla naziv="DomainObject.Predmet.SudioniciListNaziv_1">
      <item>FINANCIJSKA AGENCIJA, RC RIJEKA, PODRUŽNICA PULA, PULA</item>
      <item>AUTO KLUB 401, ŽMINJ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AUTO KLUB 401, ŽMINJ, OIB 38364768398, LUKOVICA 25,52341 Žminj</item>
    </izvorni_sadrzaj>
    <derivirana_varijabla naziv="DomainObject.Predmet.SudioniciListAdressOIB_1">
      <item>FINANCIJSKA AGENCIJA, RC RIJEKA, PODRUŽNICA PULA, PULA, OIB 85821130368, GIARDINI 5,52100 Pula</item>
      <item>AUTO KLUB 401, ŽMINJ, OIB 38364768398, LUKOVICA 25,52341 Žminj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38364768398</item>
    </izvorni_sadrzaj>
    <derivirana_varijabla naziv="DomainObject.Predmet.SudioniciListNazivOIB_1">
      <item>, OIB 85821130368</item>
      <item>, OIB 38364768398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701</properties:Words>
  <properties:Characters>3774</properties:Characters>
  <properties:Lines>93</properties:Lines>
  <properties:Paragraphs>29</properties:Paragraphs>
  <properties:TotalTime>6</properties:TotalTime>
  <properties:ScaleCrop>false</properties:ScaleCrop>
  <properties:LinksUpToDate>false</properties:LinksUpToDate>
  <properties:CharactersWithSpaces>4496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2016-04-19T06:16:00Z</dcterms:created>
  <dc:creator>Mihaela Kaligari</dc:creator>
  <dc:description/>
  <cp:keywords/>
  <cp:lastModifiedBy>Ana Jeromela</cp:lastModifiedBy>
  <cp:lastPrinted>2016-04-25T11:34:00Z</cp:lastPrinted>
  <dcterms:modified xmlns:xsi="http://www.w3.org/2001/XMLSchema-instance" xsi:type="dcterms:W3CDTF">2016-04-25T11:34:00Z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