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7fef" w14:paraId="ad07fef" w:rsidRDefault="00116CD2" w:rsidP="00157DE2" w:rsidR="00116CD2">
      <w:pPr>
        <w:tabs>
          <w:tab w:pos="5535" w:val="left"/>
        </w:tabs>
        <w15:collapsed w:val="false"/>
      </w:pPr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  <w:lang w:eastAsia="en-US" w:val="en-US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F3298D" w:rsidR="00C947ED">
      <w:pPr>
        <w:ind w:firstLine="720"/>
        <w:jc w:val="both"/>
      </w:pPr>
      <w:r>
        <w:t>Trgovački sud u Zadru</w:t>
      </w:r>
      <w:r w:rsidR="00C947ED">
        <w:t xml:space="preserve">, </w:t>
      </w:r>
      <w:r w:rsidR="00D258ED">
        <w:t>po sutkinji Katarini Zdunić,</w:t>
      </w:r>
      <w:r w:rsidR="00C947ED">
        <w:t xml:space="preserve"> u skraćenom stečajnom postupku nad dužnikom </w:t>
      </w:r>
      <w:r w:rsidR="00D258ED">
        <w:t>MARINADA j.d.o.o., Preko, Na mulu 15, OIB:25481231829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D258ED">
        <w:t>14</w:t>
      </w:r>
      <w:r w:rsidR="00A57491">
        <w:t xml:space="preserve">. </w:t>
      </w:r>
      <w:r w:rsidR="00D258ED">
        <w:t>svibnja</w:t>
      </w:r>
      <w:r w:rsidR="00757DF3">
        <w:t xml:space="preserve"> 201</w:t>
      </w:r>
      <w:r w:rsidR="00D258ED">
        <w:t>9</w:t>
      </w:r>
      <w:r w:rsidR="00C947ED">
        <w:t xml:space="preserve">., </w:t>
      </w:r>
      <w:r w:rsidR="00D258ED">
        <w:t>31</w:t>
      </w:r>
      <w:r w:rsidR="003D7097">
        <w:t xml:space="preserve">. </w:t>
      </w:r>
      <w:r w:rsidR="007F3F7C">
        <w:t>svibnja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258ED">
        <w:t>MARINADA j.d.o.o., Preko, Na mulu 15, OIB:25481231829</w:t>
      </w:r>
      <w:r w:rsidR="00A57491">
        <w:t>,</w:t>
      </w:r>
      <w:r>
        <w:t xml:space="preserve"> na temelju neizvršenih osnova za plaćanje iznosi </w:t>
      </w:r>
      <w:r w:rsidR="00D258ED">
        <w:t>69.152,98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D258ED">
        <w:t xml:space="preserve">Grgo </w:t>
      </w:r>
      <w:proofErr w:type="spellStart"/>
      <w:r w:rsidR="00D258ED">
        <w:t>Vulesica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258ED">
        <w:t>3</w:t>
      </w:r>
      <w:r w:rsidR="001F5E4F">
        <w:t>1</w:t>
      </w:r>
      <w:r w:rsidR="00572FB9">
        <w:t xml:space="preserve">. </w:t>
      </w:r>
      <w:r w:rsidR="007F3F7C">
        <w:t>svibnja</w:t>
      </w:r>
      <w:r>
        <w:t xml:space="preserve"> 201</w:t>
      </w:r>
      <w:r w:rsidR="00FF2D35">
        <w:t>9</w:t>
      </w:r>
      <w:r>
        <w:t>.</w:t>
      </w:r>
    </w:p>
    <w:p w:rsidRDefault="00D258ED" w:rsidP="006E3223" w:rsidR="00D258ED">
      <w:pPr>
        <w:jc w:val="center"/>
      </w:pPr>
    </w:p>
    <w:p w:rsidRDefault="00B95C10" w:rsidP="00B95C10" w:rsidR="00B95C10" w:rsidRPr="00B95C10">
      <w:pPr>
        <w:tabs>
          <w:tab w:pos="8505" w:val="left"/>
        </w:tabs>
        <w:spacing w:lineRule="atLeast" w:line="240"/>
        <w:ind w:firstLine="703"/>
        <w:rPr>
          <w:rFonts w:eastAsia="Calibri"/>
          <w:lang w:eastAsia="en-US"/>
        </w:rPr>
      </w:pPr>
      <w:r w:rsidRPr="00B95C10">
        <w:rPr>
          <w:rFonts w:eastAsia="Calibri"/>
          <w:lang w:eastAsia="en-US"/>
        </w:rPr>
        <w:t xml:space="preserve">Za točnost </w:t>
      </w:r>
      <w:proofErr w:type="spellStart"/>
      <w:r w:rsidRPr="00B95C10">
        <w:rPr>
          <w:rFonts w:eastAsia="Calibri"/>
          <w:lang w:eastAsia="en-US"/>
        </w:rPr>
        <w:t>otpravka</w:t>
      </w:r>
      <w:proofErr w:type="spellEnd"/>
      <w:r w:rsidRPr="00B95C10">
        <w:rPr>
          <w:rFonts w:eastAsia="Calibri"/>
          <w:lang w:eastAsia="en-US"/>
        </w:rPr>
        <w:t>-ovlaštena službenica:                                            Sutkinja:</w:t>
      </w:r>
    </w:p>
    <w:p w:rsidRDefault="00B95C10" w:rsidP="00B95C10" w:rsidR="00B95C10" w:rsidRPr="00B95C10">
      <w:pPr>
        <w:tabs>
          <w:tab w:pos="8505" w:val="left"/>
        </w:tabs>
        <w:spacing w:lineRule="atLeast" w:line="240"/>
        <w:ind w:firstLine="703"/>
        <w:rPr>
          <w:rFonts w:eastAsia="Calibri"/>
          <w:lang w:eastAsia="en-US"/>
        </w:rPr>
      </w:pPr>
      <w:r w:rsidRPr="00B95C10">
        <w:rPr>
          <w:rFonts w:eastAsia="Calibri"/>
          <w:lang w:eastAsia="en-US"/>
        </w:rPr>
        <w:t xml:space="preserve">            Nena </w:t>
      </w:r>
      <w:proofErr w:type="spellStart"/>
      <w:r w:rsidRPr="00B95C10">
        <w:rPr>
          <w:rFonts w:eastAsia="Calibri"/>
          <w:lang w:eastAsia="en-US"/>
        </w:rPr>
        <w:t>Mužanović</w:t>
      </w:r>
      <w:proofErr w:type="spellEnd"/>
      <w:r w:rsidRPr="00B95C10">
        <w:rPr>
          <w:rFonts w:eastAsia="Calibri"/>
          <w:lang w:eastAsia="en-US"/>
        </w:rPr>
        <w:t xml:space="preserve">                                                                 Katarina Zdunić, v.r.</w:t>
      </w:r>
    </w:p>
    <w:p w:rsidRDefault="00D258ED" w:rsidP="00767D31" w:rsidR="00D258ED">
      <w:pPr>
        <w:jc w:val="both"/>
      </w:pPr>
      <w:bookmarkStart w:name="_GoBack" w:id="0"/>
      <w:bookmarkEnd w:id="0"/>
    </w:p>
    <w:p w:rsidRDefault="00D258ED" w:rsidP="00767D31" w:rsidR="00D258ED">
      <w:pPr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D258ED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426" w:left="1417" w:bottom="1135" w:right="1417" w:top="8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86089">
      <w:rPr>
        <w:bCs/>
      </w:rPr>
      <w:t>405</w:t>
    </w:r>
    <w:r w:rsidR="00994F76">
      <w:rPr>
        <w:bCs/>
      </w:rPr>
      <w:t>/2018-</w:t>
    </w:r>
    <w:r w:rsidR="00A86089">
      <w:rPr>
        <w:bCs/>
      </w:rPr>
      <w:t>7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D258ED" w:rsidR="004766F8" w:rsidRPr="00D258ED">
    <w:pPr>
      <w:jc w:val="right"/>
      <w:rPr>
        <w:bCs/>
      </w:rPr>
    </w:pPr>
    <w:r>
      <w:rPr>
        <w:bCs/>
      </w:rPr>
      <w:t xml:space="preserve">Poslovni broj: </w:t>
    </w:r>
    <w:r w:rsidR="00D258ED">
      <w:rPr>
        <w:bCs/>
      </w:rPr>
      <w:t>11</w:t>
    </w:r>
    <w:r>
      <w:rPr>
        <w:bCs/>
      </w:rPr>
      <w:t xml:space="preserve"> St-</w:t>
    </w:r>
    <w:r w:rsidR="00D258ED">
      <w:rPr>
        <w:bCs/>
      </w:rPr>
      <w:t>191</w:t>
    </w:r>
    <w:r>
      <w:rPr>
        <w:bCs/>
      </w:rPr>
      <w:t>/</w:t>
    </w:r>
    <w:r w:rsidR="007F3F7C">
      <w:rPr>
        <w:bCs/>
      </w:rPr>
      <w:t>201</w:t>
    </w:r>
    <w:r w:rsidR="00D258ED">
      <w:rPr>
        <w:bCs/>
      </w:rPr>
      <w:t>9</w:t>
    </w:r>
    <w:r w:rsidR="007F3F7C">
      <w:rPr>
        <w:bCs/>
      </w:rPr>
      <w:t>-</w:t>
    </w:r>
    <w:r w:rsidR="00D258ED">
      <w:rPr>
        <w:bCs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1F5E4F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2CB9"/>
    <w:rsid w:val="003D4EBA"/>
    <w:rsid w:val="003D7097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3F7C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95C10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258ED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EC5E34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5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5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049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St-191/2019-4</izvorni_sadrzaj>
    <derivirana_varijabla naziv="DomainObject.Oznaka_1">St-191/2019-4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Zdunić</izvorni_sadrzaj>
    <derivirana_varijabla naziv="DomainObject.DonositeljOdluke.Prezime_1">Zdunić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MARINADA j.d.o.o. za ugostiteljstvo</izvorni_sadrzaj>
    <derivirana_varijabla naziv="DomainObject.Predmet.ProtustrankaFormated_1">  MARINADA j.d.o.o. za ugostiteljstvo</derivirana_varijabla>
  </DomainObject.Predmet.ProtustrankaFormated>
  <DomainObject.Predmet.ProtustrankaFormatedOIB>
    <izvorni_sadrzaj>  MARINADA j.d.o.o. za ugostiteljstvo, OIB 25481231829</izvorni_sadrzaj>
    <derivirana_varijabla naziv="DomainObject.Predmet.ProtustrankaFormatedOIB_1">  MARINADA j.d.o.o. za ugostiteljstvo, OIB 25481231829</derivirana_varijabla>
  </DomainObject.Predmet.ProtustrankaFormatedOIB>
  <DomainObject.Predmet.ProtustrankaFormatedWithAdress>
    <izvorni_sadrzaj> MARINADA j.d.o.o. za ugostiteljstvo, Na mulu 15, 23273 Preko</izvorni_sadrzaj>
    <derivirana_varijabla naziv="DomainObject.Predmet.ProtustrankaFormatedWithAdress_1"> MARINADA j.d.o.o. za ugostiteljstvo, Na mulu 15, 23273 Preko</derivirana_varijabla>
  </DomainObject.Predmet.ProtustrankaFormatedWithAdress>
  <DomainObject.Predmet.ProtustrankaFormatedWithAdressOIB>
    <izvorni_sadrzaj> MARINADA j.d.o.o. za ugostiteljstvo, OIB 25481231829, Na mulu 15, 23273 Preko</izvorni_sadrzaj>
    <derivirana_varijabla naziv="DomainObject.Predmet.ProtustrankaFormatedWithAdressOIB_1"> MARINADA j.d.o.o. za ugostiteljstvo, OIB 25481231829, Na mulu 15, 23273 Preko</derivirana_varijabla>
  </DomainObject.Predmet.ProtustrankaFormatedWithAdressOIB>
  <DomainObject.Predmet.ProtustrankaWithAdress>
    <izvorni_sadrzaj>MARINADA j.d.o.o. za ugostiteljstvo Na mulu 15, 23273 Preko</izvorni_sadrzaj>
    <derivirana_varijabla naziv="DomainObject.Predmet.ProtustrankaWithAdress_1">MARINADA j.d.o.o. za ugostiteljstvo Na mulu 15, 23273 Preko</derivirana_varijabla>
  </DomainObject.Predmet.ProtustrankaWithAdress>
  <DomainObject.Predmet.ProtustrankaWithAdressOIB>
    <izvorni_sadrzaj>MARINADA j.d.o.o. za ugostiteljstvo, OIB 25481231829, Na mulu 15, 23273 Preko</izvorni_sadrzaj>
    <derivirana_varijabla naziv="DomainObject.Predmet.ProtustrankaWithAdressOIB_1">MARINADA j.d.o.o. za ugostiteljstvo, OIB 25481231829, Na mulu 15, 23273 Preko</derivirana_varijabla>
  </DomainObject.Predmet.ProtustrankaWithAdressOIB>
  <DomainObject.Predmet.ProtustrankaNazivFormated>
    <izvorni_sadrzaj>MARINADA j.d.o.o. za ugostiteljstvo</izvorni_sadrzaj>
    <derivirana_varijabla naziv="DomainObject.Predmet.ProtustrankaNazivFormated_1">MARINADA j.d.o.o. za ugostiteljstvo</derivirana_varijabla>
  </DomainObject.Predmet.ProtustrankaNazivFormated>
  <DomainObject.Predmet.ProtustrankaNazivFormatedOIB>
    <izvorni_sadrzaj>MARINADA j.d.o.o. za ugostiteljstvo, OIB 25481231829</izvorni_sadrzaj>
    <derivirana_varijabla naziv="DomainObject.Predmet.ProtustrankaNazivFormatedOIB_1">MARINADA j.d.o.o. za ugostiteljstvo, OIB 25481231829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Zdunić</izvorni_sadrzaj>
    <derivirana_varijabla naziv="DomainObject.Predmet.Referada.Sudac_1">Katarina Zdunić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MARINADA j.d.o.o. za ugostiteljstvo</item>
    </izvorni_sadrzaj>
    <derivirana_varijabla naziv="DomainObject.Predmet.ProtuStrankaListFormated_1">
      <item>MARINADA j.d.o.o. za ugostiteljstvo</item>
    </derivirana_varijabla>
  </DomainObject.Predmet.ProtuStrankaListFormated>
  <DomainObject.Predmet.ProtuStrankaListFormatedOIB>
    <izvorni_sadrzaj>
      <item>MARINADA j.d.o.o. za ugostiteljstvo, OIB 25481231829</item>
    </izvorni_sadrzaj>
    <derivirana_varijabla naziv="DomainObject.Predmet.ProtuStrankaListFormatedOIB_1">
      <item>MARINADA j.d.o.o. za ugostiteljstvo, OIB 25481231829</item>
    </derivirana_varijabla>
  </DomainObject.Predmet.ProtuStrankaListFormatedOIB>
  <DomainObject.Predmet.ProtuStrankaListFormatedWithAdress>
    <izvorni_sadrzaj>
      <item>MARINADA j.d.o.o. za ugostiteljstvo, Na mulu 15, 23273 Preko</item>
    </izvorni_sadrzaj>
    <derivirana_varijabla naziv="DomainObject.Predmet.ProtuStrankaListFormatedWithAdress_1">
      <item>MARINADA j.d.o.o. za ugostiteljstvo, Na mulu 15, 23273 Preko</item>
    </derivirana_varijabla>
  </DomainObject.Predmet.ProtuStrankaListFormatedWithAdress>
  <DomainObject.Predmet.ProtuStrankaListFormatedWithAdressOIB>
    <izvorni_sadrzaj>
      <item>MARINADA j.d.o.o. za ugostiteljstvo, OIB 25481231829, Na mulu 15, 23273 Preko</item>
    </izvorni_sadrzaj>
    <derivirana_varijabla naziv="DomainObject.Predmet.ProtuStrankaListFormatedWithAdressOIB_1">
      <item>MARINADA j.d.o.o. za ugostiteljstvo, OIB 25481231829, Na mulu 15, 23273 Preko</item>
    </derivirana_varijabla>
  </DomainObject.Predmet.ProtuStrankaListFormatedWithAdressOIB>
  <DomainObject.Predmet.ProtuStrankaListNazivFormated>
    <izvorni_sadrzaj>
      <item>MARINADA j.d.o.o. za ugostiteljstvo</item>
    </izvorni_sadrzaj>
    <derivirana_varijabla naziv="DomainObject.Predmet.ProtuStrankaListNazivFormated_1">
      <item>MARINADA j.d.o.o. za ugostiteljstvo</item>
    </derivirana_varijabla>
  </DomainObject.Predmet.ProtuStrankaListNazivFormated>
  <DomainObject.Predmet.ProtuStrankaListNazivFormatedOIB>
    <izvorni_sadrzaj>
      <item>MARINADA j.d.o.o. za ugostiteljstvo, OIB 25481231829</item>
    </izvorni_sadrzaj>
    <derivirana_varijabla naziv="DomainObject.Predmet.ProtuStrankaListNazivFormatedOIB_1">
      <item>MARINADA j.d.o.o. za ugostiteljstvo, OIB 25481231829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St-191/2019-4</izvorni_sadrzaj>
    <derivirana_varijabla naziv="DomainObject.PoslovniBrojDokumenta_1">St-191/2019-4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MARINADA j.d.o.o. za ugostiteljstvo</izvorni_sadrzaj>
    <derivirana_varijabla naziv="DomainObject.Predmet.ProtustrankaIDrugi_1">MARINADA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MARINADA j.d.o.o. za ugostiteljstvo, OIB 25481231829, Na mulu 15, 23273 Preko</izvorni_sadrzaj>
    <derivirana_varijabla naziv="DomainObject.Predmet.ProtustrankaIDrugiAdressOIB_1">MARINADA j.d.o.o. za ugostiteljstvo, OIB 25481231829, Na mulu 15,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MARINADA j.d.o.o. za ugostiteljstvo</item>
    </izvorni_sadrzaj>
    <derivirana_varijabla naziv="DomainObject.Predmet.SudioniciListNaziv_1">
      <item>FINA</item>
      <item>MARINADA j.d.o.o. za ugostiteljstvo</item>
    </derivirana_varijabla>
  </DomainObject.Predmet.SudioniciListNaziv>
  <DomainObject.Predmet.SudioniciListAdressOIB>
    <izvorni_sadrzaj>
      <item>FINA, OIB 85821130368, Ivana Danila 4,23000 Zadar</item>
      <item>MARINADA j.d.o.o. za ugostiteljstvo, OIB 25481231829, Na mulu 15,23273 Preko</item>
    </izvorni_sadrzaj>
    <derivirana_varijabla naziv="DomainObject.Predmet.SudioniciListAdressOIB_1">
      <item>FINA, OIB 85821130368, Ivana Danila 4,23000 Zadar</item>
      <item>MARINADA j.d.o.o. za ugostiteljstvo, OIB 25481231829, Na mulu 15,23273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25481231829</item>
    </izvorni_sadrzaj>
    <derivirana_varijabla naziv="DomainObject.Predmet.SudioniciListNazivOIB_1">
      <item>, OIB 85821130368</item>
      <item>, OIB 25481231829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St-191/2019-2</izvorni_sadrzaj>
    <derivirana_varijabla naziv="DomainObject.PredzadnjaOdlukaIzPredmeta.Oznaka_1">St-191/2019-2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1954</properties:Characters>
  <properties:Lines>50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2019-04-16T07:28:00Z</dcterms:created>
  <dc:creator>mklismanic</dc:creator>
  <cp:lastModifiedBy>Nena Mužanović</cp:lastModifiedBy>
  <cp:lastPrinted>2019-06-03T07:20:00Z</cp:lastPrinted>
  <dcterms:modified xmlns:xsi="http://www.w3.org/2001/XMLSchema-instance" xsi:type="dcterms:W3CDTF">2019-06-03T07:21:00Z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St-191/2019-4 / Odluka - Oglas (St-191-2019-oglas_Zadar.docx)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