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f274" w14:paraId="f63f274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1B4ED6">
        <w:t>ZVONIMIR</w:t>
      </w:r>
      <w:proofErr w:type="spellEnd"/>
      <w:r w:rsidR="001B4ED6">
        <w:t xml:space="preserve"> GRADNJA 2</w:t>
      </w:r>
      <w:r w:rsidR="00356A3D">
        <w:t xml:space="preserve"> </w:t>
      </w:r>
      <w:r w:rsidR="00A3328C">
        <w:t>j.</w:t>
      </w:r>
      <w:r w:rsidR="00CC321B">
        <w:t xml:space="preserve">d.o.o. </w:t>
      </w:r>
      <w:r w:rsidR="001B4ED6">
        <w:t>Pula</w:t>
      </w:r>
      <w:r w:rsidR="00A01CF4">
        <w:t xml:space="preserve">, </w:t>
      </w:r>
      <w:r w:rsidR="001B4ED6">
        <w:t xml:space="preserve">Orban </w:t>
      </w:r>
      <w:proofErr w:type="spellStart"/>
      <w:r w:rsidR="001B4ED6">
        <w:t>14</w:t>
      </w:r>
      <w:proofErr w:type="spellEnd"/>
      <w:r w:rsidR="00356A3D">
        <w:t>,</w:t>
      </w:r>
      <w:r w:rsidR="00A01CF4">
        <w:t xml:space="preserve"> </w:t>
      </w:r>
      <w:r w:rsidR="00356A3D">
        <w:t xml:space="preserve">                       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1B4ED6">
        <w:t>48391180784</w:t>
      </w:r>
      <w:proofErr w:type="spellEnd"/>
      <w:r w:rsidR="001E69E4">
        <w:t>,</w:t>
      </w:r>
      <w:r w:rsidR="00A01CF4">
        <w:t xml:space="preserve"> </w:t>
      </w:r>
      <w:proofErr w:type="spellStart"/>
      <w:r w:rsidR="00A50248">
        <w:t>13</w:t>
      </w:r>
      <w:proofErr w:type="spellEnd"/>
      <w:r w:rsidRPr="00C10C53">
        <w:t xml:space="preserve">. </w:t>
      </w:r>
      <w:r w:rsidR="00AD581E">
        <w:t>lipnja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1B4ED6">
        <w:t>ZVONIMIR</w:t>
      </w:r>
      <w:proofErr w:type="spellEnd"/>
      <w:r w:rsidR="001B4ED6">
        <w:t xml:space="preserve"> GRADNJA 2 j.d.o.o. Pula, Orban </w:t>
      </w:r>
      <w:proofErr w:type="spellStart"/>
      <w:r w:rsidR="001B4ED6">
        <w:t>14</w:t>
      </w:r>
      <w:proofErr w:type="spellEnd"/>
      <w:r w:rsidR="001B4ED6">
        <w:t xml:space="preserve">, </w:t>
      </w:r>
      <w:proofErr w:type="spellStart"/>
      <w:r w:rsidR="001B4ED6">
        <w:t>OIB</w:t>
      </w:r>
      <w:proofErr w:type="spellEnd"/>
      <w:r w:rsidR="001B4ED6">
        <w:t xml:space="preserve">: </w:t>
      </w:r>
      <w:proofErr w:type="spellStart"/>
      <w:r w:rsidR="001B4ED6">
        <w:t>48391180784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1B4ED6">
        <w:t>449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A50248">
        <w:t>13</w:t>
      </w:r>
      <w:proofErr w:type="spellEnd"/>
      <w:r w:rsidR="00C765FC" w:rsidRPr="00C10C53">
        <w:t xml:space="preserve">. </w:t>
      </w:r>
      <w:r w:rsidR="00AD581E">
        <w:t>lipnja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B5537B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37B" w:rsidP="00C765FC" w:rsidR="00B5537B">
      <w:r>
        <w:separator/>
      </w:r>
    </w:p>
  </w:endnote>
  <w:endnote w:id="0" w:type="continuationSeparator">
    <w:p w:rsidRDefault="00B5537B" w:rsidP="00C765FC" w:rsidR="00B55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37B" w:rsidP="00C765FC" w:rsidR="00B5537B">
      <w:r>
        <w:separator/>
      </w:r>
    </w:p>
  </w:footnote>
  <w:footnote w:id="0" w:type="continuationSeparator">
    <w:p w:rsidRDefault="00B5537B" w:rsidP="00C765FC" w:rsidR="00B553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D71" w:rsidP="00AD581E" w:rsidR="00B5537B">
    <w:pPr>
      <w:pStyle w:val="Zaglavlje"/>
      <w:jc w:val="center"/>
    </w:pPr>
    <w:r>
      <w:t xml:space="preserve">                                                                     </w:t>
    </w:r>
    <w:r w:rsidR="00B5537B">
      <w:t>2</w:t>
    </w:r>
    <w:r>
      <w:t xml:space="preserve">           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1B4ED6">
      <w:t>449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proofErr w:type="spellStart"/>
    <w:r w:rsidR="001B4ED6">
      <w:t>14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37B" w:rsidR="00B5537B">
    <w:pPr>
      <w:pStyle w:val="Zaglavlje"/>
    </w:pPr>
    <w:r w:rsidRPr="00C10C53">
      <w:t xml:space="preserve">    </w:t>
    </w:r>
    <w:r>
      <w:t xml:space="preserve">                                                                              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1B4ED6">
      <w:t>449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proofErr w:type="spellStart"/>
    <w:r w:rsidR="001B4ED6">
      <w:t>14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B4ED6"/>
    <w:rsid w:val="001E69E4"/>
    <w:rsid w:val="00217A54"/>
    <w:rsid w:val="002E66FF"/>
    <w:rsid w:val="002F7D76"/>
    <w:rsid w:val="00356A3D"/>
    <w:rsid w:val="00496112"/>
    <w:rsid w:val="004D3B0C"/>
    <w:rsid w:val="0051489A"/>
    <w:rsid w:val="00637C6C"/>
    <w:rsid w:val="00643D7D"/>
    <w:rsid w:val="0065137D"/>
    <w:rsid w:val="0065386B"/>
    <w:rsid w:val="0068378B"/>
    <w:rsid w:val="006D40DA"/>
    <w:rsid w:val="007A785A"/>
    <w:rsid w:val="007E6BE8"/>
    <w:rsid w:val="007F482F"/>
    <w:rsid w:val="00814708"/>
    <w:rsid w:val="008F70BC"/>
    <w:rsid w:val="0091183A"/>
    <w:rsid w:val="00991CF9"/>
    <w:rsid w:val="009C60F6"/>
    <w:rsid w:val="009D2D0A"/>
    <w:rsid w:val="009E515D"/>
    <w:rsid w:val="00A01CF4"/>
    <w:rsid w:val="00A3328C"/>
    <w:rsid w:val="00A50248"/>
    <w:rsid w:val="00A8793A"/>
    <w:rsid w:val="00AC57D6"/>
    <w:rsid w:val="00AD0D6C"/>
    <w:rsid w:val="00AD581E"/>
    <w:rsid w:val="00AE4A8E"/>
    <w:rsid w:val="00B10C40"/>
    <w:rsid w:val="00B5537B"/>
    <w:rsid w:val="00C10C53"/>
    <w:rsid w:val="00C331EB"/>
    <w:rsid w:val="00C765FC"/>
    <w:rsid w:val="00CC321B"/>
    <w:rsid w:val="00CD1157"/>
    <w:rsid w:val="00D10CDB"/>
    <w:rsid w:val="00D2325F"/>
    <w:rsid w:val="00DF712B"/>
    <w:rsid w:val="00E155D6"/>
    <w:rsid w:val="00ED1D71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6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B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B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B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B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6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B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B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B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B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St-449/2016</izvorni_sadrzaj>
    <derivirana_varijabla naziv="DomainObject.Predmet.OznakaBroj_1">St-449/2016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ZVONIMIR GRADNJA 2 j.do.o. PULA zastupanog po punomoćniku Odvj. Edi Slivar</izvorni_sadrzaj>
    <derivirana_varijabla naziv="DomainObject.Predmet.ProtustrankaFormated_1">  ZVONIMIR GRADNJA 2 j.do.o. PULA zastupanog po punomoćniku Odvj. Edi Slivar</derivirana_varijabla>
  </DomainObject.Predmet.ProtustrankaFormated>
  <DomainObject.Predmet.ProtustrankaFormatedOIB>
    <izvorni_sadrzaj>  ZVONIMIR GRADNJA 2 j.do.o. PULA, OIB 48391180784 zastupanog po punomoćniku Odvj. Edi Slivar</izvorni_sadrzaj>
    <derivirana_varijabla naziv="DomainObject.Predmet.ProtustrankaFormatedOIB_1">  ZVONIMIR GRADNJA 2 j.do.o. PULA, OIB 48391180784 zastupanog po punomoćniku Odvj. Edi Slivar</derivirana_varijabla>
  </DomainObject.Predmet.ProtustrankaFormatedOIB>
  <DomainObject.Predmet.ProtustrankaFormatedWithAdress>
    <izvorni_sadrzaj> ZVONIMIR GRADNJA 2 j.do.o. PULA, Orban 14, 52100 Pula zastupanog po punomoćniku Odvj. Edi Slivar</izvorni_sadrzaj>
    <derivirana_varijabla naziv="DomainObject.Predmet.ProtustrankaFormatedWithAdress_1"> ZVONIMIR GRADNJA 2 j.do.o. PULA, Orban 14, 52100 Pula zastupanog po punomoćniku Odvj. Edi Slivar</derivirana_varijabla>
  </DomainObject.Predmet.ProtustrankaFormatedWithAdress>
  <DomainObject.Predmet.ProtustrankaFormatedWithAdressOIB>
    <izvorni_sadrzaj> ZVONIMIR GRADNJA 2 j.do.o. PULA, OIB 48391180784, Orban 14, 52100 Pula zastupanog po punomoćniku Odvj. Edi Slivar</izvorni_sadrzaj>
    <derivirana_varijabla naziv="DomainObject.Predmet.ProtustrankaFormatedWithAdressOIB_1"> ZVONIMIR GRADNJA 2 j.do.o. PULA, OIB 48391180784, Orban 14, 52100 Pula zastupanog po punomoćniku Odvj. Edi Slivar</derivirana_varijabla>
  </DomainObject.Predmet.ProtustrankaFormatedWithAdressOIB>
  <DomainObject.Predmet.ProtustrankaWithAdress>
    <izvorni_sadrzaj>ZVONIMIR GRADNJA 2 j.do.o. PULA Orban 14, 52100 Pula</izvorni_sadrzaj>
    <derivirana_varijabla naziv="DomainObject.Predmet.ProtustrankaWithAdress_1">ZVONIMIR GRADNJA 2 j.do.o. PULA Orban 14, 52100 Pula</derivirana_varijabla>
  </DomainObject.Predmet.ProtustrankaWithAdress>
  <DomainObject.Predmet.ProtustrankaWithAdressOIB>
    <izvorni_sadrzaj>ZVONIMIR GRADNJA 2 j.do.o. PULA, OIB 48391180784, Orban 14, 52100 Pula</izvorni_sadrzaj>
    <derivirana_varijabla naziv="DomainObject.Predmet.ProtustrankaWithAdressOIB_1">ZVONIMIR GRADNJA 2 j.do.o. PULA, OIB 48391180784, Orban 14, 52100 Pula</derivirana_varijabla>
  </DomainObject.Predmet.ProtustrankaWithAdressOIB>
  <DomainObject.Predmet.ProtustrankaNazivFormated>
    <izvorni_sadrzaj>ZVONIMIR GRADNJA 2 j.do.o. PULA</izvorni_sadrzaj>
    <derivirana_varijabla naziv="DomainObject.Predmet.ProtustrankaNazivFormated_1">ZVONIMIR GRADNJA 2 j.do.o. PULA</derivirana_varijabla>
  </DomainObject.Predmet.ProtustrankaNazivFormated>
  <DomainObject.Predmet.ProtustrankaNazivFormatedOIB>
    <izvorni_sadrzaj>ZVONIMIR GRADNJA 2 j.do.o. PULA, OIB 48391180784</izvorni_sadrzaj>
    <derivirana_varijabla naziv="DomainObject.Predmet.ProtustrankaNazivFormatedOIB_1">ZVONIMIR GRADNJA 2 j.do.o. PULA, OIB 48391180784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16749.31</izvorni_sadrzaj>
    <derivirana_varijabla naziv="DomainObject.Predmet.TrenutnaVrijednost_1">16749.31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ZVONIMIR GRADNJA 2 j.do.o. PULA zastupanog po punomoćniku Odvj. Edi Slivar</item>
    </izvorni_sadrzaj>
    <derivirana_varijabla naziv="DomainObject.Predmet.ProtuStrankaListFormated_1">
      <item>ZVONIMIR GRADNJA 2 j.do.o. PULA zastupanog po punomoćniku Odvj. Edi Slivar</item>
    </derivirana_varijabla>
  </DomainObject.Predmet.ProtuStrankaListFormated>
  <DomainObject.Predmet.ProtuStrankaListFormatedOIB>
    <izvorni_sadrzaj>
      <item>ZVONIMIR GRADNJA 2 j.do.o. PULA, OIB 48391180784 zastupanog po punomoćniku Odvj. Edi Slivar</item>
    </izvorni_sadrzaj>
    <derivirana_varijabla naziv="DomainObject.Predmet.ProtuStrankaListFormatedOIB_1">
      <item>ZVONIMIR GRADNJA 2 j.do.o. PULA, OIB 48391180784 zastupanog po punomoćniku Odvj. Edi Slivar</item>
    </derivirana_varijabla>
  </DomainObject.Predmet.ProtuStrankaListFormatedOIB>
  <DomainObject.Predmet.ProtuStrankaListFormatedWithAdress>
    <izvorni_sadrzaj>
      <item>ZVONIMIR GRADNJA 2 j.do.o. PULA, Orban 14, 52100 Pula zastupanog po punomoćniku Odvj. Edi Slivar</item>
    </izvorni_sadrzaj>
    <derivirana_varijabla naziv="DomainObject.Predmet.ProtuStrankaListFormatedWithAdress_1">
      <item>ZVONIMIR GRADNJA 2 j.do.o. PULA, Orban 14, 52100 Pula zastupanog po punomoćniku Odvj. Edi Slivar</item>
    </derivirana_varijabla>
  </DomainObject.Predmet.ProtuStrankaListFormatedWithAdress>
  <DomainObject.Predmet.ProtuStrankaListFormatedWithAdressOIB>
    <izvorni_sadrzaj>
      <item>ZVONIMIR GRADNJA 2 j.do.o. PULA, OIB 48391180784, Orban 14, 52100 Pula zastupanog po punomoćniku Odvj. Edi Slivar</item>
    </izvorni_sadrzaj>
    <derivirana_varijabla naziv="DomainObject.Predmet.ProtuStrankaListFormatedWithAdressOIB_1">
      <item>ZVONIMIR GRADNJA 2 j.do.o. PULA, OIB 48391180784, Orban 14, 52100 Pula zastupanog po punomoćniku Odvj. Edi Slivar</item>
    </derivirana_varijabla>
  </DomainObject.Predmet.ProtuStrankaListFormatedWithAdressOIB>
  <DomainObject.Predmet.ProtuStrankaListNazivFormated>
    <izvorni_sadrzaj>
      <item>ZVONIMIR GRADNJA 2 j.do.o. PULA</item>
    </izvorni_sadrzaj>
    <derivirana_varijabla naziv="DomainObject.Predmet.ProtuStrankaListNazivFormated_1">
      <item>ZVONIMIR GRADNJA 2 j.do.o. PULA</item>
    </derivirana_varijabla>
  </DomainObject.Predmet.ProtuStrankaListNazivFormated>
  <DomainObject.Predmet.ProtuStrankaListNazivFormatedOIB>
    <izvorni_sadrzaj>
      <item>ZVONIMIR GRADNJA 2 j.do.o. PULA, OIB 48391180784</item>
    </izvorni_sadrzaj>
    <derivirana_varijabla naziv="DomainObject.Predmet.ProtuStrankaListNazivFormatedOIB_1">
      <item>ZVONIMIR GRADNJA 2 j.do.o. PULA, OIB 48391180784</item>
    </derivirana_varijabla>
  </DomainObject.Predmet.ProtuStrankaListNazivFormatedOIB>
  <DomainObject.Predmet.OstaliListFormated>
    <izvorni_sadrzaj>
      <item>Odvj. Edi Slivar punomoćnik sudionika u postupku ZVONIMIR GRADNJA 2 j.do.o. PULA</item>
    </izvorni_sadrzaj>
    <derivirana_varijabla naziv="DomainObject.Predmet.OstaliListFormated_1">
      <item>Odvj. Edi Slivar punomoćnik sudionika u postupku ZVONIMIR GRADNJA 2 j.do.o. PULA</item>
    </derivirana_varijabla>
  </DomainObject.Predmet.OstaliListFormated>
  <DomainObject.Predmet.OstaliListFormatedOIB>
    <izvorni_sadrzaj>
      <item>Odvj. Edi Slivar punomoćnik sudionika u postupku ZVONIMIR GRADNJA 2 j.do.o. PULA</item>
    </izvorni_sadrzaj>
    <derivirana_varijabla naziv="DomainObject.Predmet.OstaliListFormatedOIB_1">
      <item>Odvj. Edi Slivar punomoćnik sudionika u postupku ZVONIMIR GRADNJA 2 j.do.o. PULA</item>
    </derivirana_varijabla>
  </DomainObject.Predmet.OstaliListFormatedOIB>
  <DomainObject.Predmet.OstaliListFormatedWithAdress>
    <izvorni_sadrzaj>
      <item>Odvj. Edi Slivar, Argonautska 43, 52100 Pula punomoćnik sudionika u postupku ZVONIMIR GRADNJA 2 j.do.o. PULA</item>
    </izvorni_sadrzaj>
    <derivirana_varijabla naziv="DomainObject.Predmet.OstaliListFormatedWithAdress_1">
      <item>Odvj. Edi Slivar, Argonautska 43, 52100 Pula punomoćnik sudionika u postupku ZVONIMIR GRADNJA 2 j.do.o. PULA</item>
    </derivirana_varijabla>
  </DomainObject.Predmet.OstaliListFormatedWithAdress>
  <DomainObject.Predmet.OstaliListFormatedWithAdressOIB>
    <izvorni_sadrzaj>
      <item>Odvj. Edi Slivar, Argonautska 43, 52100 Pula punomoćnik sudionika u postupku ZVONIMIR GRADNJA 2 j.do.o. PULA</item>
    </izvorni_sadrzaj>
    <derivirana_varijabla naziv="DomainObject.Predmet.OstaliListFormatedWithAdressOIB_1">
      <item>Odvj. Edi Slivar, Argonautska 43, 52100 Pula punomoćnik sudionika u postupku ZVONIMIR GRADNJA 2 j.do.o. PULA</item>
    </derivirana_varijabla>
  </DomainObject.Predmet.OstaliListFormatedWithAdressOIB>
  <DomainObject.Predmet.OstaliListNazivFormated>
    <izvorni_sadrzaj>
      <item>Odvj. Edi Slivar</item>
    </izvorni_sadrzaj>
    <derivirana_varijabla naziv="DomainObject.Predmet.OstaliListNazivFormated_1">
      <item>Odvj. Edi Slivar</item>
    </derivirana_varijabla>
  </DomainObject.Predmet.OstaliListNazivFormated>
  <DomainObject.Predmet.OstaliListNazivFormatedOIB>
    <izvorni_sadrzaj>
      <item>Odvj. Edi Slivar</item>
    </izvorni_sadrzaj>
    <derivirana_varijabla naziv="DomainObject.Predmet.OstaliListNazivFormatedOIB_1">
      <item>Odvj. Edi Slivar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ZVONIMIR GRADNJA 2 j.do.o. PULA</izvorni_sadrzaj>
    <derivirana_varijabla naziv="DomainObject.Predmet.ProtustrankaIDrugi_1">ZVONIMIR GRADNJA 2 j.do.o.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ZVONIMIR GRADNJA 2 j.do.o. PULA, OIB 48391180784, Orban 14, 52100 Pula</izvorni_sadrzaj>
    <derivirana_varijabla naziv="DomainObject.Predmet.ProtustrankaIDrugiAdressOIB_1">ZVONIMIR GRADNJA 2 j.do.o. PULA, OIB 48391180784, Orban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ZVONIMIR GRADNJA 2 j.do.o. PULA</item>
      <item>Odvj. Edi Slivar</item>
    </izvorni_sadrzaj>
    <derivirana_varijabla naziv="DomainObject.Predmet.SudioniciListNaziv_1">
      <item>FINANCIJSKA AGENCIJA, RC RIJEKA, PODRUŽNICA PULA, PULA</item>
      <item>ZVONIMIR GRADNJA 2 j.do.o. PULA</item>
      <item>Odvj. Edi Slivar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ZVONIMIR GRADNJA 2 j.do.o. PULA, OIB 48391180784, Orban 14,52100 Pula</item>
      <item>Odvj. Edi Slivar, Argonautska 43,52100 Pula</item>
    </izvorni_sadrzaj>
    <derivirana_varijabla naziv="DomainObject.Predmet.SudioniciListAdressOIB_1">
      <item>FINANCIJSKA AGENCIJA, RC RIJEKA, PODRUŽNICA PULA, PULA, OIB 85821130368, Giardini 5,52100 Pula</item>
      <item>ZVONIMIR GRADNJA 2 j.do.o. PULA, OIB 48391180784, Orban 14,52100 Pula</item>
      <item>Odvj. Edi Slivar, Argonautska 43,52100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48391180784</item>
      <item>, OIB null</item>
    </izvorni_sadrzaj>
    <derivirana_varijabla naziv="DomainObject.Predmet.SudioniciListNazivOIB_1">
      <item>, OIB 85821130368</item>
      <item>, OIB 48391180784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2141</properties:Characters>
  <properties:Lines>69</properties:Lines>
  <properties:Paragraphs>21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2016-05-12T10:46:00Z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2016-06-13T09:54:00Z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