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fee" w14:paraId="6b80fe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274455">
        <w:rPr>
          <w:szCs w:val="24"/>
          <w:lang w:val="hr-HR"/>
        </w:rPr>
        <w:t>849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274455">
        <w:rPr>
          <w:lang w:val="hr-HR"/>
        </w:rPr>
        <w:t xml:space="preserve">BANSKI VIDIKOVAC d.o.o. u likvidaciji Zagreb, Banski Vinogradi 42b, </w:t>
      </w:r>
      <w:r w:rsidR="00274455" w:rsidRPr="000664E3">
        <w:rPr>
          <w:lang w:val="hr-HR"/>
        </w:rPr>
        <w:t>MB</w:t>
      </w:r>
      <w:r w:rsidR="00274455">
        <w:rPr>
          <w:lang w:val="hr-HR"/>
        </w:rPr>
        <w:t>S: 080775038, OIB: 71667849525</w:t>
      </w:r>
      <w:r>
        <w:rPr>
          <w:lang w:val="hr-HR"/>
        </w:rPr>
        <w:t xml:space="preserve">, dana </w:t>
      </w:r>
      <w:r w:rsidR="00667500">
        <w:rPr>
          <w:lang w:val="hr-HR"/>
        </w:rPr>
        <w:t>04</w:t>
      </w:r>
      <w:r>
        <w:rPr>
          <w:lang w:val="hr-HR"/>
        </w:rPr>
        <w:t xml:space="preserve">. </w:t>
      </w:r>
      <w:r w:rsidR="00667500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74455">
        <w:rPr>
          <w:lang w:val="hr-HR"/>
        </w:rPr>
        <w:t xml:space="preserve">BANSKI VIDIKOVAC d.o.o. u likvidaciji Zagreb, Banski Vinogradi 42b, </w:t>
      </w:r>
      <w:r w:rsidR="00274455" w:rsidRPr="000664E3">
        <w:rPr>
          <w:lang w:val="hr-HR"/>
        </w:rPr>
        <w:t>MB</w:t>
      </w:r>
      <w:r w:rsidR="00274455">
        <w:rPr>
          <w:lang w:val="hr-HR"/>
        </w:rPr>
        <w:t>S: 080775038, OIB: 71667849525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67500">
        <w:rPr>
          <w:szCs w:val="24"/>
          <w:lang w:val="hr-HR"/>
        </w:rPr>
        <w:t>IVAN HUDOLETNJAK, iz Ivaneca, Zavojna ulica 3, OIB: 80924395653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274455">
        <w:rPr>
          <w:lang w:val="hr-HR"/>
        </w:rPr>
        <w:t xml:space="preserve">BANSKI VIDIKOVAC d.o.o. u likvidaciji Zagreb, Banski Vinogradi 42b, </w:t>
      </w:r>
      <w:r w:rsidR="00274455" w:rsidRPr="000664E3">
        <w:rPr>
          <w:lang w:val="hr-HR"/>
        </w:rPr>
        <w:t>MB</w:t>
      </w:r>
      <w:r w:rsidR="00274455">
        <w:rPr>
          <w:lang w:val="hr-HR"/>
        </w:rPr>
        <w:t>S: 080775038, OIB: 71667849525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67500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75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593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274455">
        <w:rPr>
          <w:szCs w:val="24"/>
          <w:lang w:val="hr-HR"/>
        </w:rPr>
        <w:t>849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74455">
        <w:rPr>
          <w:szCs w:val="24"/>
          <w:lang w:val="hr-HR"/>
        </w:rPr>
        <w:t>14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67500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667500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67500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667500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67500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936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35D98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5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5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BANSKI VIDIKOVAC d.o.o. u likvidaciji zastupanog po punomoćniku Edina Postružin</izvorni_sadrzaj>
    <derivirana_varijabla naziv="DomainObject.Predmet.ProtustrankaFormated_1">  BANSKI VIDIKOVAC d.o.o. u likvidaciji zastupanog po punomoćniku Edina Postružin</derivirana_varijabla>
  </DomainObject.Predmet.ProtustrankaFormated>
  <DomainObject.Predmet.ProtustrankaFormatedOIB>
    <izvorni_sadrzaj>  BANSKI VIDIKOVAC d.o.o. u likvidaciji, OIB 71667849525 zastupanog po punomoćniku Edina Postružin</izvorni_sadrzaj>
    <derivirana_varijabla naziv="DomainObject.Predmet.ProtustrankaFormatedOIB_1">  BANSKI VIDIKOVAC d.o.o. u likvidaciji, OIB 71667849525 zastupanog po punomoćniku Edina Postružin</derivirana_varijabla>
  </DomainObject.Predmet.ProtustrankaFormatedOIB>
  <DomainObject.Predmet.ProtustrankaFormatedWithAdress>
    <izvorni_sadrzaj> BANSKI VIDIKOVAC d.o.o. u likvidaciji, Banski Vinogradi 42b, 10000 Zagreb zastupanog po punomoćniku Edina Postružin</izvorni_sadrzaj>
    <derivirana_varijabla naziv="DomainObject.Predmet.ProtustrankaFormatedWithAdress_1"> BANSKI VIDIKOVAC d.o.o. u likvidaciji, Banski Vinogradi 42b, 10000 Zagreb zastupanog po punomoćniku Edina Postružin</derivirana_varijabla>
  </DomainObject.Predmet.ProtustrankaFormatedWithAdress>
  <DomainObject.Predmet.ProtustrankaFormatedWithAdressOIB>
    <izvorni_sadrzaj> BANSKI VIDIKOVAC d.o.o. u likvidaciji, OIB 71667849525, Banski Vinogradi 42b, 10000 Zagreb zastupanog po punomoćniku Edina Postružin</izvorni_sadrzaj>
    <derivirana_varijabla naziv="DomainObject.Predmet.ProtustrankaFormatedWithAdressOIB_1"> BANSKI VIDIKOVAC d.o.o. u likvidaciji, OIB 71667849525, Banski Vinogradi 42b, 10000 Zagreb zastupanog po punomoćniku Edina Postružin</derivirana_varijabla>
  </DomainObject.Predmet.ProtustrankaFormatedWithAdressOIB>
  <DomainObject.Predmet.ProtustrankaWithAdress>
    <izvorni_sadrzaj>BANSKI VIDIKOVAC d.o.o. u likvidaciji Banski Vinogradi 42b, 10000 Zagreb</izvorni_sadrzaj>
    <derivirana_varijabla naziv="DomainObject.Predmet.ProtustrankaWithAdress_1">BANSKI VIDIKOVAC d.o.o. u likvidaciji Banski Vinogradi 42b, 10000 Zagreb</derivirana_varijabla>
  </DomainObject.Predmet.ProtustrankaWithAdress>
  <DomainObject.Predmet.ProtustrankaWithAdressOIB>
    <izvorni_sadrzaj>BANSKI VIDIKOVAC d.o.o. u likvidaciji, OIB 71667849525, Banski Vinogradi 42b, 10000 Zagreb</izvorni_sadrzaj>
    <derivirana_varijabla naziv="DomainObject.Predmet.ProtustrankaWithAdressOIB_1">BANSKI VIDIKOVAC d.o.o. u likvidaciji, OIB 71667849525, Banski Vinogradi 42b, 10000 Zagreb</derivirana_varijabla>
  </DomainObject.Predmet.ProtustrankaWithAdressOIB>
  <DomainObject.Predmet.ProtustrankaNazivFormated>
    <izvorni_sadrzaj>BANSKI VIDIKOVAC d.o.o. u likvidaciji</izvorni_sadrzaj>
    <derivirana_varijabla naziv="DomainObject.Predmet.ProtustrankaNazivFormated_1">BANSKI VIDIKOVAC d.o.o. u likvidaciji</derivirana_varijabla>
  </DomainObject.Predmet.ProtustrankaNazivFormated>
  <DomainObject.Predmet.ProtustrankaNazivFormatedOIB>
    <izvorni_sadrzaj>BANSKI VIDIKOVAC d.o.o. u likvidaciji, OIB 71667849525</izvorni_sadrzaj>
    <derivirana_varijabla naziv="DomainObject.Predmet.ProtustrankaNazivFormatedOIB_1">BANSKI VIDIKOVAC d.o.o. u likvidaciji, OIB 71667849525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BANSKI VIDIKOVAC d.o.o. u likvidaciji zastupanog po punomoćniku Edina Postružin</item>
    </izvorni_sadrzaj>
    <derivirana_varijabla naziv="DomainObject.Predmet.ProtuStrankaListFormated_1">
      <item>BANSKI VIDIKOVAC d.o.o. u likvidaciji zastupanog po punomoćniku Edina Postružin</item>
    </derivirana_varijabla>
  </DomainObject.Predmet.ProtuStrankaListFormated>
  <DomainObject.Predmet.ProtuStrankaListFormatedOIB>
    <izvorni_sadrzaj>
      <item>BANSKI VIDIKOVAC d.o.o. u likvidaciji, OIB 71667849525 zastupanog po punomoćniku Edina Postružin</item>
    </izvorni_sadrzaj>
    <derivirana_varijabla naziv="DomainObject.Predmet.ProtuStrankaListFormatedOIB_1">
      <item>BANSKI VIDIKOVAC d.o.o. u likvidaciji, OIB 71667849525 zastupanog po punomoćniku Edina Postružin</item>
    </derivirana_varijabla>
  </DomainObject.Predmet.ProtuStrankaListFormatedOIB>
  <DomainObject.Predmet.ProtuStrankaListFormatedWithAdress>
    <izvorni_sadrzaj>
      <item>BANSKI VIDIKOVAC d.o.o. u likvidaciji, Banski Vinogradi 42b, 10000 Zagreb zastupanog po punomoćniku Edina Postružin</item>
    </izvorni_sadrzaj>
    <derivirana_varijabla naziv="DomainObject.Predmet.ProtuStrankaListFormatedWithAdress_1">
      <item>BANSKI VIDIKOVAC d.o.o. u likvidaciji, Banski Vinogradi 42b, 10000 Zagreb zastupanog po punomoćniku Edina Postružin</item>
    </derivirana_varijabla>
  </DomainObject.Predmet.ProtuStrankaListFormatedWithAdress>
  <DomainObject.Predmet.ProtuStrankaListFormatedWithAdressOIB>
    <izvorni_sadrzaj>
      <item>BANSKI VIDIKOVAC d.o.o. u likvidaciji, OIB 71667849525, Banski Vinogradi 42b, 10000 Zagreb zastupanog po punomoćniku Edina Postružin</item>
    </izvorni_sadrzaj>
    <derivirana_varijabla naziv="DomainObject.Predmet.ProtuStrankaListFormatedWithAdressOIB_1">
      <item>BANSKI VIDIKOVAC d.o.o. u likvidaciji, OIB 71667849525, Banski Vinogradi 42b, 10000 Zagreb zastupanog po punomoćniku Edina Postružin</item>
    </derivirana_varijabla>
  </DomainObject.Predmet.ProtuStrankaListFormatedWithAdressOIB>
  <DomainObject.Predmet.ProtuStrankaListNazivFormated>
    <izvorni_sadrzaj>
      <item>BANSKI VIDIKOVAC d.o.o. u likvidaciji</item>
    </izvorni_sadrzaj>
    <derivirana_varijabla naziv="DomainObject.Predmet.ProtuStrankaListNazivFormated_1">
      <item>BANSKI VIDIKOVAC d.o.o. u likvidaciji</item>
    </derivirana_varijabla>
  </DomainObject.Predmet.ProtuStrankaListNazivFormated>
  <DomainObject.Predmet.ProtuStrankaListNazivFormatedOIB>
    <izvorni_sadrzaj>
      <item>BANSKI VIDIKOVAC d.o.o. u likvidaciji, OIB 71667849525</item>
    </izvorni_sadrzaj>
    <derivirana_varijabla naziv="DomainObject.Predmet.ProtuStrankaListNazivFormatedOIB_1">
      <item>BANSKI VIDIKOVAC d.o.o. u likvidaciji, OIB 71667849525</item>
    </derivirana_varijabla>
  </DomainObject.Predmet.ProtuStrankaListNazivFormatedOIB>
  <DomainObject.Predmet.OstaliListFormated>
    <izvorni_sadrzaj>
      <item>Edina Postružin punomoćnik sudionika u postupku BANSKI VIDIKOVAC d.o.o. u likvidaciji</item>
    </izvorni_sadrzaj>
    <derivirana_varijabla naziv="DomainObject.Predmet.OstaliListFormated_1">
      <item>Edina Postružin punomoćnik sudionika u postupku BANSKI VIDIKOVAC d.o.o. u likvidaciji</item>
    </derivirana_varijabla>
  </DomainObject.Predmet.OstaliListFormated>
  <DomainObject.Predmet.OstaliListFormatedOIB>
    <izvorni_sadrzaj>
      <item>Edina Postružin, OIB 01569972229 punomoćnik sudionika u postupku BANSKI VIDIKOVAC d.o.o. u likvidaciji</item>
    </izvorni_sadrzaj>
    <derivirana_varijabla naziv="DomainObject.Predmet.OstaliListFormatedOIB_1">
      <item>Edina Postružin, OIB 01569972229 punomoćnik sudionika u postupku BANSKI VIDIKOVAC d.o.o. u likvidaciji</item>
    </derivirana_varijabla>
  </DomainObject.Predmet.OstaliListFormatedOIB>
  <DomainObject.Predmet.OstaliListFormatedWithAdress>
    <izvorni_sadrzaj>
      <item>Edina Postružin, Karažnik 49, 10000 Zagreb punomoćnik sudionika u postupku BANSKI VIDIKOVAC d.o.o. u likvidaciji</item>
    </izvorni_sadrzaj>
    <derivirana_varijabla naziv="DomainObject.Predmet.OstaliListFormatedWithAdress_1">
      <item>Edina Postružin, Karažnik 49, 10000 Zagreb punomoćnik sudionika u postupku BANSKI VIDIKOVAC d.o.o. u likvidaciji</item>
    </derivirana_varijabla>
  </DomainObject.Predmet.OstaliListFormatedWithAdress>
  <DomainObject.Predmet.OstaliListFormatedWithAdressOIB>
    <izvorni_sadrzaj>
      <item>Edina Postružin, OIB 01569972229, Karažnik 49, 10000 Zagreb punomoćnik sudionika u postupku BANSKI VIDIKOVAC d.o.o. u likvidaciji</item>
    </izvorni_sadrzaj>
    <derivirana_varijabla naziv="DomainObject.Predmet.OstaliListFormatedWithAdressOIB_1">
      <item>Edina Postružin, OIB 01569972229, Karažnik 49, 10000 Zagreb punomoćnik sudionika u postupku BANSKI VIDIKOVAC d.o.o. u likvidaciji</item>
    </derivirana_varijabla>
  </DomainObject.Predmet.OstaliListFormatedWithAdressOIB>
  <DomainObject.Predmet.OstaliListNazivFormated>
    <izvorni_sadrzaj>
      <item>Edina Postružin</item>
    </izvorni_sadrzaj>
    <derivirana_varijabla naziv="DomainObject.Predmet.OstaliListNazivFormated_1">
      <item>Edina Postružin</item>
    </derivirana_varijabla>
  </DomainObject.Predmet.OstaliListNazivFormated>
  <DomainObject.Predmet.OstaliListNazivFormatedOIB>
    <izvorni_sadrzaj>
      <item>Edina Postružin, OIB 01569972229</item>
    </izvorni_sadrzaj>
    <derivirana_varijabla naziv="DomainObject.Predmet.OstaliListNazivFormatedOIB_1">
      <item>Edina Postružin, OIB 01569972229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BANSKI VIDIKOVAC d.o.o. u likvidaciji</izvorni_sadrzaj>
    <derivirana_varijabla naziv="DomainObject.Predmet.ProtustrankaIDrugi_1">BANSKI VIDIKOVAC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BANSKI VIDIKOVAC d.o.o. u likvidaciji, OIB 71667849525, Banski Vinogradi 42b, 10000 Zagreb</izvorni_sadrzaj>
    <derivirana_varijabla naziv="DomainObject.Predmet.ProtustrankaIDrugiAdressOIB_1">BANSKI VIDIKOVAC d.o.o. u likvidaciji, OIB 71667849525, Banski Vinogradi 42b,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BANSKI VIDIKOVAC d.o.o. u likvidaciji</item>
      <item>FINA Regionalni centar Zagreb</item>
      <item>Edina Postružin</item>
    </izvorni_sadrzaj>
    <derivirana_varijabla naziv="DomainObject.Predmet.SudioniciListNaziv_1">
      <item>BANSKI VIDIKOVAC d.o.o. u likvidaciji</item>
      <item>FINA Regionalni centar Zagreb</item>
      <item>Edina Postružin</item>
    </derivirana_varijabla>
  </DomainObject.Predmet.SudioniciListNaziv>
  <DomainObject.Predmet.SudioniciListAdressOIB>
    <izvorni_sadrzaj>
      <item>BANSKI VIDIKOVAC d.o.o. u likvidaciji, OIB 71667849525, Banski Vinogradi 42b,10000 Zagreb</item>
      <item>FINA Regionalni centar Zagreb, OIB 85821130368, Trg svibanjskih žrtava 1995. br.1,10000 Zagreb</item>
      <item>Edina Postružin, OIB 01569972229, Karažnik 49,10000 Zagreb</item>
    </izvorni_sadrzaj>
    <derivirana_varijabla naziv="DomainObject.Predmet.SudioniciListAdressOIB_1">
      <item>BANSKI VIDIKOVAC d.o.o. u likvidaciji, OIB 71667849525, Banski Vinogradi 42b,10000 Zagreb</item>
      <item>FINA Regionalni centar Zagreb, OIB 85821130368, Trg svibanjskih žrtava 1995. br.1,10000 Zagreb</item>
      <item>Edina Postružin, OIB 01569972229, Karažnik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71667849525</item>
      <item>, OIB 85821130368</item>
      <item>, OIB 01569972229</item>
    </izvorni_sadrzaj>
    <derivirana_varijabla naziv="DomainObject.Predmet.SudioniciListNazivOIB_1">
      <item>, OIB 71667849525</item>
      <item>, OIB 85821130368</item>
      <item>, OIB 01569972229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3774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2016-08-19T09:04:00Z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