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cdb8" w14:paraId="fc6cdb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A72D92">
        <w:t xml:space="preserve"> pod poslovnim brojem St-4940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72D92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72D92" w:rsidRPr="00A72D92">
        <w:t>HUMANITARNA MREŽA HRVATSKE OIB: 17217209610 iz Zagreba, Kruge 44</w:t>
      </w:r>
    </w:p>
    <w:p w:rsidRDefault="00A72D92" w:rsidP="00A72D92" w:rsidR="00A72D92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A72D92">
        <w:t xml:space="preserve">604.892,65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8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A006A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72D92"/>
    <w:rsid w:val="00AB60FD"/>
    <w:rsid w:val="00AC4528"/>
    <w:rsid w:val="00AD027A"/>
    <w:rsid w:val="00B27DBD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0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0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0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0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0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0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0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4940</izvorni_sadrzaj>
    <derivirana_varijabla naziv="DomainObject.Predmet.Broj_1">4940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St-4940/2015</izvorni_sadrzaj>
    <derivirana_varijabla naziv="DomainObject.Predmet.OznakaBroj_1">St-4940/2015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MREŽA HRVATSKE zastupanog po punomoćniku DUŠAN GRUBOR</izvorni_sadrzaj>
    <derivirana_varijabla naziv="DomainObject.Predmet.ProtustrankaFormated_1">  HUMANITARNA MREŽA HRVATSKE zastupanog po punomoćniku DUŠAN GRUBOR</derivirana_varijabla>
  </DomainObject.Predmet.ProtustrankaFormated>
  <DomainObject.Predmet.ProtustrankaFormatedOIB>
    <izvorni_sadrzaj>  HUMANITARNA MREŽA HRVATSKE, OIB 17217209610 zastupanog po punomoćniku DUŠAN GRUBOR</izvorni_sadrzaj>
    <derivirana_varijabla naziv="DomainObject.Predmet.ProtustrankaFormatedOIB_1">  HUMANITARNA MREŽA HRVATSKE, OIB 17217209610 zastupanog po punomoćniku DUŠAN GRUBOR</derivirana_varijabla>
  </DomainObject.Predmet.ProtustrankaFormatedOIB>
  <DomainObject.Predmet.ProtustrankaFormatedWithAdress>
    <izvorni_sadrzaj> HUMANITARNA MREŽA HRVATSKE, KRUGE 44, 10000 Zagreb zastupanog po punomoćniku DUŠAN GRUBOR</izvorni_sadrzaj>
    <derivirana_varijabla naziv="DomainObject.Predmet.ProtustrankaFormatedWithAdress_1"> HUMANITARNA MREŽA HRVATSKE, KRUGE 44, 10000 Zagreb zastupanog po punomoćniku DUŠAN GRUBOR</derivirana_varijabla>
  </DomainObject.Predmet.ProtustrankaFormatedWithAdress>
  <DomainObject.Predmet.ProtustrankaFormatedWithAdressOIB>
    <izvorni_sadrzaj> HUMANITARNA MREŽA HRVATSKE, OIB 17217209610, KRUGE 44, 10000 Zagreb zastupanog po punomoćniku DUŠAN GRUBOR</izvorni_sadrzaj>
    <derivirana_varijabla naziv="DomainObject.Predmet.ProtustrankaFormatedWithAdressOIB_1"> HUMANITARNA MREŽA HRVATSKE, OIB 17217209610, KRUGE 44, 10000 Zagreb zastupanog po punomoćniku DUŠAN GRUBOR</derivirana_varijabla>
  </DomainObject.Predmet.ProtustrankaFormatedWithAdressOIB>
  <DomainObject.Predmet.ProtustrankaWithAdress>
    <izvorni_sadrzaj>HUMANITARNA MREŽA HRVATSKE KRUGE 44, 10000 Zagreb</izvorni_sadrzaj>
    <derivirana_varijabla naziv="DomainObject.Predmet.ProtustrankaWithAdress_1">HUMANITARNA MREŽA HRVATSKE KRUGE 44, 10000 Zagreb</derivirana_varijabla>
  </DomainObject.Predmet.ProtustrankaWithAdress>
  <DomainObject.Predmet.ProtustrankaWithAdressOIB>
    <izvorni_sadrzaj>HUMANITARNA MREŽA HRVATSKE, OIB 17217209610, KRUGE 44, 10000 Zagreb</izvorni_sadrzaj>
    <derivirana_varijabla naziv="DomainObject.Predmet.ProtustrankaWithAdressOIB_1">HUMANITARNA MREŽA HRVATSKE, OIB 17217209610, KRUGE 44, 10000 Zagreb</derivirana_varijabla>
  </DomainObject.Predmet.ProtustrankaWithAdressOIB>
  <DomainObject.Predmet.ProtustrankaNazivFormated>
    <izvorni_sadrzaj>HUMANITARNA MREŽA HRVATSKE</izvorni_sadrzaj>
    <derivirana_varijabla naziv="DomainObject.Predmet.ProtustrankaNazivFormated_1">HUMANITARNA MREŽA HRVATSKE</derivirana_varijabla>
  </DomainObject.Predmet.ProtustrankaNazivFormated>
  <DomainObject.Predmet.ProtustrankaNazivFormatedOIB>
    <izvorni_sadrzaj>HUMANITARNA MREŽA HRVATSKE, OIB 17217209610</izvorni_sadrzaj>
    <derivirana_varijabla naziv="DomainObject.Predmet.ProtustrankaNazivFormatedOIB_1">HUMANITARNA MREŽA HRVATSKE, OIB 17217209610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MREŽA HRVATSKE zastupanog po punomoćniku DUŠAN GRUBOR</item>
    </izvorni_sadrzaj>
    <derivirana_varijabla naziv="DomainObject.Predmet.ProtuStrankaListFormated_1">
      <item>HUMANITARNA MREŽA HRVATSKE zastupanog po punomoćniku DUŠAN GRUBOR</item>
    </derivirana_varijabla>
  </DomainObject.Predmet.ProtuStrankaListFormated>
  <DomainObject.Predmet.ProtuStrankaListFormatedOIB>
    <izvorni_sadrzaj>
      <item>HUMANITARNA MREŽA HRVATSKE, OIB 17217209610 zastupanog po punomoćniku DUŠAN GRUBOR</item>
    </izvorni_sadrzaj>
    <derivirana_varijabla naziv="DomainObject.Predmet.ProtuStrankaListFormatedOIB_1">
      <item>HUMANITARNA MREŽA HRVATSKE, OIB 17217209610 zastupanog po punomoćniku DUŠAN GRUBOR</item>
    </derivirana_varijabla>
  </DomainObject.Predmet.ProtuStrankaListFormatedOIB>
  <DomainObject.Predmet.ProtuStrankaListFormatedWithAdress>
    <izvorni_sadrzaj>
      <item>HUMANITARNA MREŽA HRVATSKE, KRUGE 44, 10000 Zagreb zastupanog po punomoćniku DUŠAN GRUBOR</item>
    </izvorni_sadrzaj>
    <derivirana_varijabla naziv="DomainObject.Predmet.ProtuStrankaListFormatedWithAdress_1">
      <item>HUMANITARNA MREŽA HRVATSKE, KRUGE 44, 10000 Zagreb zastupanog po punomoćniku DUŠAN GRUBOR</item>
    </derivirana_varijabla>
  </DomainObject.Predmet.ProtuStrankaListFormatedWithAdress>
  <DomainObject.Predmet.ProtuStrankaListFormatedWithAdressOIB>
    <izvorni_sadrzaj>
      <item>HUMANITARNA MREŽA HRVATSKE, OIB 17217209610, KRUGE 44, 10000 Zagreb zastupanog po punomoćniku DUŠAN GRUBOR</item>
    </izvorni_sadrzaj>
    <derivirana_varijabla naziv="DomainObject.Predmet.ProtuStrankaListFormatedWithAdressOIB_1">
      <item>HUMANITARNA MREŽA HRVATSKE, OIB 17217209610, KRUGE 44, 10000 Zagreb zastupanog po punomoćniku DUŠAN GRUBOR</item>
    </derivirana_varijabla>
  </DomainObject.Predmet.ProtuStrankaListFormatedWithAdressOIB>
  <DomainObject.Predmet.ProtuStrankaListNazivFormated>
    <izvorni_sadrzaj>
      <item>HUMANITARNA MREŽA HRVATSKE</item>
    </izvorni_sadrzaj>
    <derivirana_varijabla naziv="DomainObject.Predmet.ProtuStrankaListNazivFormated_1">
      <item>HUMANITARNA MREŽA HRVATSKE</item>
    </derivirana_varijabla>
  </DomainObject.Predmet.ProtuStrankaListNazivFormated>
  <DomainObject.Predmet.ProtuStrankaListNazivFormatedOIB>
    <izvorni_sadrzaj>
      <item>HUMANITARNA MREŽA HRVATSKE, OIB 17217209610</item>
    </izvorni_sadrzaj>
    <derivirana_varijabla naziv="DomainObject.Predmet.ProtuStrankaListNazivFormatedOIB_1">
      <item>HUMANITARNA MREŽA HRVATSKE, OIB 17217209610</item>
    </derivirana_varijabla>
  </DomainObject.Predmet.ProtuStrankaListNazivFormatedOIB>
  <DomainObject.Predmet.OstaliListFormated>
    <izvorni_sadrzaj>
      <item>DUŠAN GRUBOR punomoćnik sudionika u postupku HUMANITARNA MREŽA HRVATSKE</item>
    </izvorni_sadrzaj>
    <derivirana_varijabla naziv="DomainObject.Predmet.OstaliListFormated_1">
      <item>DUŠAN GRUBOR punomoćnik sudionika u postupku HUMANITARNA MREŽA HRVATSKE</item>
    </derivirana_varijabla>
  </DomainObject.Predmet.OstaliListFormated>
  <DomainObject.Predmet.OstaliListFormatedOIB>
    <izvorni_sadrzaj>
      <item>DUŠAN GRUBOR, OIB 17217209610 punomoćnik sudionika u postupku HUMANITARNA MREŽA HRVATSKE</item>
    </izvorni_sadrzaj>
    <derivirana_varijabla naziv="DomainObject.Predmet.OstaliListFormatedOIB_1">
      <item>DUŠAN GRUBOR, OIB 17217209610 punomoćnik sudionika u postupku HUMANITARNA MREŽA HRVATSKE</item>
    </derivirana_varijabla>
  </DomainObject.Predmet.OstaliListFormatedOIB>
  <DomainObject.Predmet.OstaliListFormatedWithAdress>
    <izvorni_sadrzaj>
      <item>DUŠAN GRUBOR, KRUGE 44, 10000 Zagreb punomoćnik sudionika u postupku HUMANITARNA MREŽA HRVATSKE</item>
    </izvorni_sadrzaj>
    <derivirana_varijabla naziv="DomainObject.Predmet.OstaliListFormatedWithAdress_1">
      <item>DUŠAN GRUBOR, KRUGE 44, 10000 Zagreb punomoćnik sudionika u postupku HUMANITARNA MREŽA HRVATSKE</item>
    </derivirana_varijabla>
  </DomainObject.Predmet.OstaliListFormatedWithAdress>
  <DomainObject.Predmet.OstaliListFormatedWithAdressOIB>
    <izvorni_sadrzaj>
      <item>DUŠAN GRUBOR, OIB 17217209610, KRUGE 44, 10000 Zagreb punomoćnik sudionika u postupku HUMANITARNA MREŽA HRVATSKE</item>
    </izvorni_sadrzaj>
    <derivirana_varijabla naziv="DomainObject.Predmet.OstaliListFormatedWithAdressOIB_1">
      <item>DUŠAN GRUBOR, OIB 17217209610, KRUGE 44, 10000 Zagreb punomoćnik sudionika u postupku HUMANITARNA MREŽA HRVATSKE</item>
    </derivirana_varijabla>
  </DomainObject.Predmet.OstaliListFormatedWithAdressOIB>
  <DomainObject.Predmet.OstaliListNazivFormated>
    <izvorni_sadrzaj>
      <item>DUŠAN GRUBOR</item>
    </izvorni_sadrzaj>
    <derivirana_varijabla naziv="DomainObject.Predmet.OstaliListNazivFormated_1">
      <item>DUŠAN GRUBOR</item>
    </derivirana_varijabla>
  </DomainObject.Predmet.OstaliListNazivFormated>
  <DomainObject.Predmet.OstaliListNazivFormatedOIB>
    <izvorni_sadrzaj>
      <item>DUŠAN GRUBOR, OIB 17217209610</item>
    </izvorni_sadrzaj>
    <derivirana_varijabla naziv="DomainObject.Predmet.OstaliListNazivFormatedOIB_1">
      <item>DUŠAN GRUBOR, OIB 17217209610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MREŽA HRVATSKE</izvorni_sadrzaj>
    <derivirana_varijabla naziv="DomainObject.Predmet.ProtustrankaIDrugi_1">HUMANITARNA MREŽA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MREŽA HRVATSKE, OIB 17217209610, KRUGE 44, 10000 Zagreb</izvorni_sadrzaj>
    <derivirana_varijabla naziv="DomainObject.Predmet.ProtustrankaIDrugiAdressOIB_1">HUMANITARNA MREŽA HRVATSKE, OIB 17217209610, KRUGE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MREŽA HRVATSKE</item>
      <item>DUŠAN GRUBOR</item>
    </izvorni_sadrzaj>
    <derivirana_varijabla naziv="DomainObject.Predmet.SudioniciListNaziv_1">
      <item>FINA Regionalni centar Zagreb</item>
      <item>HUMANITARNA MREŽA HRVATSKE</item>
      <item>DUŠAN GRUBOR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MREŽA HRVATSKE, OIB 17217209610, KRUGE 44,10000 Zagreb</item>
      <item>DUŠAN GRUBOR, OIB 17217209610, KRUGE 44,10000 Zagreb</item>
    </izvorni_sadrzaj>
    <derivirana_varijabla naziv="DomainObject.Predmet.SudioniciListAdressOIB_1">
      <item>FINA Regionalni centar Zagreb, OIB 85821130368, Trg svibanjskih žrtava 1995. 1,10000 Zagreb</item>
      <item>HUMANITARNA MREŽA HRVATSKE, OIB 17217209610, KRUGE 44,10000 Zagreb</item>
      <item>DUŠAN GRUBOR, OIB 17217209610, KRUGE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17217209610</item>
      <item>, OIB 17217209610</item>
    </izvorni_sadrzaj>
    <derivirana_varijabla naziv="DomainObject.Predmet.SudioniciListNazivOIB_1">
      <item>, OIB 85821130368</item>
      <item>, OIB 17217209610</item>
      <item>, OIB 17217209610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2016-01-04T08:31:00Z</dcterms:created>
  <dc:creator>ilukac</dc:creator>
  <cp:lastModifiedBy>Melanija Krilčić</cp:lastModifiedBy>
  <cp:lastPrinted>2016-01-04T08:31:00Z</cp:lastPrinted>
  <dcterms:modified xmlns:xsi="http://www.w3.org/2001/XMLSchema-instance" xsi:type="dcterms:W3CDTF">2016-01-21T06:50:00Z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