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0da1" w14:paraId="5840da1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886B94">
        <w:rPr>
          <w:color w:val="000000"/>
        </w:rPr>
        <w:t xml:space="preserve">GUME MLADEN d.o.o. za trgovinu i usluge, </w:t>
      </w:r>
      <w:proofErr w:type="spellStart"/>
      <w:r w:rsidR="00886B94">
        <w:rPr>
          <w:color w:val="000000"/>
        </w:rPr>
        <w:t>Prozorje</w:t>
      </w:r>
      <w:proofErr w:type="spellEnd"/>
      <w:r w:rsidR="00886B94">
        <w:rPr>
          <w:color w:val="000000"/>
        </w:rPr>
        <w:t xml:space="preserve">, </w:t>
      </w:r>
      <w:proofErr w:type="spellStart"/>
      <w:r w:rsidR="00886B94">
        <w:rPr>
          <w:color w:val="000000"/>
        </w:rPr>
        <w:t>Graberska</w:t>
      </w:r>
      <w:proofErr w:type="spellEnd"/>
      <w:r w:rsidR="00886B94">
        <w:rPr>
          <w:color w:val="000000"/>
        </w:rPr>
        <w:t xml:space="preserve"> 17, OIB 95629095685, dana 9. srpnja 2018.,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Sabini Lalić iz Osijeka, </w:t>
      </w:r>
      <w:proofErr w:type="spellStart"/>
      <w:r w:rsidR="00AE5B31" w:rsidRPr="00626C0B">
        <w:rPr>
          <w:color w:themeColor="text1" w:val="000000"/>
        </w:rPr>
        <w:t>Gundulićeva</w:t>
      </w:r>
      <w:proofErr w:type="spellEnd"/>
      <w:r w:rsidR="00AE5B31" w:rsidRPr="00626C0B">
        <w:rPr>
          <w:color w:themeColor="text1" w:val="000000"/>
        </w:rPr>
        <w:t xml:space="preserve"> </w:t>
      </w:r>
      <w:r w:rsidRPr="00626C0B">
        <w:rPr>
          <w:color w:themeColor="text1" w:val="000000"/>
        </w:rPr>
        <w:t>5</w:t>
      </w:r>
      <w:r w:rsidR="00AE5B31" w:rsidRPr="00626C0B">
        <w:rPr>
          <w:color w:themeColor="text1" w:val="000000"/>
        </w:rPr>
        <w:t xml:space="preserve">, OIB   </w:t>
      </w:r>
      <w:r w:rsidR="00AE5B31">
        <w:t xml:space="preserve"> </w:t>
      </w:r>
      <w:r w:rsidR="004E4CBA">
        <w:t>09145874795</w:t>
      </w:r>
      <w:r w:rsidR="0022783F">
        <w:t xml:space="preserve"> određuje se nagrada </w:t>
      </w:r>
      <w:r w:rsidR="00CE665D">
        <w:t xml:space="preserve">u </w:t>
      </w:r>
      <w:r w:rsidR="00585338">
        <w:t>ukupnom trošku u izno</w:t>
      </w:r>
      <w:r w:rsidR="00CE665D">
        <w:t xml:space="preserve">su od </w:t>
      </w:r>
      <w:r w:rsidR="00886B94">
        <w:t>4</w:t>
      </w:r>
      <w:r w:rsidR="00CE665D">
        <w:t>.000,00 kn</w:t>
      </w:r>
      <w:r w:rsidR="00AE5B31">
        <w:t xml:space="preserve"> za obnašanje dužnosti privremenog stečajnog upravitelja</w:t>
      </w:r>
      <w:r w:rsidR="00F50ABF">
        <w:t xml:space="preserve"> i naknada stvarnih troškova u iznosu od 54,44 kn za obnašanje dužnosti privremene stečajne upraviteljice</w:t>
      </w:r>
    </w:p>
    <w:p w:rsidRDefault="00AE5B31" w:rsidP="00BD10B0" w:rsidR="000E5EFB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>iznos iz točke 1.</w:t>
      </w:r>
      <w:r w:rsidR="00BD10B0">
        <w:t xml:space="preserve"> i 2.</w:t>
      </w:r>
      <w:r w:rsidR="000E5EFB">
        <w:t xml:space="preserve"> ovog rješenja </w:t>
      </w:r>
      <w:r w:rsidR="00940306">
        <w:t xml:space="preserve"> </w:t>
      </w:r>
      <w:r w:rsidR="00CE665D">
        <w:t>privremenoj stečajnoj upraviteljici Sabini Lalić iz Osijeka</w:t>
      </w:r>
      <w:r w:rsidRPr="00BD10B0">
        <w:rPr>
          <w:color w:themeColor="text1" w:val="000000"/>
        </w:rPr>
        <w:t xml:space="preserve"> </w:t>
      </w:r>
      <w:proofErr w:type="spellStart"/>
      <w:r w:rsidR="00CE665D" w:rsidRPr="00BD10B0">
        <w:rPr>
          <w:color w:themeColor="text1" w:val="000000"/>
        </w:rPr>
        <w:t>Gundulićeva</w:t>
      </w:r>
      <w:proofErr w:type="spellEnd"/>
      <w:r w:rsidR="00CE665D" w:rsidRPr="00BD10B0">
        <w:rPr>
          <w:color w:themeColor="text1" w:val="000000"/>
        </w:rPr>
        <w:t xml:space="preserve"> 5, OIB </w:t>
      </w:r>
      <w:r w:rsidR="00CE665D">
        <w:t>09145874795</w:t>
      </w:r>
      <w:r>
        <w:t>,</w:t>
      </w:r>
      <w:r w:rsidR="00CE665D">
        <w:t xml:space="preserve"> putem </w:t>
      </w:r>
      <w:r w:rsidR="00BE6406">
        <w:t xml:space="preserve">žiro računa broj HR 44 2500 0093 2216 7879 5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85338" w:rsidP="00AE5B31" w:rsidR="00585338">
      <w:pPr>
        <w:pStyle w:val="Tijeloteksta"/>
        <w:jc w:val="center"/>
        <w:rPr>
          <w:bCs/>
        </w:rPr>
      </w:pP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886B94">
        <w:rPr>
          <w:bCs/>
        </w:rPr>
        <w:t>64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20.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886B94">
        <w:rPr>
          <w:color w:val="000000"/>
        </w:rPr>
        <w:t xml:space="preserve">GUME MLADEN d.o.o. za trgovinu i usluge, </w:t>
      </w:r>
      <w:proofErr w:type="spellStart"/>
      <w:r w:rsidR="00886B94">
        <w:rPr>
          <w:color w:val="000000"/>
        </w:rPr>
        <w:t>Prozorje</w:t>
      </w:r>
      <w:proofErr w:type="spellEnd"/>
      <w:r w:rsidR="00886B94">
        <w:rPr>
          <w:color w:val="000000"/>
        </w:rPr>
        <w:t xml:space="preserve">, </w:t>
      </w:r>
      <w:proofErr w:type="spellStart"/>
      <w:r w:rsidR="00886B94">
        <w:rPr>
          <w:color w:val="000000"/>
        </w:rPr>
        <w:t>Graberska</w:t>
      </w:r>
      <w:proofErr w:type="spellEnd"/>
      <w:r w:rsidR="00886B94">
        <w:rPr>
          <w:color w:val="000000"/>
        </w:rPr>
        <w:t xml:space="preserve"> 17, OIB 95629095685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 xml:space="preserve">Sabina Lalić iz Osijeka, </w:t>
      </w:r>
      <w:proofErr w:type="spellStart"/>
      <w:r w:rsidR="0006259D">
        <w:rPr>
          <w:color w:themeColor="text1" w:val="000000"/>
        </w:rPr>
        <w:t>Gundulićeva</w:t>
      </w:r>
      <w:proofErr w:type="spellEnd"/>
      <w:r w:rsidR="0006259D">
        <w:rPr>
          <w:color w:themeColor="text1" w:val="000000"/>
        </w:rPr>
        <w:t xml:space="preserve"> 5, OIB </w:t>
      </w:r>
      <w:r w:rsidR="0006259D"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>o financijskom stanju dužnika od</w:t>
      </w:r>
      <w:r w:rsidR="00BD10B0">
        <w:rPr>
          <w:bCs/>
        </w:rPr>
        <w:t xml:space="preserve"> 29</w:t>
      </w:r>
      <w:r w:rsidR="00955B1C">
        <w:rPr>
          <w:bCs/>
        </w:rPr>
        <w:t>. svibnja 2018., te je zatražila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 xml:space="preserve">Vodeći računa o složenosti poslova  privremen stečajne upraviteljice iz izviješća od 2 svibnja 2018.  sud smatra primjerenom nagradu u iznosu od  3.000,00 kn, te je u skladu s  odredbom članka </w:t>
      </w:r>
      <w:r w:rsidR="00AE5B31">
        <w:t>94. Stečajnog zakona (Na</w:t>
      </w:r>
      <w:r>
        <w:t>rodne novine 71/15) 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BD10B0">
        <w:rPr>
          <w:bCs/>
        </w:rPr>
        <w:t xml:space="preserve">7. lipnja </w:t>
      </w:r>
      <w:r>
        <w:rPr>
          <w:bCs/>
        </w:rPr>
        <w:t xml:space="preserve">2018. privremena stečajna upraviteljica je zatražila naknadu na ime stvarno troška u od 54,44 kn na ime usluge izdavanja Potvrde FINE 25,00 kn, poštanskih usluga slanja pošiljke 11,50 kn i potvrde CVH STP 17,94 kn.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D10B0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BD10B0">
        <w:t xml:space="preserve">9. srpnja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C03483" w:rsidR="00106345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7C5" w:rsidP="00864F4A" w:rsidR="00E637C5">
      <w:r>
        <w:separator/>
      </w:r>
    </w:p>
  </w:endnote>
  <w:endnote w:id="0" w:type="continuationSeparator">
    <w:p w:rsidRDefault="00E637C5" w:rsidP="00864F4A" w:rsidR="00E63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7C5" w:rsidP="00864F4A" w:rsidR="00E637C5">
      <w:r>
        <w:separator/>
      </w:r>
    </w:p>
  </w:footnote>
  <w:footnote w:id="0" w:type="continuationSeparator">
    <w:p w:rsidRDefault="00E637C5" w:rsidP="00864F4A" w:rsidR="00E63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886B94">
      <w:t>64</w:t>
    </w:r>
    <w:r>
      <w:t>/17-</w:t>
    </w:r>
    <w:r w:rsidR="00886B94">
      <w:t>13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4DA0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85338"/>
    <w:rsid w:val="005D145B"/>
    <w:rsid w:val="005E7829"/>
    <w:rsid w:val="006253D2"/>
    <w:rsid w:val="00626C0B"/>
    <w:rsid w:val="006346E4"/>
    <w:rsid w:val="0064567C"/>
    <w:rsid w:val="00645A02"/>
    <w:rsid w:val="00673593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521DE"/>
    <w:rsid w:val="00864F4A"/>
    <w:rsid w:val="00886B94"/>
    <w:rsid w:val="008904EA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D10B0"/>
    <w:rsid w:val="00BE6406"/>
    <w:rsid w:val="00BF3639"/>
    <w:rsid w:val="00C03483"/>
    <w:rsid w:val="00C332C6"/>
    <w:rsid w:val="00C368D1"/>
    <w:rsid w:val="00C50542"/>
    <w:rsid w:val="00C8182B"/>
    <w:rsid w:val="00CB2CCE"/>
    <w:rsid w:val="00CC57C4"/>
    <w:rsid w:val="00CE665D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637C5"/>
    <w:rsid w:val="00E7308D"/>
    <w:rsid w:val="00E81C29"/>
    <w:rsid w:val="00E9212A"/>
    <w:rsid w:val="00EF20AC"/>
    <w:rsid w:val="00EF42AA"/>
    <w:rsid w:val="00EF49B6"/>
    <w:rsid w:val="00F42F75"/>
    <w:rsid w:val="00F50ABF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St-1264/2017</izvorni_sadrzaj>
    <derivirana_varijabla naziv="DomainObject.Predmet.OznakaBroj_1">St-1264/2017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GUME MLADEN d.o.o. zastupanog po punomoćniku Mladen Koturić</izvorni_sadrzaj>
    <derivirana_varijabla naziv="DomainObject.Predmet.ProtustrankaFormated_1">  GUME MLADEN d.o.o. zastupanog po punomoćniku Mladen Koturić</derivirana_varijabla>
  </DomainObject.Predmet.ProtustrankaFormated>
  <DomainObject.Predmet.ProtustrankaFormatedOIB>
    <izvorni_sadrzaj>  GUME MLADEN d.o.o., OIB 95629095685 zastupanog po punomoćniku Mladen Koturić</izvorni_sadrzaj>
    <derivirana_varijabla naziv="DomainObject.Predmet.ProtustrankaFormatedOIB_1">  GUME MLADEN d.o.o., OIB 95629095685 zastupanog po punomoćniku Mladen Koturić</derivirana_varijabla>
  </DomainObject.Predmet.ProtustrankaFormatedOIB>
  <DomainObject.Predmet.ProtustrankaFormatedWithAdress>
    <izvorni_sadrzaj> GUME MLADEN d.o.o., Graberska 17, 10370 Prozorje zastupanog po punomoćniku Mladen Koturić</izvorni_sadrzaj>
    <derivirana_varijabla naziv="DomainObject.Predmet.ProtustrankaFormatedWithAdress_1"> GUME MLADEN d.o.o., Graberska 17, 10370 Prozorje zastupanog po punomoćniku Mladen Koturić</derivirana_varijabla>
  </DomainObject.Predmet.ProtustrankaFormatedWithAdress>
  <DomainObject.Predmet.ProtustrankaFormatedWithAdressOIB>
    <izvorni_sadrzaj> GUME MLADEN d.o.o., OIB 95629095685, Graberska 17, 10370 Prozorje zastupanog po punomoćniku Mladen Koturić</izvorni_sadrzaj>
    <derivirana_varijabla naziv="DomainObject.Predmet.ProtustrankaFormatedWithAdressOIB_1"> GUME MLADEN d.o.o., OIB 95629095685, Graberska 17, 10370 Prozorje zastupanog po punomoćniku Mladen Koturić</derivirana_varijabla>
  </DomainObject.Predmet.ProtustrankaFormatedWithAdressOIB>
  <DomainObject.Predmet.ProtustrankaWithAdress>
    <izvorni_sadrzaj>GUME MLADEN d.o.o. Graberska 17, 10370 Prozorje</izvorni_sadrzaj>
    <derivirana_varijabla naziv="DomainObject.Predmet.ProtustrankaWithAdress_1">GUME MLADEN d.o.o. Graberska 17, 10370 Prozorje</derivirana_varijabla>
  </DomainObject.Predmet.ProtustrankaWithAdress>
  <DomainObject.Predmet.ProtustrankaWithAdressOIB>
    <izvorni_sadrzaj>GUME MLADEN d.o.o., OIB 95629095685, Graberska 17, 10370 Prozorje</izvorni_sadrzaj>
    <derivirana_varijabla naziv="DomainObject.Predmet.ProtustrankaWithAdressOIB_1">GUME MLADEN d.o.o., OIB 95629095685, Graberska 17, 10370 Prozorje</derivirana_varijabla>
  </DomainObject.Predmet.ProtustrankaWithAdressOIB>
  <DomainObject.Predmet.ProtustrankaNazivFormated>
    <izvorni_sadrzaj>GUME MLADEN d.o.o.</izvorni_sadrzaj>
    <derivirana_varijabla naziv="DomainObject.Predmet.ProtustrankaNazivFormated_1">GUME MLADEN d.o.o.</derivirana_varijabla>
  </DomainObject.Predmet.ProtustrankaNazivFormated>
  <DomainObject.Predmet.ProtustrankaNazivFormatedOIB>
    <izvorni_sadrzaj>GUME MLADEN d.o.o., OIB 95629095685</izvorni_sadrzaj>
    <derivirana_varijabla naziv="DomainObject.Predmet.ProtustrankaNazivFormatedOIB_1">GUME MLADEN d.o.o., OIB 95629095685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GUME MLADEN d.o.o. zastupanog po punomoćniku Mladen Koturić</item>
    </izvorni_sadrzaj>
    <derivirana_varijabla naziv="DomainObject.Predmet.ProtuStrankaListFormated_1">
      <item>GUME MLADEN d.o.o. zastupanog po punomoćniku Mladen Koturić</item>
    </derivirana_varijabla>
  </DomainObject.Predmet.ProtuStrankaListFormated>
  <DomainObject.Predmet.ProtuStrankaListFormatedOIB>
    <izvorni_sadrzaj>
      <item>GUME MLADEN d.o.o., OIB 95629095685 zastupanog po punomoćniku Mladen Koturić</item>
    </izvorni_sadrzaj>
    <derivirana_varijabla naziv="DomainObject.Predmet.ProtuStrankaListFormatedOIB_1">
      <item>GUME MLADEN d.o.o., OIB 95629095685 zastupanog po punomoćniku Mladen Koturić</item>
    </derivirana_varijabla>
  </DomainObject.Predmet.ProtuStrankaListFormatedOIB>
  <DomainObject.Predmet.ProtuStrankaListFormatedWithAdress>
    <izvorni_sadrzaj>
      <item>GUME MLADEN d.o.o., Graberska 17, 10370 Prozorje zastupanog po punomoćniku Mladen Koturić</item>
    </izvorni_sadrzaj>
    <derivirana_varijabla naziv="DomainObject.Predmet.ProtuStrankaListFormatedWithAdress_1">
      <item>GUME MLADEN d.o.o., Graberska 17, 10370 Prozorje zastupanog po punomoćniku Mladen Koturić</item>
    </derivirana_varijabla>
  </DomainObject.Predmet.ProtuStrankaListFormatedWithAdress>
  <DomainObject.Predmet.ProtuStrankaListFormatedWithAdressOIB>
    <izvorni_sadrzaj>
      <item>GUME MLADEN d.o.o., OIB 95629095685, Graberska 17, 10370 Prozorje zastupanog po punomoćniku Mladen Koturić</item>
    </izvorni_sadrzaj>
    <derivirana_varijabla naziv="DomainObject.Predmet.ProtuStrankaListFormatedWithAdressOIB_1">
      <item>GUME MLADEN d.o.o., OIB 95629095685, Graberska 17, 10370 Prozorje zastupanog po punomoćniku Mladen Koturić</item>
    </derivirana_varijabla>
  </DomainObject.Predmet.ProtuStrankaListFormatedWithAdressOIB>
  <DomainObject.Predmet.ProtuStrankaListNazivFormated>
    <izvorni_sadrzaj>
      <item>GUME MLADEN d.o.o.</item>
    </izvorni_sadrzaj>
    <derivirana_varijabla naziv="DomainObject.Predmet.ProtuStrankaListNazivFormated_1">
      <item>GUME MLADEN d.o.o.</item>
    </derivirana_varijabla>
  </DomainObject.Predmet.ProtuStrankaListNazivFormated>
  <DomainObject.Predmet.ProtuStrankaListNazivFormatedOIB>
    <izvorni_sadrzaj>
      <item>GUME MLADEN d.o.o., OIB 95629095685</item>
    </izvorni_sadrzaj>
    <derivirana_varijabla naziv="DomainObject.Predmet.ProtuStrankaListNazivFormatedOIB_1">
      <item>GUME MLADEN d.o.o., OIB 95629095685</item>
    </derivirana_varijabla>
  </DomainObject.Predmet.ProtuStrankaListNazivFormatedOIB>
  <DomainObject.Predmet.OstaliListFormated>
    <izvorni_sadrzaj>
      <item>Mladen Koturić punomoćnik sudionika u postupku GUME MLADEN d.o.o.</item>
    </izvorni_sadrzaj>
    <derivirana_varijabla naziv="DomainObject.Predmet.OstaliListFormated_1">
      <item>Mladen Koturić punomoćnik sudionika u postupku GUME MLADEN d.o.o.</item>
    </derivirana_varijabla>
  </DomainObject.Predmet.OstaliListFormated>
  <DomainObject.Predmet.OstaliListFormatedOIB>
    <izvorni_sadrzaj>
      <item>Mladen Koturić, OIB 50807139848 punomoćnik sudionika u postupku GUME MLADEN d.o.o.</item>
    </izvorni_sadrzaj>
    <derivirana_varijabla naziv="DomainObject.Predmet.OstaliListFormatedOIB_1">
      <item>Mladen Koturić, OIB 50807139848 punomoćnik sudionika u postupku GUME MLADEN d.o.o.</item>
    </derivirana_varijabla>
  </DomainObject.Predmet.OstaliListFormatedOIB>
  <DomainObject.Predmet.OstaliListFormatedWithAdress>
    <izvorni_sadrzaj>
      <item>Mladen Koturić, Graberska Ulica 17, 10370 Prozorje punomoćnik sudionika u postupku GUME MLADEN d.o.o.</item>
    </izvorni_sadrzaj>
    <derivirana_varijabla naziv="DomainObject.Predmet.OstaliListFormatedWithAdress_1">
      <item>Mladen Koturić, Graberska Ulica 17, 10370 Prozorje punomoćnik sudionika u postupku GUME MLADEN d.o.o.</item>
    </derivirana_varijabla>
  </DomainObject.Predmet.OstaliListFormatedWithAdress>
  <DomainObject.Predmet.OstaliListFormatedWithAdressOIB>
    <izvorni_sadrzaj>
      <item>Mladen Koturić, OIB 50807139848, Graberska Ulica 17, 10370 Prozorje punomoćnik sudionika u postupku GUME MLADEN d.o.o.</item>
    </izvorni_sadrzaj>
    <derivirana_varijabla naziv="DomainObject.Predmet.OstaliListFormatedWithAdressOIB_1">
      <item>Mladen Koturić, OIB 50807139848, Graberska Ulica 17, 10370 Prozorje punomoćnik sudionika u postupku GUME MLADEN d.o.o.</item>
    </derivirana_varijabla>
  </DomainObject.Predmet.OstaliListFormatedWithAdressOIB>
  <DomainObject.Predmet.OstaliListNazivFormated>
    <izvorni_sadrzaj>
      <item>Mladen Koturić</item>
    </izvorni_sadrzaj>
    <derivirana_varijabla naziv="DomainObject.Predmet.OstaliListNazivFormated_1">
      <item>Mladen Koturić</item>
    </derivirana_varijabla>
  </DomainObject.Predmet.OstaliListNazivFormated>
  <DomainObject.Predmet.OstaliListNazivFormatedOIB>
    <izvorni_sadrzaj>
      <item>Mladen Koturić, OIB 50807139848</item>
    </izvorni_sadrzaj>
    <derivirana_varijabla naziv="DomainObject.Predmet.OstaliListNazivFormatedOIB_1">
      <item>Mladen Koturić, OIB 50807139848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GUME MLADEN d.o.o.</izvorni_sadrzaj>
    <derivirana_varijabla naziv="DomainObject.Predmet.ProtustrankaIDrugi_1">GUME MLADEN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GUME MLADEN d.o.o., OIB 95629095685, Graberska 17, 10370 Prozorje</izvorni_sadrzaj>
    <derivirana_varijabla naziv="DomainObject.Predmet.ProtustrankaIDrugiAdressOIB_1">GUME MLADEN d.o.o., OIB 95629095685, Graberska 17,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GUME MLADEN d.o.o.</item>
      <item>FINA Regionalni centar Zagreb</item>
      <item>Mladen Koturić</item>
    </izvorni_sadrzaj>
    <derivirana_varijabla naziv="DomainObject.Predmet.SudioniciListNaziv_1">
      <item>GUME MLADEN d.o.o.</item>
      <item>FINA Regionalni centar Zagreb</item>
      <item>Mladen Koturić</item>
    </derivirana_varijabla>
  </DomainObject.Predmet.SudioniciListNaziv>
  <DomainObject.Predmet.SudioniciListAdressOIB>
    <izvorni_sadrzaj>
      <item>GUME MLADEN d.o.o., OIB 95629095685, Graberska 17,10370 Prozorje</item>
      <item>FINA Regionalni centar Zagreb, OIB 85821130368, Trg svibanjskih žrtava 1995. br. 1,10000 Zagreb</item>
      <item>Mladen Koturić, OIB 50807139848, Graberska Ulica 17,10370 Prozorje</item>
    </izvorni_sadrzaj>
    <derivirana_varijabla naziv="DomainObject.Predmet.SudioniciListAdressOIB_1">
      <item>GUME MLADEN d.o.o., OIB 95629095685, Graberska 17,10370 Prozorje</item>
      <item>FINA Regionalni centar Zagreb, OIB 85821130368, Trg svibanjskih žrtava 1995. br. 1,10000 Zagreb</item>
      <item>Mladen Koturić, OIB 50807139848, Graberska Ulica 17,10370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95629095685</item>
      <item>, OIB 85821130368</item>
      <item>, OIB 50807139848</item>
    </izvorni_sadrzaj>
    <derivirana_varijabla naziv="DomainObject.Predmet.SudioniciListNazivOIB_1">
      <item>, OIB 95629095685</item>
      <item>, OIB 85821130368</item>
      <item>, OIB 50807139848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8D9E9-E964-4CAE-998C-F2B05F71B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2846</properties:Characters>
  <properties:Lines>85</properties:Lines>
  <properties:Paragraphs>25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2018-01-26T12:34:00Z</dcterms:created>
  <dc:creator>Korisnik</dc:creator>
  <cp:lastModifiedBy>Darija Miličević</cp:lastModifiedBy>
  <cp:lastPrinted>2018-07-09T10:07:00Z</cp:lastPrinted>
  <dcterms:modified xmlns:xsi="http://www.w3.org/2001/XMLSchema-instance" xsi:type="dcterms:W3CDTF">2018-07-09T10:08:00Z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(rješenje_-nag. i naknada LALIĆ.docx)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