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d851" w14:paraId="003d851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A19EF" w:rsidP="00F75262" w:rsidR="00F7526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020723">
        <w:t>GLOBTOUR turizam d.o.o. ROVINJ, Rovinj, Obala A. Rismondo 2, OIB: 14593197825</w:t>
      </w:r>
      <w:r w:rsidR="00F75262">
        <w:t>,</w:t>
      </w:r>
    </w:p>
    <w:p w:rsidRDefault="00F75262" w:rsidP="007C449E" w:rsidR="00F75262">
      <w:pPr>
        <w:jc w:val="center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020723">
        <w:t>GLOBTOUR turizam d.o.o. ROVINJ, Rovinj, Obala A. Rismondo 2, OIB: 14593197825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A16E85">
        <w:rPr>
          <w:sz w:val="23"/>
          <w:szCs w:val="23"/>
        </w:rPr>
        <w:t>462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C0370D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16E85">
        <w:rPr>
          <w:sz w:val="23"/>
          <w:szCs w:val="23"/>
        </w:rPr>
        <w:t>8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B3422D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A16E85">
        <w:t>8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020723">
      <w:t>462/2016-17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7B6D"/>
    <w:rsid w:val="0004403C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5DE9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F451E"/>
    <w:rsid w:val="002F5A6A"/>
    <w:rsid w:val="00332A50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51927"/>
    <w:rsid w:val="00657D46"/>
    <w:rsid w:val="00674902"/>
    <w:rsid w:val="00682F5F"/>
    <w:rsid w:val="00694525"/>
    <w:rsid w:val="006B46E3"/>
    <w:rsid w:val="006C1F1C"/>
    <w:rsid w:val="006D5D90"/>
    <w:rsid w:val="006F5A21"/>
    <w:rsid w:val="00706A0B"/>
    <w:rsid w:val="0072668D"/>
    <w:rsid w:val="007A0862"/>
    <w:rsid w:val="007A19EF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1839"/>
    <w:rsid w:val="009D5DC9"/>
    <w:rsid w:val="009D7F32"/>
    <w:rsid w:val="009E63F4"/>
    <w:rsid w:val="009F4E70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F00921"/>
    <w:rsid w:val="00F032CF"/>
    <w:rsid w:val="00F2200B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A6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A6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A6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A6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A6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A6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A6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A6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GLOBTOUR turizam d.o.o. ROVINJ zastupanog po punomoćniku Milena Juričić; Petra Juričić</izvorni_sadrzaj>
    <derivirana_varijabla naziv="DomainObject.Predmet.ProtustrankaFormated_1">  GLOBTOUR turizam d.o.o. ROVINJ zastupanog po punomoćniku Milena Juričić; Petra Juričić</derivirana_varijabla>
  </DomainObject.Predmet.ProtustrankaFormated>
  <DomainObject.Predmet.ProtustrankaFormatedOIB>
    <izvorni_sadrzaj>  GLOBTOUR turizam d.o.o. ROVINJ, OIB 14593197825 zastupanog po punomoćniku Milena Juričić; Petra Juričić</izvorni_sadrzaj>
    <derivirana_varijabla naziv="DomainObject.Predmet.ProtustrankaFormatedOIB_1">  GLOBTOUR turizam d.o.o. ROVINJ, OIB 14593197825 zastupanog po punomoćniku Milena Juričić; Petra Juričić</derivirana_varijabla>
  </DomainObject.Predmet.ProtustrankaFormatedOIB>
  <DomainObject.Predmet.ProtustrankaFormatedWithAdress>
    <izvorni_sadrzaj> GLOBTOUR turizam d.o.o. ROVINJ, Obala A.Rismondo 2, 52210 Rovinj zastupanog po punomoćniku Milena Juričić; Petra Juričić</izvorni_sadrzaj>
    <derivirana_varijabla naziv="DomainObject.Predmet.ProtustrankaFormatedWithAdress_1"> GLOBTOUR turizam d.o.o. ROVINJ, Obala A.Rismondo 2, 52210 Rovinj zastupanog po punomoćniku Milena Juričić; Petra Juričić</derivirana_varijabla>
  </DomainObject.Predmet.ProtustrankaFormatedWithAdress>
  <DomainObject.Predmet.ProtustrankaFormatedWithAdressOIB>
    <izvorni_sadrzaj> GLOBTOUR turizam d.o.o. ROVINJ, OIB 14593197825, Obala A.Rismondo 2, 52210 Rovinj zastupanog po punomoćniku Milena Juričić; Petra Juričić</izvorni_sadrzaj>
    <derivirana_varijabla naziv="DomainObject.Predmet.ProtustrankaFormatedWithAdressOIB_1"> GLOBTOUR turizam d.o.o. ROVINJ, OIB 14593197825, Obala A.Rismondo 2, 52210 Rovinj zastupanog po punomoćniku Milena Juričić; Petra Juričić</derivirana_varijabla>
  </DomainObject.Predmet.ProtustrankaFormatedWithAdressOIB>
  <DomainObject.Predmet.ProtustrankaWithAdress>
    <izvorni_sadrzaj>GLOBTOUR turizam d.o.o. ROVINJ Obala A.Rismondo 2, 52210 Rovinj</izvorni_sadrzaj>
    <derivirana_varijabla naziv="DomainObject.Predmet.ProtustrankaWithAdress_1">GLOBTOUR turizam d.o.o. ROVINJ Obala A.Rismondo 2, 52210 Rovinj</derivirana_varijabla>
  </DomainObject.Predmet.ProtustrankaWithAdress>
  <DomainObject.Predmet.ProtustrankaWithAdressOIB>
    <izvorni_sadrzaj>GLOBTOUR turizam d.o.o. ROVINJ, OIB 14593197825, Obala A.Rismondo 2, 52210 Rovinj</izvorni_sadrzaj>
    <derivirana_varijabla naziv="DomainObject.Predmet.ProtustrankaWithAdressOIB_1">GLOBTOUR turizam d.o.o. ROVINJ, OIB 14593197825, Obala A.Rismondo 2, 52210 Rovinj</derivirana_varijabla>
  </DomainObject.Predmet.ProtustrankaWithAdressOIB>
  <DomainObject.Predmet.ProtustrankaNazivFormated>
    <izvorni_sadrzaj>GLOBTOUR turizam d.o.o. ROVINJ</izvorni_sadrzaj>
    <derivirana_varijabla naziv="DomainObject.Predmet.ProtustrankaNazivFormated_1">GLOBTOUR turizam d.o.o. ROVINJ</derivirana_varijabla>
  </DomainObject.Predmet.ProtustrankaNazivFormated>
  <DomainObject.Predmet.ProtustrankaNazivFormatedOIB>
    <izvorni_sadrzaj>GLOBTOUR turizam d.o.o. ROVINJ, OIB 14593197825</izvorni_sadrzaj>
    <derivirana_varijabla naziv="DomainObject.Predmet.ProtustrankaNazivFormatedOIB_1">GLOBTOUR turizam d.o.o. ROVINJ, OIB 14593197825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85596.57</izvorni_sadrzaj>
    <derivirana_varijabla naziv="DomainObject.Predmet.TrenutnaVrijednost_1">85596.57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GLOBTOUR turizam d.o.o. ROVINJ zastupanog po punomoćniku Milena Juričić; Petra Juričić</item>
    </izvorni_sadrzaj>
    <derivirana_varijabla naziv="DomainObject.Predmet.ProtuStrankaListFormated_1">
      <item>GLOBTOUR turizam d.o.o. ROVINJ zastupanog po punomoćniku Milena Juričić; Petra Juričić</item>
    </derivirana_varijabla>
  </DomainObject.Predmet.ProtuStrankaListFormated>
  <DomainObject.Predmet.ProtuStrankaListFormatedOIB>
    <izvorni_sadrzaj>
      <item>GLOBTOUR turizam d.o.o. ROVINJ, OIB 14593197825 zastupanog po punomoćniku Milena Juričić; Petra Juričić</item>
    </izvorni_sadrzaj>
    <derivirana_varijabla naziv="DomainObject.Predmet.ProtuStrankaListFormatedOIB_1">
      <item>GLOBTOUR turizam d.o.o. ROVINJ, OIB 14593197825 zastupanog po punomoćniku Milena Juričić; Petra Juričić</item>
    </derivirana_varijabla>
  </DomainObject.Predmet.ProtuStrankaListFormatedOIB>
  <DomainObject.Predmet.ProtuStrankaListFormatedWithAdress>
    <izvorni_sadrzaj>
      <item>GLOBTOUR turizam d.o.o. ROVINJ, Obala A.Rismondo 2, 52210 Rovinj zastupanog po punomoćniku Milena Juričić; Petra Juričić</item>
    </izvorni_sadrzaj>
    <derivirana_varijabla naziv="DomainObject.Predmet.ProtuStrankaListFormatedWithAdress_1">
      <item>GLOBTOUR turizam d.o.o. ROVINJ, Obala A.Rismondo 2, 52210 Rovinj zastupanog po punomoćniku Milena Juričić; Petra Juričić</item>
    </derivirana_varijabla>
  </DomainObject.Predmet.ProtuStrankaListFormatedWithAdress>
  <DomainObject.Predmet.ProtuStrankaListFormatedWithAdressOIB>
    <izvorni_sadrzaj>
      <item>GLOBTOUR turizam d.o.o. ROVINJ, OIB 14593197825, Obala A.Rismondo 2, 52210 Rovinj zastupanog po punomoćniku Milena Juričić; Petra Juričić</item>
    </izvorni_sadrzaj>
    <derivirana_varijabla naziv="DomainObject.Predmet.ProtuStrankaListFormatedWithAdressOIB_1">
      <item>GLOBTOUR turizam d.o.o. ROVINJ, OIB 14593197825, Obala A.Rismondo 2, 52210 Rovinj zastupanog po punomoćniku Milena Juričić; Petra Juričić</item>
    </derivirana_varijabla>
  </DomainObject.Predmet.ProtuStrankaListFormatedWithAdressOIB>
  <DomainObject.Predmet.ProtuStrankaListNazivFormated>
    <izvorni_sadrzaj>
      <item>GLOBTOUR turizam d.o.o. ROVINJ</item>
    </izvorni_sadrzaj>
    <derivirana_varijabla naziv="DomainObject.Predmet.ProtuStrankaListNazivFormated_1">
      <item>GLOBTOUR turizam d.o.o. ROVINJ</item>
    </derivirana_varijabla>
  </DomainObject.Predmet.ProtuStrankaListNazivFormated>
  <DomainObject.Predmet.ProtuStrankaListNazivFormatedOIB>
    <izvorni_sadrzaj>
      <item>GLOBTOUR turizam d.o.o. ROVINJ, OIB 14593197825</item>
    </izvorni_sadrzaj>
    <derivirana_varijabla naziv="DomainObject.Predmet.ProtuStrankaListNazivFormatedOIB_1">
      <item>GLOBTOUR turizam d.o.o. ROVINJ, OIB 14593197825</item>
    </derivirana_varijabla>
  </DomainObject.Predmet.ProtuStrankaListNazivFormatedOIB>
  <DomainObject.Predmet.OstaliListFormated>
    <izvorni_sadrzaj>
      <item>Milena Juričić punomoćnik sudionika u postupku GLOBTOUR turizam d.o.o. ROVINJ</item>
      <item>Petra Juričić punomoćnik sudionika u postupku GLOBTOUR turizam d.o.o. ROVINJ</item>
    </izvorni_sadrzaj>
    <derivirana_varijabla naziv="DomainObject.Predmet.OstaliListFormated_1">
      <item>Milena Juričić punomoćnik sudionika u postupku GLOBTOUR turizam d.o.o. ROVINJ</item>
      <item>Petra Juričić punomoćnik sudionika u postupku GLOBTOUR turizam d.o.o. ROVINJ</item>
    </derivirana_varijabla>
  </DomainObject.Predmet.OstaliListFormated>
  <DomainObject.Predmet.OstaliListFormatedOIB>
    <izvorni_sadrzaj>
      <item>Milena Juričić, OIB 67460416998 punomoćnik sudionika u postupku GLOBTOUR turizam d.o.o. ROVINJ</item>
      <item>Petra Juričić, OIB 65874044481 punomoćnik sudionika u postupku GLOBTOUR turizam d.o.o. ROVINJ</item>
    </izvorni_sadrzaj>
    <derivirana_varijabla naziv="DomainObject.Predmet.OstaliListFormatedOIB_1">
      <item>Milena Juričić, OIB 67460416998 punomoćnik sudionika u postupku GLOBTOUR turizam d.o.o. ROVINJ</item>
      <item>Petra Juričić, OIB 65874044481 punomoćnik sudionika u postupku GLOBTOUR turizam d.o.o. ROVINJ</item>
    </derivirana_varijabla>
  </DomainObject.Predmet.OstaliListFormatedOIB>
  <DomainObject.Predmet.OstaliListFormatedWithAdress>
    <izvorni_sadrzaj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izvorni_sadrzaj>
    <derivirana_varijabla naziv="DomainObject.Predmet.OstaliListFormatedWithAdress_1"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derivirana_varijabla>
  </DomainObject.Predmet.OstaliListFormatedWithAdress>
  <DomainObject.Predmet.OstaliListFormatedWithAdressOIB>
    <izvorni_sadrzaj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izvorni_sadrzaj>
    <derivirana_varijabla naziv="DomainObject.Predmet.OstaliListFormatedWithAdressOIB_1"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derivirana_varijabla>
  </DomainObject.Predmet.OstaliListFormatedWithAdressOIB>
  <DomainObject.Predmet.OstaliListNazivFormated>
    <izvorni_sadrzaj>
      <item>Milena Juričić</item>
      <item>Petra Juričić</item>
    </izvorni_sadrzaj>
    <derivirana_varijabla naziv="DomainObject.Predmet.OstaliListNazivFormated_1">
      <item>Milena Juričić</item>
      <item>Petra Juričić</item>
    </derivirana_varijabla>
  </DomainObject.Predmet.OstaliListNazivFormated>
  <DomainObject.Predmet.OstaliListNazivFormatedOIB>
    <izvorni_sadrzaj>
      <item>Milena Juričić, OIB 67460416998</item>
      <item>Petra Juričić, OIB 65874044481</item>
    </izvorni_sadrzaj>
    <derivirana_varijabla naziv="DomainObject.Predmet.OstaliListNazivFormatedOIB_1">
      <item>Milena Juričić, OIB 67460416998</item>
      <item>Petra Juričić, OIB 65874044481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GLOBTOUR turizam d.o.o. ROVINJ</izvorni_sadrzaj>
    <derivirana_varijabla naziv="DomainObject.Predmet.ProtustrankaIDrugi_1">GLOBTOUR turizam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GLOBTOUR turizam d.o.o. ROVINJ, OIB 14593197825, Obala A.Rismondo 2, 52210 Rovinj</izvorni_sadrzaj>
    <derivirana_varijabla naziv="DomainObject.Predmet.ProtustrankaIDrugiAdressOIB_1">GLOBTOUR turizam d.o.o. ROVINJ, OIB 14593197825, Obala A.Rismondo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GLOBTOUR turizam d.o.o. ROVINJ</item>
      <item>Milena Juričić</item>
      <item>Petra Juričić</item>
    </izvorni_sadrzaj>
    <derivirana_varijabla naziv="DomainObject.Predmet.SudioniciListNaziv_1">
      <item>FINANCIJSKA AGENCIJA, RC RIJEKA, PODRUŽNICA PULA, PULA</item>
      <item>GLOBTOUR turizam d.o.o. ROVINJ</item>
      <item>Milena Juričić</item>
      <item>Petra Juričić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izvorni_sadrzaj>
    <derivirana_varijabla naziv="DomainObject.Predmet.SudioniciListAdressOIB_1"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14593197825</item>
      <item>, OIB 67460416998</item>
      <item>, OIB 65874044481</item>
    </izvorni_sadrzaj>
    <derivirana_varijabla naziv="DomainObject.Predmet.SudioniciListNazivOIB_1">
      <item>, OIB 85821130368</item>
      <item>, OIB 14593197825</item>
      <item>, OIB 67460416998</item>
      <item>, OIB 65874044481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2103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2016-09-08T07:17:00Z</dcterms:created>
  <dc:creator>Jasmina Matika</dc:creator>
  <cp:lastModifiedBy>Sanja Prodan</cp:lastModifiedBy>
  <cp:lastPrinted>2016-09-08T07:18:00Z</cp:lastPrinted>
  <dcterms:modified xmlns:xsi="http://www.w3.org/2001/XMLSchema-instance" xsi:type="dcterms:W3CDTF">2016-09-08T07:19:00Z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