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94a0" w14:paraId="d6394a0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E6458">
        <w:t>27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E6458">
        <w:t>SVJETLO, d.o.o., Zadar, Franka Lisice 4, Zadar, OIB: 04048818685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E6458">
        <w:t>SVJETLO, d.o.o., Zadar, Franka Lisice 4, Zadar, OIB: 04048818685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7E64CC">
        <w:t>10.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E64CC"/>
    <w:rsid w:val="007F7D4D"/>
    <w:rsid w:val="008134B1"/>
    <w:rsid w:val="008258E2"/>
    <w:rsid w:val="00841480"/>
    <w:rsid w:val="0084657D"/>
    <w:rsid w:val="00856B05"/>
    <w:rsid w:val="00862DEF"/>
    <w:rsid w:val="008858B7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8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8B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8B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8B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8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8B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8B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8B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SVJETLO, drutšvo s ograničenom odgovornošću za proizvodnju, trgovinu i usluge</izvorni_sadrzaj>
    <derivirana_varijabla naziv="DomainObject.Predmet.ProtustrankaFormated_1">  SVJETLO, drutšvo s ograničenom odgovornošću za proizvodnju, trgovinu i usluge</derivirana_varijabla>
  </DomainObject.Predmet.ProtustrankaFormated>
  <DomainObject.Predmet.ProtustrankaFormatedOIB>
    <izvorni_sadrzaj>  SVJETLO, drutšvo s ograničenom odgovornošću za proizvodnju, trgovinu i usluge, OIB 04048818685</izvorni_sadrzaj>
    <derivirana_varijabla naziv="DomainObject.Predmet.ProtustrankaFormatedOIB_1">  SVJETLO, drutšvo s ograničenom odgovornošću za proizvodnju, trgovinu i usluge, OIB 04048818685</derivirana_varijabla>
  </DomainObject.Predmet.ProtustrankaFormatedOIB>
  <DomainObject.Predmet.ProtustrankaFormatedWithAdress>
    <izvorni_sadrzaj> SVJETLO, drutšvo s ograničenom odgovornošću za proizvodnju, trgovinu i usluge, Franka Lisice 4, 23000 Zadar</izvorni_sadrzaj>
    <derivirana_varijabla naziv="DomainObject.Predmet.ProtustrankaFormatedWithAdress_1"> SVJETLO, drutšvo s ograničenom odgovornošću za proizvodnju, trgovinu i usluge, Franka Lisice 4, 23000 Zadar</derivirana_varijabla>
  </DomainObject.Predmet.ProtustrankaFormatedWithAdress>
  <DomainObject.Predmet.ProtustrankaFormatedWithAdressOIB>
    <izvorni_sadrzaj> SVJETLO, drutšvo s ograničenom odgovornošću za proizvodnju, trgovinu i usluge, OIB 04048818685, Franka Lisice 4, 23000 Zadar</izvorni_sadrzaj>
    <derivirana_varijabla naziv="DomainObject.Predmet.ProtustrankaFormatedWithAdressOIB_1"> SVJETLO, drutšvo s ograničenom odgovornošću za proizvodnju, trgovinu i usluge, OIB 04048818685, Franka Lisice 4, 23000 Zadar</derivirana_varijabla>
  </DomainObject.Predmet.ProtustrankaFormatedWithAdressOIB>
  <DomainObject.Predmet.ProtustrankaWithAdress>
    <izvorni_sadrzaj>SVJETLO, drutšvo s ograničenom odgovornošću za proizvodnju, trgovinu i usluge Franka Lisice 4, 23000 Zadar</izvorni_sadrzaj>
    <derivirana_varijabla naziv="DomainObject.Predmet.ProtustrankaWithAdress_1">SVJETLO, drutšvo s ograničenom odgovornošću za proizvodnju, trgovinu i usluge Franka Lisice 4, 23000 Zadar</derivirana_varijabla>
  </DomainObject.Predmet.ProtustrankaWithAdress>
  <DomainObject.Predmet.ProtustrankaWithAdressOIB>
    <izvorni_sadrzaj>SVJETLO, drutšvo s ograničenom odgovornošću za proizvodnju, trgovinu i usluge, OIB 04048818685, Franka Lisice 4, 23000 Zadar</izvorni_sadrzaj>
    <derivirana_varijabla naziv="DomainObject.Predmet.ProtustrankaWithAdressOIB_1">SVJETLO, drutšvo s ograničenom odgovornošću za proizvodnju, trgovinu i usluge, OIB 04048818685, Franka Lisice 4, 23000 Zadar</derivirana_varijabla>
  </DomainObject.Predmet.ProtustrankaWithAdressOIB>
  <DomainObject.Predmet.ProtustrankaNazivFormated>
    <izvorni_sadrzaj>SVJETLO, drutšvo s ograničenom odgovornošću za proizvodnju, trgovinu i usluge</izvorni_sadrzaj>
    <derivirana_varijabla naziv="DomainObject.Predmet.ProtustrankaNazivFormated_1">SVJETLO, drutšvo s ograničenom odgovornošću za proizvodnju, trgovinu i usluge</derivirana_varijabla>
  </DomainObject.Predmet.ProtustrankaNazivFormated>
  <DomainObject.Predmet.ProtustrankaNazivFormatedOIB>
    <izvorni_sadrzaj>SVJETLO, drutšvo s ograničenom odgovornošću za proizvodnju, trgovinu i usluge, OIB 04048818685</izvorni_sadrzaj>
    <derivirana_varijabla naziv="DomainObject.Predmet.ProtustrankaNazivFormatedOIB_1">SVJETLO, drutšvo s ograničenom odgovornošću za proizvodnju, trgovinu i usluge, OIB 04048818685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SVJETLO, drutšvo s ograničenom odgovornošću za proizvodnju, trgovinu i usluge</item>
    </izvorni_sadrzaj>
    <derivirana_varijabla naziv="DomainObject.Predmet.ProtuStrankaListFormated_1">
      <item>SVJETLO, drutšvo s ograničenom odgovornošću za proizvodnju, trgovinu i usluge</item>
    </derivirana_varijabla>
  </DomainObject.Predmet.ProtuStrankaListFormated>
  <DomainObject.Predmet.ProtuStrankaListFormatedOIB>
    <izvorni_sadrzaj>
      <item>SVJETLO, drutšvo s ograničenom odgovornošću za proizvodnju, trgovinu i usluge, OIB 04048818685</item>
    </izvorni_sadrzaj>
    <derivirana_varijabla naziv="DomainObject.Predmet.ProtuStrankaListFormatedOIB_1">
      <item>SVJETLO, drutšvo s ograničenom odgovornošću za proizvodnju, trgovinu i usluge, OIB 04048818685</item>
    </derivirana_varijabla>
  </DomainObject.Predmet.ProtuStrankaListFormatedOIB>
  <DomainObject.Predmet.ProtuStrankaListFormatedWithAdress>
    <izvorni_sadrzaj>
      <item>SVJETLO, drutšvo s ograničenom odgovornošću za proizvodnju, trgovinu i usluge, Franka Lisice 4, 23000 Zadar</item>
    </izvorni_sadrzaj>
    <derivirana_varijabla naziv="DomainObject.Predmet.ProtuStrankaListFormatedWithAdress_1">
      <item>SVJETLO, drutšvo s ograničenom odgovornošću za proizvodnju, trgovinu i usluge, Franka Lisice 4, 23000 Zadar</item>
    </derivirana_varijabla>
  </DomainObject.Predmet.ProtuStrankaListFormatedWithAdress>
  <DomainObject.Predmet.ProtuStrankaListFormatedWithAdressOIB>
    <izvorni_sadrzaj>
      <item>SVJETLO, drutšvo s ograničenom odgovornošću za proizvodnju, trgovinu i usluge, OIB 04048818685, Franka Lisice 4, 23000 Zadar</item>
    </izvorni_sadrzaj>
    <derivirana_varijabla naziv="DomainObject.Predmet.ProtuStrankaListFormatedWithAdressOIB_1">
      <item>SVJETLO, drutšvo s ograničenom odgovornošću za proizvodnju, trgovinu i usluge, OIB 04048818685, Franka Lisice 4, 23000 Zadar</item>
    </derivirana_varijabla>
  </DomainObject.Predmet.ProtuStrankaListFormatedWithAdressOIB>
  <DomainObject.Predmet.ProtuStrankaListNazivFormated>
    <izvorni_sadrzaj>
      <item>SVJETLO, drutšvo s ograničenom odgovornošću za proizvodnju, trgovinu i usluge</item>
    </izvorni_sadrzaj>
    <derivirana_varijabla naziv="DomainObject.Predmet.ProtuStrankaListNazivFormated_1">
      <item>SVJETLO, drutšvo s ograničenom odgovornošću za proizvodnju, trgovinu i usluge</item>
    </derivirana_varijabla>
  </DomainObject.Predmet.ProtuStrankaListNazivFormated>
  <DomainObject.Predmet.ProtuStrankaListNazivFormatedOIB>
    <izvorni_sadrzaj>
      <item>SVJETLO, drutšvo s ograničenom odgovornošću za proizvodnju, trgovinu i usluge, OIB 04048818685</item>
    </izvorni_sadrzaj>
    <derivirana_varijabla naziv="DomainObject.Predmet.ProtuStrankaListNazivFormatedOIB_1">
      <item>SVJETLO, drutšvo s ograničenom odgovornošću za proizvodnju, trgovinu i usluge, OIB 04048818685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SVJETLO, drutšvo s ograničenom odgovornošću za proizvodnju, trgovinu i usluge</izvorni_sadrzaj>
    <derivirana_varijabla naziv="DomainObject.Predmet.ProtustrankaIDrugi_1">SVJETLO, drutšvo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SVJETLO, drutšvo s ograničenom odgovornošću za proizvodnju, trgovinu i usluge, OIB 04048818685, Franka Lisice 4, 23000 Zadar</izvorni_sadrzaj>
    <derivirana_varijabla naziv="DomainObject.Predmet.ProtustrankaIDrugiAdressOIB_1">SVJETLO, drutšvo s ograničenom odgovornošću za proizvodnju, trgovinu i usluge, OIB 04048818685, Franka Lisice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SVJETLO, drutšvo s ograničenom odgovornošću za proizvodnju, trgovinu i usluge</item>
    </izvorni_sadrzaj>
    <derivirana_varijabla naziv="DomainObject.Predmet.SudioniciListNaziv_1">
      <item>FINA</item>
      <item>SVJETLO, drutšvo s ograničenom odgovornošću za proizvodnju, trgovinu i usluge</item>
    </derivirana_varijabla>
  </DomainObject.Predmet.SudioniciListNaziv>
  <DomainObject.Predmet.SudioniciListAdressOIB>
    <izvorni_sadrzaj>
      <item>FINA, OIB 85821130368</item>
      <item>SVJETLO, drutšvo s ograničenom odgovornošću za proizvodnju, trgovinu i usluge, OIB 04048818685, Franka Lisice 4,23000 Zadar</item>
    </izvorni_sadrzaj>
    <derivirana_varijabla naziv="DomainObject.Predmet.SudioniciListAdressOIB_1">
      <item>FINA, OIB 85821130368</item>
      <item>SVJETLO, drutšvo s ograničenom odgovornošću za proizvodnju, trgovinu i usluge, OIB 04048818685, Franka Lisice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04048818685</item>
    </izvorni_sadrzaj>
    <derivirana_varijabla naziv="DomainObject.Predmet.SudioniciListNazivOIB_1">
      <item>, OIB 85821130368</item>
      <item>, OIB 04048818685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83</properties:Words>
  <properties:Characters>460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2016-12-13T08:25:00Z</dcterms:created>
  <dc:creator>Administrator</dc:creator>
  <cp:lastModifiedBy>wsadmin</cp:lastModifiedBy>
  <cp:lastPrinted>2016-12-12T09:51:00Z</cp:lastPrinted>
  <dcterms:modified xmlns:xsi="http://www.w3.org/2001/XMLSchema-instance" xsi:type="dcterms:W3CDTF">2017-01-10T10:56:00Z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