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e8ae" w14:paraId="88ce8ae" w:rsidRDefault="00D16393" w:rsidP="00D16393" w:rsidR="00D16393" w:rsidRPr="009053F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053F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 w:rsidR="000342CD">
        <w:rPr>
          <w:rFonts w:hAnsi="Times New Roman" w:ascii="Times New Roman"/>
          <w:color w:val="auto"/>
          <w:sz w:val="24"/>
          <w:szCs w:val="24"/>
          <w:lang w:val="hr-HR"/>
        </w:rPr>
        <w:t>3719</w:t>
      </w:r>
      <w:proofErr w:type="spellEnd"/>
      <w:r w:rsidR="000342CD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0342CD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0342CD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0342CD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342CD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9053FD">
      <w:pPr>
        <w:pStyle w:val="Tijeloteksta-uvlaka2"/>
        <w:ind w:firstLine="0"/>
        <w:rPr>
          <w:szCs w:val="24"/>
        </w:rPr>
      </w:pPr>
      <w:r w:rsidRPr="009053FD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9053FD">
        <w:rPr>
          <w:szCs w:val="24"/>
        </w:rPr>
        <w:t>pretpostavki</w:t>
      </w:r>
      <w:r w:rsidRPr="009053FD">
        <w:rPr>
          <w:szCs w:val="24"/>
        </w:rPr>
        <w:t xml:space="preserve"> za otvaranje stečajnog postupka nad dužnikom</w:t>
      </w:r>
      <w:r w:rsidR="002D756B">
        <w:rPr>
          <w:szCs w:val="24"/>
        </w:rPr>
        <w:t xml:space="preserve"> </w:t>
      </w:r>
      <w:proofErr w:type="spellStart"/>
      <w:r w:rsidR="004D01A9" w:rsidRPr="007A1AC5">
        <w:rPr>
          <w:szCs w:val="24"/>
        </w:rPr>
        <w:t>CROITORU</w:t>
      </w:r>
      <w:proofErr w:type="spellEnd"/>
      <w:r w:rsidR="004D01A9" w:rsidRPr="007A1AC5">
        <w:rPr>
          <w:szCs w:val="24"/>
        </w:rPr>
        <w:t xml:space="preserve"> </w:t>
      </w:r>
      <w:proofErr w:type="spellStart"/>
      <w:r w:rsidR="004D01A9" w:rsidRPr="007A1AC5">
        <w:rPr>
          <w:szCs w:val="24"/>
        </w:rPr>
        <w:t>COMPANY</w:t>
      </w:r>
      <w:proofErr w:type="spellEnd"/>
      <w:r w:rsidR="004D01A9" w:rsidRPr="007A1AC5">
        <w:rPr>
          <w:szCs w:val="24"/>
        </w:rPr>
        <w:t xml:space="preserve"> d.</w:t>
      </w:r>
      <w:r w:rsidR="004D01A9">
        <w:rPr>
          <w:szCs w:val="24"/>
        </w:rPr>
        <w:t xml:space="preserve"> </w:t>
      </w:r>
      <w:r w:rsidR="004D01A9" w:rsidRPr="007A1AC5">
        <w:rPr>
          <w:szCs w:val="24"/>
        </w:rPr>
        <w:t>o.</w:t>
      </w:r>
      <w:r w:rsidR="004D01A9">
        <w:rPr>
          <w:szCs w:val="24"/>
        </w:rPr>
        <w:t xml:space="preserve"> </w:t>
      </w:r>
      <w:r w:rsidR="004D01A9" w:rsidRPr="007A1AC5">
        <w:rPr>
          <w:szCs w:val="24"/>
        </w:rPr>
        <w:t xml:space="preserve">o., Zagreb, Željeznička cesta </w:t>
      </w:r>
      <w:proofErr w:type="spellStart"/>
      <w:r w:rsidR="004D01A9" w:rsidRPr="007A1AC5">
        <w:rPr>
          <w:szCs w:val="24"/>
        </w:rPr>
        <w:t>16</w:t>
      </w:r>
      <w:proofErr w:type="spellEnd"/>
      <w:r w:rsidR="004D01A9" w:rsidRPr="007A1AC5">
        <w:rPr>
          <w:szCs w:val="24"/>
        </w:rPr>
        <w:t xml:space="preserve">, </w:t>
      </w:r>
      <w:proofErr w:type="spellStart"/>
      <w:r w:rsidR="004D01A9" w:rsidRPr="007A1AC5">
        <w:rPr>
          <w:szCs w:val="24"/>
        </w:rPr>
        <w:t>OIB</w:t>
      </w:r>
      <w:proofErr w:type="spellEnd"/>
      <w:r w:rsidR="004D01A9" w:rsidRPr="007A1AC5">
        <w:rPr>
          <w:szCs w:val="24"/>
        </w:rPr>
        <w:t xml:space="preserve"> </w:t>
      </w:r>
      <w:proofErr w:type="spellStart"/>
      <w:r w:rsidR="004E32AB" w:rsidRPr="004E32AB">
        <w:rPr>
          <w:szCs w:val="24"/>
        </w:rPr>
        <w:t>34381379262</w:t>
      </w:r>
      <w:proofErr w:type="spellEnd"/>
      <w:r w:rsidR="00C2225A">
        <w:rPr>
          <w:szCs w:val="24"/>
        </w:rPr>
        <w:t>,</w:t>
      </w:r>
      <w:r w:rsidR="00260038">
        <w:rPr>
          <w:szCs w:val="24"/>
        </w:rPr>
        <w:t xml:space="preserve"> </w:t>
      </w:r>
      <w:r w:rsidR="004E32AB">
        <w:rPr>
          <w:szCs w:val="24"/>
        </w:rPr>
        <w:t>5. rujna</w:t>
      </w:r>
      <w:r w:rsidRPr="009053FD">
        <w:rPr>
          <w:szCs w:val="24"/>
        </w:rPr>
        <w:t xml:space="preserve"> </w:t>
      </w:r>
      <w:proofErr w:type="spellStart"/>
      <w:r w:rsidRPr="009053FD">
        <w:rPr>
          <w:szCs w:val="24"/>
        </w:rPr>
        <w:t>2017</w:t>
      </w:r>
      <w:proofErr w:type="spellEnd"/>
      <w:r w:rsidRPr="009053FD">
        <w:rPr>
          <w:szCs w:val="24"/>
        </w:rPr>
        <w:t>.</w:t>
      </w:r>
    </w:p>
    <w:p w:rsidRDefault="002C1868" w:rsidP="00E2213A" w:rsidR="002C1868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83360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B9591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F4C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247D0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4E32AB">
        <w:rPr>
          <w:rFonts w:hAnsi="Times New Roman" w:ascii="Times New Roman"/>
          <w:color w:val="auto"/>
          <w:sz w:val="24"/>
          <w:szCs w:val="24"/>
          <w:lang w:val="hr-HR"/>
        </w:rPr>
        <w:t>Ispravlja se rješenje ovog suda broj St-</w:t>
      </w:r>
      <w:proofErr w:type="spellStart"/>
      <w:r w:rsidR="004E32AB" w:rsidRPr="003F5A1D">
        <w:rPr>
          <w:rFonts w:hAnsi="Times New Roman" w:ascii="Times New Roman"/>
          <w:color w:val="auto"/>
          <w:sz w:val="24"/>
          <w:szCs w:val="24"/>
          <w:lang w:val="hr-HR"/>
        </w:rPr>
        <w:t>3719</w:t>
      </w:r>
      <w:proofErr w:type="spellEnd"/>
      <w:r w:rsidR="004E32AB" w:rsidRPr="003F5A1D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4E32AB" w:rsidRPr="003F5A1D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4E32AB" w:rsidRPr="003F5A1D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4E32AB" w:rsidRPr="00B9591E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proofErr w:type="spellEnd"/>
      <w:r w:rsidR="004E32AB" w:rsidRPr="00B9591E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proofErr w:type="spellStart"/>
      <w:r w:rsidR="004E32AB" w:rsidRPr="00B9591E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proofErr w:type="spellEnd"/>
      <w:r w:rsidR="004E32AB" w:rsidRPr="00B9591E">
        <w:rPr>
          <w:rFonts w:hAnsi="Times New Roman" w:ascii="Times New Roman"/>
          <w:color w:val="auto"/>
          <w:sz w:val="24"/>
          <w:szCs w:val="24"/>
          <w:lang w:val="hr-HR"/>
        </w:rPr>
        <w:t xml:space="preserve">. kolovoza </w:t>
      </w:r>
      <w:proofErr w:type="spellStart"/>
      <w:r w:rsidR="004E32AB" w:rsidRPr="00B9591E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4E32AB" w:rsidRPr="00B9591E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3F5A1D" w:rsidRPr="00B9591E">
        <w:rPr>
          <w:rFonts w:hAnsi="Times New Roman" w:ascii="Times New Roman"/>
          <w:color w:val="auto"/>
          <w:sz w:val="24"/>
          <w:szCs w:val="24"/>
          <w:lang w:val="hr-HR"/>
        </w:rPr>
        <w:t xml:space="preserve"> u dijelu koji se odnosi na </w:t>
      </w:r>
      <w:proofErr w:type="spellStart"/>
      <w:r w:rsidR="003F5A1D" w:rsidRPr="00B9591E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3A5D0E" w:rsidRPr="00B9591E">
        <w:rPr>
          <w:rFonts w:hAnsi="Times New Roman" w:ascii="Times New Roman"/>
          <w:color w:val="auto"/>
          <w:sz w:val="24"/>
          <w:szCs w:val="24"/>
          <w:lang w:val="hr-HR"/>
        </w:rPr>
        <w:t xml:space="preserve"> dužnika, tako da</w:t>
      </w:r>
      <w:r w:rsidR="00B9591E" w:rsidRPr="00B9591E">
        <w:rPr>
          <w:rFonts w:hAnsi="Times New Roman" w:ascii="Times New Roman"/>
          <w:color w:val="auto"/>
          <w:sz w:val="24"/>
          <w:szCs w:val="24"/>
          <w:lang w:val="hr-HR"/>
        </w:rPr>
        <w:t xml:space="preserve"> naziv dužnika</w:t>
      </w:r>
      <w:r w:rsidR="003A5D0E" w:rsidRPr="00B9591E">
        <w:rPr>
          <w:rFonts w:hAnsi="Times New Roman" w:ascii="Times New Roman"/>
          <w:color w:val="auto"/>
          <w:sz w:val="24"/>
          <w:szCs w:val="24"/>
          <w:lang w:val="hr-HR"/>
        </w:rPr>
        <w:t xml:space="preserve"> ispravno </w:t>
      </w:r>
      <w:r w:rsidR="00B9591E" w:rsidRPr="00B9591E">
        <w:rPr>
          <w:rFonts w:hAnsi="Times New Roman" w:ascii="Times New Roman"/>
          <w:color w:val="auto"/>
          <w:sz w:val="24"/>
          <w:szCs w:val="24"/>
          <w:lang w:val="hr-HR"/>
        </w:rPr>
        <w:t>glasi</w:t>
      </w:r>
      <w:r w:rsidR="00B9591E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B9591E" w:rsidP="00E2213A" w:rsidR="004E32AB" w:rsidRPr="00B9591E">
      <w:pPr>
        <w:ind w:right="-51"/>
        <w:jc w:val="both"/>
        <w:rPr>
          <w:rFonts w:hAnsi="Times New Roman" w:ascii="Times New Roman"/>
          <w:color w:val="auto"/>
          <w:sz w:val="24"/>
          <w:szCs w:val="24"/>
        </w:rPr>
      </w:pPr>
      <w:r w:rsidRPr="00B9591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"</w:t>
      </w:r>
      <w:proofErr w:type="spellStart"/>
      <w:r w:rsidRPr="00B9591E">
        <w:rPr>
          <w:rFonts w:hAnsi="Times New Roman" w:ascii="Times New Roman"/>
          <w:color w:val="auto"/>
          <w:sz w:val="24"/>
          <w:szCs w:val="24"/>
        </w:rPr>
        <w:t>CROITORU</w:t>
      </w:r>
      <w:proofErr w:type="spellEnd"/>
      <w:r w:rsidRPr="00B9591E">
        <w:rPr>
          <w:rFonts w:hAnsi="Times New Roman" w:ascii="Times New Roman"/>
          <w:color w:val="auto"/>
          <w:sz w:val="24"/>
          <w:szCs w:val="24"/>
        </w:rPr>
        <w:t xml:space="preserve"> COMPANY d. </w:t>
      </w:r>
      <w:proofErr w:type="gramStart"/>
      <w:r w:rsidRPr="00B9591E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Pr="00B9591E">
        <w:rPr>
          <w:rFonts w:hAnsi="Times New Roman" w:ascii="Times New Roman"/>
          <w:color w:val="auto"/>
          <w:sz w:val="24"/>
          <w:szCs w:val="24"/>
        </w:rPr>
        <w:t xml:space="preserve">. o., Zagreb, </w:t>
      </w:r>
      <w:proofErr w:type="spellStart"/>
      <w:r w:rsidRPr="00B9591E">
        <w:rPr>
          <w:rFonts w:hAnsi="Times New Roman" w:ascii="Times New Roman"/>
          <w:color w:val="auto"/>
          <w:sz w:val="24"/>
          <w:szCs w:val="24"/>
        </w:rPr>
        <w:t>Željeznička</w:t>
      </w:r>
      <w:proofErr w:type="spellEnd"/>
      <w:r w:rsidRPr="00B9591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B9591E">
        <w:rPr>
          <w:rFonts w:hAnsi="Times New Roman" w:ascii="Times New Roman"/>
          <w:color w:val="auto"/>
          <w:sz w:val="24"/>
          <w:szCs w:val="24"/>
        </w:rPr>
        <w:t>cesta</w:t>
      </w:r>
      <w:proofErr w:type="spellEnd"/>
      <w:r w:rsidRPr="00B9591E">
        <w:rPr>
          <w:rFonts w:hAnsi="Times New Roman" w:ascii="Times New Roman"/>
          <w:color w:val="auto"/>
          <w:sz w:val="24"/>
          <w:szCs w:val="24"/>
        </w:rPr>
        <w:t xml:space="preserve"> 16, </w:t>
      </w:r>
      <w:proofErr w:type="spellStart"/>
      <w:r w:rsidRPr="00B9591E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Pr="00B9591E">
        <w:rPr>
          <w:rFonts w:hAnsi="Times New Roman" w:ascii="Times New Roman"/>
          <w:color w:val="auto"/>
          <w:sz w:val="24"/>
          <w:szCs w:val="24"/>
        </w:rPr>
        <w:t xml:space="preserve"> 34381379262</w:t>
      </w:r>
      <w:r w:rsidR="00F469E1">
        <w:rPr>
          <w:rFonts w:hAnsi="Times New Roman" w:ascii="Times New Roman"/>
          <w:color w:val="auto"/>
          <w:sz w:val="24"/>
          <w:szCs w:val="24"/>
        </w:rPr>
        <w:t>"</w:t>
      </w:r>
    </w:p>
    <w:p w:rsidRDefault="008247D0" w:rsidP="00E2213A" w:rsidR="008247D0" w:rsidRPr="003F5A1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</w:rPr>
        <w:tab/>
        <w:t xml:space="preserve">2. U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ostalom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dijelu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rješenje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ostaje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ne</w:t>
      </w:r>
      <w:r w:rsidR="000F5DCA">
        <w:rPr>
          <w:rFonts w:hAnsi="Times New Roman" w:ascii="Times New Roman"/>
          <w:color w:val="auto"/>
          <w:sz w:val="24"/>
          <w:szCs w:val="24"/>
        </w:rPr>
        <w:t>promijenjeno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>.</w:t>
      </w:r>
    </w:p>
    <w:p w:rsidRDefault="004E32AB" w:rsidP="00E2213A" w:rsidR="004E32A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F5DCA" w:rsidP="000F5DCA" w:rsidR="000F5DCA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proofErr w:type="spellStart"/>
      <w:proofErr w:type="gramStart"/>
      <w:r w:rsidRPr="00710065">
        <w:rPr>
          <w:rFonts w:hAnsi="Times New Roman" w:ascii="Times New Roman"/>
          <w:color w:val="auto"/>
          <w:sz w:val="24"/>
          <w:szCs w:val="24"/>
        </w:rPr>
        <w:t>Uslijed</w:t>
      </w:r>
      <w:proofErr w:type="spellEnd"/>
      <w:r w:rsidRPr="00710065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10065">
        <w:rPr>
          <w:rFonts w:hAnsi="Times New Roman" w:ascii="Times New Roman"/>
          <w:color w:val="auto"/>
          <w:sz w:val="24"/>
          <w:szCs w:val="24"/>
        </w:rPr>
        <w:t>greške</w:t>
      </w:r>
      <w:proofErr w:type="spellEnd"/>
      <w:r w:rsidRPr="00710065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Pr="00710065">
        <w:rPr>
          <w:rFonts w:hAnsi="Times New Roman" w:ascii="Times New Roman"/>
          <w:color w:val="auto"/>
          <w:sz w:val="24"/>
          <w:szCs w:val="24"/>
        </w:rPr>
        <w:t>pisanju</w:t>
      </w:r>
      <w:proofErr w:type="spellEnd"/>
      <w:r w:rsidRPr="00710065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10065">
        <w:rPr>
          <w:rFonts w:hAnsi="Times New Roman" w:ascii="Times New Roman"/>
          <w:color w:val="auto"/>
          <w:sz w:val="24"/>
          <w:szCs w:val="24"/>
        </w:rPr>
        <w:t>pogrešno</w:t>
      </w:r>
      <w:proofErr w:type="spellEnd"/>
      <w:r w:rsidRPr="00710065">
        <w:rPr>
          <w:rFonts w:hAnsi="Times New Roman" w:ascii="Times New Roman"/>
          <w:color w:val="auto"/>
          <w:sz w:val="24"/>
          <w:szCs w:val="24"/>
        </w:rPr>
        <w:t xml:space="preserve"> je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naveden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dužnika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3438137926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iako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treba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ispravno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stajati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r w:rsidRPr="003F5A1D">
        <w:rPr>
          <w:rFonts w:hAnsi="Times New Roman" w:ascii="Times New Roman"/>
          <w:color w:val="auto"/>
          <w:sz w:val="24"/>
          <w:szCs w:val="24"/>
        </w:rPr>
        <w:t>34381379262</w:t>
      </w:r>
      <w:r>
        <w:rPr>
          <w:rFonts w:hAnsi="Times New Roman" w:ascii="Times New Roman"/>
          <w:color w:val="auto"/>
          <w:sz w:val="24"/>
          <w:szCs w:val="24"/>
        </w:rPr>
        <w:t>.</w:t>
      </w:r>
      <w:proofErr w:type="gramEnd"/>
    </w:p>
    <w:p w:rsidRDefault="000F5DCA" w:rsidP="000F5DCA" w:rsidR="000F5DCA" w:rsidRPr="00710065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0065">
        <w:rPr>
          <w:rFonts w:hAnsi="Times New Roman" w:ascii="Times New Roman"/>
          <w:color w:val="auto"/>
          <w:sz w:val="24"/>
          <w:szCs w:val="24"/>
          <w:lang w:val="hr-HR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color w:val="auto"/>
          <w:sz w:val="24"/>
          <w:szCs w:val="24"/>
          <w:lang w:val="hr-HR"/>
        </w:rPr>
        <w:t>342</w:t>
      </w:r>
      <w:proofErr w:type="spellEnd"/>
      <w:r w:rsidRPr="00710065">
        <w:rPr>
          <w:rFonts w:hAnsi="Times New Roman" w:ascii="Times New Roman"/>
          <w:color w:val="auto"/>
          <w:sz w:val="24"/>
          <w:szCs w:val="24"/>
          <w:lang w:val="hr-HR"/>
        </w:rPr>
        <w:t xml:space="preserve"> Zakona o parničnom postupku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u svezi s čl. 6 Stečajnog zakona i </w:t>
      </w:r>
      <w:r w:rsidRPr="00710065">
        <w:rPr>
          <w:rFonts w:hAnsi="Times New Roman" w:ascii="Times New Roman"/>
          <w:color w:val="auto"/>
          <w:sz w:val="24"/>
          <w:szCs w:val="24"/>
          <w:lang w:val="hr-HR"/>
        </w:rPr>
        <w:t>riješiti kao u izreci rješenja.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0F5DCA">
        <w:rPr>
          <w:rFonts w:hAnsi="Times New Roman" w:ascii="Times New Roman"/>
          <w:color w:val="auto"/>
          <w:sz w:val="24"/>
          <w:szCs w:val="24"/>
          <w:lang w:val="hr-HR"/>
        </w:rPr>
        <w:t>5. rujan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0A5B5D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A5B5D" w:rsidP="00AB7A2F" w:rsidR="000A5B5D" w:rsidRPr="00B5014F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5014F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A5B5D" w:rsidP="00995CE9" w:rsidR="000A5B5D" w:rsidRPr="00B5014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5014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5014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5014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5014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5014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5014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5014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B5014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5014F">
        <w:rPr>
          <w:rFonts w:hAnsi="Times New Roman" w:ascii="Times New Roman"/>
          <w:color w:val="auto"/>
          <w:sz w:val="24"/>
          <w:szCs w:val="24"/>
          <w:lang w:val="pl-PL"/>
        </w:rPr>
        <w:t>Kristina Švajger</w:t>
      </w:r>
    </w:p>
    <w:p w:rsidRDefault="00D16393" w:rsidP="000A5B5D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053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0F5DCA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CE2B89">
      <w:rPr>
        <w:rFonts w:hAnsi="Verdana" w:ascii="Verdana"/>
        <w:color w:val="auto"/>
        <w:sz w:val="22"/>
        <w:szCs w:val="22"/>
      </w:rPr>
      <w:t>3719/16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342CD"/>
    <w:rsid w:val="000448BA"/>
    <w:rsid w:val="0004696A"/>
    <w:rsid w:val="000718BF"/>
    <w:rsid w:val="00080798"/>
    <w:rsid w:val="000871FB"/>
    <w:rsid w:val="00090E68"/>
    <w:rsid w:val="000A16DF"/>
    <w:rsid w:val="000A29A2"/>
    <w:rsid w:val="000A5B5D"/>
    <w:rsid w:val="000A7337"/>
    <w:rsid w:val="000A7466"/>
    <w:rsid w:val="000B4304"/>
    <w:rsid w:val="000C1F5E"/>
    <w:rsid w:val="000C5270"/>
    <w:rsid w:val="000E093E"/>
    <w:rsid w:val="000E2DB0"/>
    <w:rsid w:val="000E3E39"/>
    <w:rsid w:val="000F5DCA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D17FE"/>
    <w:rsid w:val="001E5A2C"/>
    <w:rsid w:val="001F675D"/>
    <w:rsid w:val="002003E5"/>
    <w:rsid w:val="0021000D"/>
    <w:rsid w:val="002256D8"/>
    <w:rsid w:val="00226704"/>
    <w:rsid w:val="00226CBB"/>
    <w:rsid w:val="0023719E"/>
    <w:rsid w:val="00252456"/>
    <w:rsid w:val="00260038"/>
    <w:rsid w:val="00266C0E"/>
    <w:rsid w:val="002740B1"/>
    <w:rsid w:val="0027662F"/>
    <w:rsid w:val="00280226"/>
    <w:rsid w:val="002A29FA"/>
    <w:rsid w:val="002C1868"/>
    <w:rsid w:val="002C62C4"/>
    <w:rsid w:val="002D0B90"/>
    <w:rsid w:val="002D3AC5"/>
    <w:rsid w:val="002D756B"/>
    <w:rsid w:val="002E299E"/>
    <w:rsid w:val="002F1CD8"/>
    <w:rsid w:val="00316B6E"/>
    <w:rsid w:val="00321FF6"/>
    <w:rsid w:val="00322DFB"/>
    <w:rsid w:val="00324267"/>
    <w:rsid w:val="0033045C"/>
    <w:rsid w:val="003450C6"/>
    <w:rsid w:val="003451B5"/>
    <w:rsid w:val="00346C0F"/>
    <w:rsid w:val="00355BF4"/>
    <w:rsid w:val="00362234"/>
    <w:rsid w:val="00387663"/>
    <w:rsid w:val="003A5D0E"/>
    <w:rsid w:val="003B0C6E"/>
    <w:rsid w:val="003C5C36"/>
    <w:rsid w:val="003C7FDE"/>
    <w:rsid w:val="003D4CB7"/>
    <w:rsid w:val="003F3376"/>
    <w:rsid w:val="003F5A1D"/>
    <w:rsid w:val="00411DE9"/>
    <w:rsid w:val="00416904"/>
    <w:rsid w:val="00431F25"/>
    <w:rsid w:val="00443FA5"/>
    <w:rsid w:val="00446169"/>
    <w:rsid w:val="00464B89"/>
    <w:rsid w:val="00471E58"/>
    <w:rsid w:val="004748D2"/>
    <w:rsid w:val="00482513"/>
    <w:rsid w:val="004A6922"/>
    <w:rsid w:val="004C3B7F"/>
    <w:rsid w:val="004D01A9"/>
    <w:rsid w:val="004D1CCC"/>
    <w:rsid w:val="004E32AB"/>
    <w:rsid w:val="004E5220"/>
    <w:rsid w:val="004F487A"/>
    <w:rsid w:val="00504408"/>
    <w:rsid w:val="00517EC7"/>
    <w:rsid w:val="00520A1F"/>
    <w:rsid w:val="00535356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5F4CAA"/>
    <w:rsid w:val="006031BB"/>
    <w:rsid w:val="00617CED"/>
    <w:rsid w:val="006248E6"/>
    <w:rsid w:val="00642D18"/>
    <w:rsid w:val="00656D79"/>
    <w:rsid w:val="006842AB"/>
    <w:rsid w:val="006B11E6"/>
    <w:rsid w:val="006C0B56"/>
    <w:rsid w:val="006D11F7"/>
    <w:rsid w:val="006D1AF1"/>
    <w:rsid w:val="006D52DA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1E57"/>
    <w:rsid w:val="00802913"/>
    <w:rsid w:val="00814109"/>
    <w:rsid w:val="00821BCD"/>
    <w:rsid w:val="0082353D"/>
    <w:rsid w:val="008247D0"/>
    <w:rsid w:val="00825EEB"/>
    <w:rsid w:val="00833602"/>
    <w:rsid w:val="008422C4"/>
    <w:rsid w:val="0084231A"/>
    <w:rsid w:val="008433EF"/>
    <w:rsid w:val="0084468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030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5CDB"/>
    <w:rsid w:val="009637AD"/>
    <w:rsid w:val="0096639A"/>
    <w:rsid w:val="00966A94"/>
    <w:rsid w:val="00996EF4"/>
    <w:rsid w:val="009C7492"/>
    <w:rsid w:val="009D0686"/>
    <w:rsid w:val="009D1236"/>
    <w:rsid w:val="00A00BDA"/>
    <w:rsid w:val="00A05899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E009E"/>
    <w:rsid w:val="00AF045E"/>
    <w:rsid w:val="00AF3ACB"/>
    <w:rsid w:val="00AF7F42"/>
    <w:rsid w:val="00B02C62"/>
    <w:rsid w:val="00B13A9C"/>
    <w:rsid w:val="00B17A02"/>
    <w:rsid w:val="00B378C7"/>
    <w:rsid w:val="00B40502"/>
    <w:rsid w:val="00B5014F"/>
    <w:rsid w:val="00B5229C"/>
    <w:rsid w:val="00B66D4B"/>
    <w:rsid w:val="00B67AEC"/>
    <w:rsid w:val="00B72E12"/>
    <w:rsid w:val="00B7449D"/>
    <w:rsid w:val="00B776EA"/>
    <w:rsid w:val="00B868E2"/>
    <w:rsid w:val="00B9591E"/>
    <w:rsid w:val="00B95D89"/>
    <w:rsid w:val="00BA0EEB"/>
    <w:rsid w:val="00BA5504"/>
    <w:rsid w:val="00BB5FE3"/>
    <w:rsid w:val="00BC3D02"/>
    <w:rsid w:val="00BC5661"/>
    <w:rsid w:val="00BC5DBF"/>
    <w:rsid w:val="00BD2B61"/>
    <w:rsid w:val="00BD411A"/>
    <w:rsid w:val="00BE39D2"/>
    <w:rsid w:val="00C07344"/>
    <w:rsid w:val="00C11A6A"/>
    <w:rsid w:val="00C2225A"/>
    <w:rsid w:val="00C227BF"/>
    <w:rsid w:val="00C25311"/>
    <w:rsid w:val="00C25E8E"/>
    <w:rsid w:val="00C33D2E"/>
    <w:rsid w:val="00C4344D"/>
    <w:rsid w:val="00C434E4"/>
    <w:rsid w:val="00C5161C"/>
    <w:rsid w:val="00C604AD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CD7074"/>
    <w:rsid w:val="00CE2B89"/>
    <w:rsid w:val="00D16393"/>
    <w:rsid w:val="00D217B4"/>
    <w:rsid w:val="00D2791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66F02"/>
    <w:rsid w:val="00EB45A0"/>
    <w:rsid w:val="00EB4FB3"/>
    <w:rsid w:val="00EC515F"/>
    <w:rsid w:val="00ED1CC8"/>
    <w:rsid w:val="00ED5F35"/>
    <w:rsid w:val="00EE5873"/>
    <w:rsid w:val="00F13953"/>
    <w:rsid w:val="00F44270"/>
    <w:rsid w:val="00F469E1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5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B5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B5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B5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B5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5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B5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B5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B5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B5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770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62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41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4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78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3719</izvorni_sadrzaj>
    <derivirana_varijabla naziv="DomainObject.Predmet.Broj_1">3719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St-3719/2016</izvorni_sadrzaj>
    <derivirana_varijabla naziv="DomainObject.Predmet.OznakaBroj_1">St-3719/2016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Croitoru company d.o.o.</izvorni_sadrzaj>
    <derivirana_varijabla naziv="DomainObject.Predmet.ProtustrankaFormated_1">  Croitoru company d.o.o.</derivirana_varijabla>
  </DomainObject.Predmet.ProtustrankaFormated>
  <DomainObject.Predmet.ProtustrankaFormatedOIB>
    <izvorni_sadrzaj>  Croitoru company d.o.o., OIB 34381379262</izvorni_sadrzaj>
    <derivirana_varijabla naziv="DomainObject.Predmet.ProtustrankaFormatedOIB_1">  Croitoru company d.o.o., OIB 34381379262</derivirana_varijabla>
  </DomainObject.Predmet.ProtustrankaFormatedOIB>
  <DomainObject.Predmet.ProtustrankaFormatedWithAdress>
    <izvorni_sadrzaj> Croitoru company d.o.o., Željeznička cesta 16, 10000 Zagreb</izvorni_sadrzaj>
    <derivirana_varijabla naziv="DomainObject.Predmet.ProtustrankaFormatedWithAdress_1"> Croitoru company d.o.o., Željeznička cesta 16, 10000 Zagreb</derivirana_varijabla>
  </DomainObject.Predmet.ProtustrankaFormatedWithAdress>
  <DomainObject.Predmet.ProtustrankaFormatedWithAdressOIB>
    <izvorni_sadrzaj> Croitoru company d.o.o., OIB 34381379262, Željeznička cesta 16, 10000 Zagreb</izvorni_sadrzaj>
    <derivirana_varijabla naziv="DomainObject.Predmet.ProtustrankaFormatedWithAdressOIB_1"> Croitoru company d.o.o., OIB 34381379262, Željeznička cesta 16, 10000 Zagreb</derivirana_varijabla>
  </DomainObject.Predmet.ProtustrankaFormatedWithAdressOIB>
  <DomainObject.Predmet.ProtustrankaWithAdress>
    <izvorni_sadrzaj>Croitoru company d.o.o. Željeznička cesta 16, 10000 Zagreb</izvorni_sadrzaj>
    <derivirana_varijabla naziv="DomainObject.Predmet.ProtustrankaWithAdress_1">Croitoru company d.o.o. Željeznička cesta 16, 10000 Zagreb</derivirana_varijabla>
  </DomainObject.Predmet.ProtustrankaWithAdress>
  <DomainObject.Predmet.ProtustrankaWithAdressOIB>
    <izvorni_sadrzaj>Croitoru company d.o.o., OIB 34381379262, Željeznička cesta 16, 10000 Zagreb</izvorni_sadrzaj>
    <derivirana_varijabla naziv="DomainObject.Predmet.ProtustrankaWithAdressOIB_1">Croitoru company d.o.o., OIB 34381379262, Željeznička cesta 16, 10000 Zagreb</derivirana_varijabla>
  </DomainObject.Predmet.ProtustrankaWithAdressOIB>
  <DomainObject.Predmet.ProtustrankaNazivFormated>
    <izvorni_sadrzaj>Croitoru company d.o.o.</izvorni_sadrzaj>
    <derivirana_varijabla naziv="DomainObject.Predmet.ProtustrankaNazivFormated_1">Croitoru company d.o.o.</derivirana_varijabla>
  </DomainObject.Predmet.ProtustrankaNazivFormated>
  <DomainObject.Predmet.ProtustrankaNazivFormatedOIB>
    <izvorni_sadrzaj>Croitoru company d.o.o., OIB 34381379262</izvorni_sadrzaj>
    <derivirana_varijabla naziv="DomainObject.Predmet.ProtustrankaNazivFormatedOIB_1">Croitoru company d.o.o., OIB 34381379262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Florentin-gerard Croitoru; vjerovnici</izvorni_sadrzaj>
    <derivirana_varijabla naziv="DomainObject.Predmet.StrankaFormated_1">  FINA Regionalni centar Zagreb; Florentin-gerard Croitoru; vjerovnici</derivirana_varijabla>
  </DomainObject.Predmet.StrankaFormated>
  <DomainObject.Predmet.StrankaFormatedOIB>
    <izvorni_sadrzaj>  FINA Regionalni centar Zagreb, OIB 85821130368; Florentin-gerard Croitoru, OIB 93943553511; vjerovnici</izvorni_sadrzaj>
    <derivirana_varijabla naziv="DomainObject.Predmet.StrankaFormatedOIB_1">  FINA Regionalni centar Zagreb, OIB 85821130368; Florentin-gerard Croitoru, OIB 93943553511; vjerovnici</derivirana_varijabla>
  </DomainObject.Predmet.StrankaFormatedOIB>
  <DomainObject.Predmet.StrankaFormatedWithAdress>
    <izvorni_sadrzaj> FINA Regionalni centar Zagreb, Trg svibanjskih žrtava 1995. 1, 10000 Zagreb; Florentin-gerard Croitoru, Loc. Moldova Veche 158, Caraş Severin; vjerovnici</izvorni_sadrzaj>
    <derivirana_varijabla naziv="DomainObject.Predmet.StrankaFormatedWithAdress_1"> FINA Regionalni centar Zagreb, Trg svibanjskih žrtava 1995. 1, 10000 Zagreb; Florentin-gerard Croitoru, Loc. Moldova Veche 158, Caraş Severin; vjerovnici</derivirana_varijabla>
  </DomainObject.Predmet.StrankaFormatedWithAdress>
  <DomainObject.Predmet.StrankaFormatedWithAdressOIB>
    <izvorni_sadrzaj> FINA Regionalni centar Zagreb, OIB 85821130368, Trg svibanjskih žrtava 1995. 1, 10000 Zagreb; Florentin-gerard Croitoru, OIB 93943553511, Loc. Moldova Veche 158, Caraş Severin; vjerovnici</izvorni_sadrzaj>
    <derivirana_varijabla naziv="DomainObject.Predmet.StrankaFormatedWithAdressOIB_1"> FINA Regionalni centar Zagreb, OIB 85821130368, Trg svibanjskih žrtava 1995. 1, 10000 Zagreb; Florentin-gerard Croitoru, OIB 93943553511, Loc. Moldova Veche 158, Caraş Severin; vjerovnici</derivirana_varijabla>
  </DomainObject.Predmet.StrankaFormatedWithAdressOIB>
  <DomainObject.Predmet.StrankaWithAdress>
    <izvorni_sadrzaj>FINA Regionalni centar Zagreb Trg svibanjskih žrtava 1995. 1,10000 Zagreb,Florentin-gerard Croitoru Loc. Moldova Veche 158,Caraş Severin,vjerovnici </izvorni_sadrzaj>
    <derivirana_varijabla naziv="DomainObject.Predmet.StrankaWithAdress_1">FINA Regionalni centar Zagreb Trg svibanjskih žrtava 1995. 1,10000 Zagreb,Florentin-gerard Croitoru Loc. Moldova Veche 158,Caraş Severin,vjerovnici </derivirana_varijabla>
  </DomainObject.Predmet.StrankaWithAdress>
  <DomainObject.Predmet.StrankaWithAdressOIB>
    <izvorni_sadrzaj>FINA Regionalni centar Zagreb, OIB 85821130368, Trg svibanjskih žrtava 1995. 1,10000 Zagreb,Florentin-gerard Croitoru, OIB 93943553511, Loc. Moldova Veche 158,Caraş Severin,vjerovnici</izvorni_sadrzaj>
    <derivirana_varijabla naziv="DomainObject.Predmet.StrankaWithAdressOIB_1">FINA Regionalni centar Zagreb, OIB 85821130368, Trg svibanjskih žrtava 1995. 1,10000 Zagreb,Florentin-gerard Croitoru, OIB 93943553511, Loc. Moldova Veche 158,Caraş Severin,vjerovnici</derivirana_varijabla>
  </DomainObject.Predmet.StrankaWithAdressOIB>
  <DomainObject.Predmet.StrankaNazivFormated>
    <izvorni_sadrzaj>FINA Regionalni centar Zagreb,Florentin-gerard Croitoru,vjerovnici</izvorni_sadrzaj>
    <derivirana_varijabla naziv="DomainObject.Predmet.StrankaNazivFormated_1">FINA Regionalni centar Zagreb,Florentin-gerard Croitoru,vjerovnici</derivirana_varijabla>
  </DomainObject.Predmet.StrankaNazivFormated>
  <DomainObject.Predmet.StrankaNazivFormatedOIB>
    <izvorni_sadrzaj>FINA Regionalni centar Zagreb, OIB 85821130368,Florentin-gerard Croitoru, OIB 93943553511,vjerovnici</izvorni_sadrzaj>
    <derivirana_varijabla naziv="DomainObject.Predmet.StrankaNazivFormatedOIB_1">FINA Regionalni centar Zagreb, OIB 85821130368,Florentin-gerard Croitoru, OIB 93943553511,vjerovnici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Florentin-gerard Croitoru</item>
      <item>vjerovnici</item>
    </izvorni_sadrzaj>
    <derivirana_varijabla naziv="DomainObject.Predmet.StrankaListFormated_1">
      <item>FINA Regionalni centar Zagreb</item>
      <item>Florentin-gerard Croitoru</item>
      <item>vjerovnici</item>
    </derivirana_varijabla>
  </DomainObject.Predmet.StrankaListFormated>
  <DomainObject.Predmet.StrankaListFormatedOIB>
    <izvorni_sadrzaj>
      <item>FINA Regionalni centar Zagreb, OIB 85821130368</item>
      <item>Florentin-gerard Croitoru, OIB 93943553511</item>
      <item>vjerovnici</item>
    </izvorni_sadrzaj>
    <derivirana_varijabla naziv="DomainObject.Predmet.StrankaListFormatedOIB_1">
      <item>FINA Regionalni centar Zagreb, OIB 85821130368</item>
      <item>Florentin-gerard Croitoru, OIB 93943553511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Florentin-gerard Croitoru, Loc. Moldova Veche 158, Caraş Severin</item>
      <item>vjerovnici</item>
    </izvorni_sadrzaj>
    <derivirana_varijabla naziv="DomainObject.Predmet.StrankaListFormatedWithAdress_1">
      <item>FINA Regionalni centar Zagreb, Trg svibanjskih žrtava 1995. 1, 10000 Zagreb</item>
      <item>Florentin-gerard Croitoru, Loc. Moldova Veche 158, Caraş Severin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Florentin-gerard Croitoru, OIB 93943553511, Loc. Moldova Veche 158, Caraş Severin</item>
      <item>vjerovnici</item>
    </izvorni_sadrzaj>
    <derivirana_varijabla naziv="DomainObject.Predmet.StrankaListFormatedWithAdressOIB_1">
      <item>FINA Regionalni centar Zagreb, OIB 85821130368, Trg svibanjskih žrtava 1995. 1, 10000 Zagreb</item>
      <item>Florentin-gerard Croitoru, OIB 93943553511, Loc. Moldova Veche 158, Caraş Severin</item>
      <item>vjerovnici</item>
    </derivirana_varijabla>
  </DomainObject.Predmet.StrankaListFormatedWithAdressOIB>
  <DomainObject.Predmet.StrankaListNazivFormated>
    <izvorni_sadrzaj>
      <item>FINA Regionalni centar Zagreb</item>
      <item>Florentin-gerard Croitoru</item>
      <item>vjerovnici</item>
    </izvorni_sadrzaj>
    <derivirana_varijabla naziv="DomainObject.Predmet.StrankaListNazivFormated_1">
      <item>FINA Regionalni centar Zagreb</item>
      <item>Florentin-gerard Croitoru</item>
      <item>vjerovnici</item>
    </derivirana_varijabla>
  </DomainObject.Predmet.StrankaListNazivFormated>
  <DomainObject.Predmet.StrankaListNazivFormatedOIB>
    <izvorni_sadrzaj>
      <item>FINA Regionalni centar Zagreb, OIB 85821130368</item>
      <item>Florentin-gerard Croitoru, OIB 93943553511</item>
      <item>vjerovnici</item>
    </izvorni_sadrzaj>
    <derivirana_varijabla naziv="DomainObject.Predmet.StrankaListNazivFormatedOIB_1">
      <item>FINA Regionalni centar Zagreb, OIB 85821130368</item>
      <item>Florentin-gerard Croitoru, OIB 93943553511</item>
      <item>vjerovnici</item>
    </derivirana_varijabla>
  </DomainObject.Predmet.StrankaListNazivFormatedOIB>
  <DomainObject.Predmet.ProtuStrankaListFormated>
    <izvorni_sadrzaj>
      <item>Croitoru company d.o.o.</item>
    </izvorni_sadrzaj>
    <derivirana_varijabla naziv="DomainObject.Predmet.ProtuStrankaListFormated_1">
      <item>Croitoru company d.o.o.</item>
    </derivirana_varijabla>
  </DomainObject.Predmet.ProtuStrankaListFormated>
  <DomainObject.Predmet.ProtuStrankaListFormatedOIB>
    <izvorni_sadrzaj>
      <item>Croitoru company d.o.o., OIB 34381379262</item>
    </izvorni_sadrzaj>
    <derivirana_varijabla naziv="DomainObject.Predmet.ProtuStrankaListFormatedOIB_1">
      <item>Croitoru company d.o.o., OIB 34381379262</item>
    </derivirana_varijabla>
  </DomainObject.Predmet.ProtuStrankaListFormatedOIB>
  <DomainObject.Predmet.ProtuStrankaListFormatedWithAdress>
    <izvorni_sadrzaj>
      <item>Croitoru company d.o.o., Željeznička cesta 16, 10000 Zagreb</item>
    </izvorni_sadrzaj>
    <derivirana_varijabla naziv="DomainObject.Predmet.ProtuStrankaListFormatedWithAdress_1">
      <item>Croitoru company d.o.o., Željeznička cesta 16, 10000 Zagreb</item>
    </derivirana_varijabla>
  </DomainObject.Predmet.ProtuStrankaListFormatedWithAdress>
  <DomainObject.Predmet.ProtuStrankaListFormatedWithAdressOIB>
    <izvorni_sadrzaj>
      <item>Croitoru company d.o.o., OIB 34381379262, Željeznička cesta 16, 10000 Zagreb</item>
    </izvorni_sadrzaj>
    <derivirana_varijabla naziv="DomainObject.Predmet.ProtuStrankaListFormatedWithAdressOIB_1">
      <item>Croitoru company d.o.o., OIB 34381379262, Željeznička cesta 16, 10000 Zagreb</item>
    </derivirana_varijabla>
  </DomainObject.Predmet.ProtuStrankaListFormatedWithAdressOIB>
  <DomainObject.Predmet.ProtuStrankaListNazivFormated>
    <izvorni_sadrzaj>
      <item>Croitoru company d.o.o.</item>
    </izvorni_sadrzaj>
    <derivirana_varijabla naziv="DomainObject.Predmet.ProtuStrankaListNazivFormated_1">
      <item>Croitoru company d.o.o.</item>
    </derivirana_varijabla>
  </DomainObject.Predmet.ProtuStrankaListNazivFormated>
  <DomainObject.Predmet.ProtuStrankaListNazivFormatedOIB>
    <izvorni_sadrzaj>
      <item>Croitoru company d.o.o., OIB 34381379262</item>
    </izvorni_sadrzaj>
    <derivirana_varijabla naziv="DomainObject.Predmet.ProtuStrankaListNazivFormatedOIB_1">
      <item>Croitoru company d.o.o., OIB 34381379262</item>
    </derivirana_varijabla>
  </DomainObject.Predmet.ProtuStrankaListNazivFormatedOIB>
  <DomainObject.Predmet.OstaliListFormated>
    <izvorni_sadrzaj>
      <item>Florentin-Gerard Croitoru</item>
      <item>Mirjana Dujmović</item>
    </izvorni_sadrzaj>
    <derivirana_varijabla naziv="DomainObject.Predmet.OstaliListFormated_1">
      <item>Florentin-Gerard Croitoru</item>
      <item>Mirjana Dujmović</item>
    </derivirana_varijabla>
  </DomainObject.Predmet.OstaliListFormated>
  <DomainObject.Predmet.OstaliListFormatedOIB>
    <izvorni_sadrzaj>
      <item>Florentin-Gerard Croitoru, OIB 93943553511</item>
      <item>Mirjana Dujmović, OIB 30711927799</item>
    </izvorni_sadrzaj>
    <derivirana_varijabla naziv="DomainObject.Predmet.OstaliListFormatedOIB_1">
      <item>Florentin-Gerard Croitoru, OIB 93943553511</item>
      <item>Mirjana Dujmović, OIB 30711927799</item>
    </derivirana_varijabla>
  </DomainObject.Predmet.OstaliListFormatedOIB>
  <DomainObject.Predmet.OstaliListFormatedWithAdress>
    <izvorni_sadrzaj>
      <item>Florentin-Gerard Croitoru, Loc. Moldova Veche 158, Caraş Severin</item>
      <item>Mirjana Dujmović, Božidara Magovca 48, 10000 Zagreb</item>
    </izvorni_sadrzaj>
    <derivirana_varijabla naziv="DomainObject.Predmet.OstaliListFormatedWithAdress_1">
      <item>Florentin-Gerard Croitoru, Loc. Moldova Veche 158, Caraş Severin</item>
      <item>Mirjana Dujmović, Božidara Magovca 48, 10000 Zagreb</item>
    </derivirana_varijabla>
  </DomainObject.Predmet.OstaliListFormatedWithAdress>
  <DomainObject.Predmet.OstaliListFormatedWithAdressOIB>
    <izvorni_sadrzaj>
      <item>Florentin-Gerard Croitoru, OIB 93943553511, Loc. Moldova Veche 158, Caraş Severin</item>
      <item>Mirjana Dujmović, OIB 30711927799, Božidara Magovca 48, 10000 Zagreb</item>
    </izvorni_sadrzaj>
    <derivirana_varijabla naziv="DomainObject.Predmet.OstaliListFormatedWithAdressOIB_1">
      <item>Florentin-Gerard Croitoru, OIB 93943553511, Loc. Moldova Veche 158, Caraş Severin</item>
      <item>Mirjana Dujmović, OIB 30711927799, Božidara Magovca 48, 10000 Zagreb</item>
    </derivirana_varijabla>
  </DomainObject.Predmet.OstaliListFormatedWithAdressOIB>
  <DomainObject.Predmet.OstaliListNazivFormated>
    <izvorni_sadrzaj>
      <item>Florentin-Gerard Croitoru</item>
      <item>Mirjana Dujmović</item>
    </izvorni_sadrzaj>
    <derivirana_varijabla naziv="DomainObject.Predmet.OstaliListNazivFormated_1">
      <item>Florentin-Gerard Croitoru</item>
      <item>Mirjana Dujmović</item>
    </derivirana_varijabla>
  </DomainObject.Predmet.OstaliListNazivFormated>
  <DomainObject.Predmet.OstaliListNazivFormatedOIB>
    <izvorni_sadrzaj>
      <item>Florentin-Gerard Croitoru, OIB 93943553511</item>
      <item>Mirjana Dujmović, OIB 30711927799</item>
    </izvorni_sadrzaj>
    <derivirana_varijabla naziv="DomainObject.Predmet.OstaliListNazivFormatedOIB_1">
      <item>Florentin-Gerard Croitoru, OIB 93943553511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Croitoru company d.o.o.</izvorni_sadrzaj>
    <derivirana_varijabla naziv="DomainObject.Predmet.ProtustrankaIDrugi_1">Croitoru company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Croitoru company d.o.o., OIB 34381379262, Željeznička cesta 16, 10000 Zagreb</izvorni_sadrzaj>
    <derivirana_varijabla naziv="DomainObject.Predmet.ProtustrankaIDrugiAdressOIB_1">Croitoru company d.o.o., OIB 34381379262, Željeznička cesta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Croitoru company d.o.o.</item>
      <item>Florentin-gerard Croitoru</item>
      <item>vjerovnici</item>
      <item>Florentin-Gerard Croitoru</item>
      <item>Mirjana Dujmović</item>
    </izvorni_sadrzaj>
    <derivirana_varijabla naziv="DomainObject.Predmet.SudioniciListNaziv_1">
      <item>FINA Regionalni centar Zagreb</item>
      <item>Croitoru company d.o.o.</item>
      <item>Florentin-gerard Croitoru</item>
      <item>vjerovnici</item>
      <item>Florentin-Gerard Croitoru</item>
      <item>Mirjana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Croitoru company d.o.o., OIB 34381379262, Željeznička cesta 16,10000 Zagreb</item>
      <item>Florentin-gerard Croitoru, OIB 93943553511, Loc. Moldova Veche 158,Caraş Severin</item>
      <item>vjerovnici</item>
      <item>Florentin-Gerard Croitoru, OIB 93943553511, Loc. Moldova Veche 158,Caraş Severin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1,10000 Zagreb</item>
      <item>Croitoru company d.o.o., OIB 34381379262, Željeznička cesta 16,10000 Zagreb</item>
      <item>Florentin-gerard Croitoru, OIB 93943553511, Loc. Moldova Veche 158,Caraş Severin</item>
      <item>vjerovnici</item>
      <item>Florentin-Gerard Croitoru, OIB 93943553511, Loc. Moldova Veche 158,Caraş Severin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34381379262</item>
      <item>, OIB 93943553511</item>
      <item>, OIB null</item>
      <item>, OIB 93943553511</item>
      <item>, OIB 30711927799</item>
    </izvorni_sadrzaj>
    <derivirana_varijabla naziv="DomainObject.Predmet.SudioniciListNazivOIB_1">
      <item>, OIB 85821130368</item>
      <item>, OIB 34381379262</item>
      <item>, OIB 93943553511</item>
      <item>, OIB null</item>
      <item>, OIB 93943553511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1043</properties:Characters>
  <properties:Lines>41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2017-09-05T11:50:00Z</dcterms:created>
  <dc:creator>ksvajger</dc:creator>
  <cp:lastModifiedBy>Kristina Švajger</cp:lastModifiedBy>
  <cp:lastPrinted>2017-09-05T12:04:00Z</cp:lastPrinted>
  <dcterms:modified xmlns:xsi="http://www.w3.org/2001/XMLSchema-instance" xsi:type="dcterms:W3CDTF">2017-09-05T12:04:00Z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