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00e6" w14:paraId="67700e6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89022F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>kom</w:t>
      </w:r>
      <w:r w:rsidR="0089022F">
        <w:t xml:space="preserve"> DALMATINSKA OBALA d.o.o., OIB: 71825740604, Makarska, Ante Starčevića 32</w:t>
      </w:r>
      <w:r w:rsidR="00632F4E">
        <w:t xml:space="preserve">, </w:t>
      </w:r>
      <w:r w:rsidR="00A25B81">
        <w:t xml:space="preserve">dana </w:t>
      </w:r>
      <w:r w:rsidR="00107075">
        <w:t xml:space="preserve">1.prosinca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89022F">
        <w:t xml:space="preserve"> DALMATINSKA OBALA d.o.o., OIB: 71825740604, Makarska, Ante Starčevića 32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89022F">
        <w:t>u neprekinutom razdoblju od 877</w:t>
      </w:r>
      <w:r w:rsidR="008A558F" w:rsidRPr="008A558F">
        <w:t xml:space="preserve"> dana, u ukupnom iznosu od </w:t>
      </w:r>
      <w:r w:rsidR="0089022F">
        <w:t>983.828,56</w:t>
      </w:r>
      <w:r w:rsidR="00EF0DD4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A0653B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89022F">
      <w:t>2755</w:t>
    </w:r>
    <w:r w:rsidR="00E9737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56F26"/>
    <w:rsid w:val="003647D7"/>
    <w:rsid w:val="0038601C"/>
    <w:rsid w:val="003A2635"/>
    <w:rsid w:val="003A6C9A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15FA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415B7"/>
    <w:rsid w:val="00851B35"/>
    <w:rsid w:val="00855A39"/>
    <w:rsid w:val="00856303"/>
    <w:rsid w:val="00880CFE"/>
    <w:rsid w:val="00882FD1"/>
    <w:rsid w:val="008852C7"/>
    <w:rsid w:val="0089022F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91FDB"/>
    <w:rsid w:val="009B1540"/>
    <w:rsid w:val="009B7BE9"/>
    <w:rsid w:val="009C0005"/>
    <w:rsid w:val="009E74D1"/>
    <w:rsid w:val="00A01915"/>
    <w:rsid w:val="00A04178"/>
    <w:rsid w:val="00A0653B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01C8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2317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5386"/>
    <w:rsid w:val="00E23552"/>
    <w:rsid w:val="00E25E3D"/>
    <w:rsid w:val="00E45782"/>
    <w:rsid w:val="00E53574"/>
    <w:rsid w:val="00E538E7"/>
    <w:rsid w:val="00E557F6"/>
    <w:rsid w:val="00E55DFF"/>
    <w:rsid w:val="00E56836"/>
    <w:rsid w:val="00E9737F"/>
    <w:rsid w:val="00EA2458"/>
    <w:rsid w:val="00EB6CC8"/>
    <w:rsid w:val="00EE7E46"/>
    <w:rsid w:val="00EF09BF"/>
    <w:rsid w:val="00EF0DD4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St-2755/2015</izvorni_sadrzaj>
    <derivirana_varijabla naziv="DomainObject.Predmet.OznakaBroj_1">St-2755/2015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DALMATINSKA OBALA  putnička agencija,turizam,trgovina,društvo s ograničenom odgovornošću</izvorni_sadrzaj>
    <derivirana_varijabla naziv="DomainObject.Predmet.ProtustrankaFormated_1">  DALMATINSKA OBALA  putnička agencija,turizam,trgovina,društvo s ograničenom odgovornošću</derivirana_varijabla>
  </DomainObject.Predmet.ProtustrankaFormated>
  <DomainObject.Predmet.ProtustrankaFormatedOIB>
    <izvorni_sadrzaj>  DALMATINSKA OBALA  putnička agencija,turizam,trgovina,društvo s ograničenom odgovornošću, OIB 71825740604</izvorni_sadrzaj>
    <derivirana_varijabla naziv="DomainObject.Predmet.ProtustrankaFormatedOIB_1">  DALMATINSKA OBALA  putnička agencija,turizam,trgovina,društvo s ograničenom odgovornošću, OIB 71825740604</derivirana_varijabla>
  </DomainObject.Predmet.ProtustrankaFormatedOIB>
  <DomainObject.Predmet.ProtustrankaFormatedWithAdress>
    <izvorni_sadrzaj> DALMATINSKA OBALA  putnička agencija,turizam,trgovina,društvo s ograničenom odgovornošću, Ante Starčevića 32, 21300 Makarska</izvorni_sadrzaj>
    <derivirana_varijabla naziv="DomainObject.Predmet.ProtustrankaFormatedWithAdress_1"> DALMATINSKA OBALA  putnička agencija,turizam,trgovina,društvo s ograničenom odgovornošću, Ante Starčevića 32, 21300 Makarska</derivirana_varijabla>
  </DomainObject.Predmet.ProtustrankaFormatedWithAdress>
  <DomainObject.Predmet.ProtustrankaFormatedWithAdressOIB>
    <izvorni_sadrzaj> DALMATINSKA OBALA  putnička agencija,turizam,trgovina,društvo s ograničenom odgovornošću, OIB 71825740604, Ante Starčevića 32, 21300 Makarska</izvorni_sadrzaj>
    <derivirana_varijabla naziv="DomainObject.Predmet.ProtustrankaFormatedWithAdressOIB_1"> DALMATINSKA OBALA  putnička agencija,turizam,trgovina,društvo s ograničenom odgovornošću, OIB 71825740604, Ante Starčevića 32, 21300 Makarska</derivirana_varijabla>
  </DomainObject.Predmet.ProtustrankaFormatedWithAdressOIB>
  <DomainObject.Predmet.ProtustrankaWithAdress>
    <izvorni_sadrzaj>DALMATINSKA OBALA  putnička agencija,turizam,trgovina,društvo s ograničenom odgovornošću Ante Starčevića 32, 21300 Makarska</izvorni_sadrzaj>
    <derivirana_varijabla naziv="DomainObject.Predmet.ProtustrankaWithAdress_1">DALMATINSKA OBALA  putnička agencija,turizam,trgovina,društvo s ograničenom odgovornošću Ante Starčevića 32, 21300 Makarska</derivirana_varijabla>
  </DomainObject.Predmet.ProtustrankaWithAdress>
  <DomainObject.Predmet.ProtustrankaWithAdressOIB>
    <izvorni_sadrzaj>DALMATINSKA OBALA  putnička agencija,turizam,trgovina,društvo s ograničenom odgovornošću, OIB 71825740604, Ante Starčevića 32, 21300 Makarska</izvorni_sadrzaj>
    <derivirana_varijabla naziv="DomainObject.Predmet.ProtustrankaWithAdressOIB_1">DALMATINSKA OBALA  putnička agencija,turizam,trgovina,društvo s ograničenom odgovornošću, OIB 71825740604, Ante Starčevića 32, 21300 Makarska</derivirana_varijabla>
  </DomainObject.Predmet.ProtustrankaWithAdressOIB>
  <DomainObject.Predmet.ProtustrankaNazivFormated>
    <izvorni_sadrzaj>DALMATINSKA OBALA  putnička agencija,turizam,trgovina,društvo s ograničenom odgovornošću</izvorni_sadrzaj>
    <derivirana_varijabla naziv="DomainObject.Predmet.ProtustrankaNazivFormated_1">DALMATINSKA OBALA  putnička agencija,turizam,trgovina,društvo s ograničenom odgovornošću</derivirana_varijabla>
  </DomainObject.Predmet.ProtustrankaNazivFormated>
  <DomainObject.Predmet.ProtustrankaNazivFormatedOIB>
    <izvorni_sadrzaj>DALMATINSKA OBALA  putnička agencija,turizam,trgovina,društvo s ograničenom odgovornošću, OIB 71825740604</izvorni_sadrzaj>
    <derivirana_varijabla naziv="DomainObject.Predmet.ProtustrankaNazivFormatedOIB_1">DALMATINSKA OBALA  putnička agencija,turizam,trgovina,društvo s ograničenom odgovornošću, OIB 71825740604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983828.56</izvorni_sadrzaj>
    <derivirana_varijabla naziv="DomainObject.Predmet.TrenutnaVrijednost_1">983828.56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DALMATINSKA OBALA  putnička agencija,turizam,trgovina,društvo s ograničenom odgovornošću</item>
    </izvorni_sadrzaj>
    <derivirana_varijabla naziv="DomainObject.Predmet.ProtuStrankaListFormated_1">
      <item>DALMATINSKA OBALA  putnička agencija,turizam,trgovina,društvo s ograničenom odgovornošću</item>
    </derivirana_varijabla>
  </DomainObject.Predmet.ProtuStrankaListFormated>
  <DomainObject.Predmet.ProtuStrankaListFormatedOIB>
    <izvorni_sadrzaj>
      <item>DALMATINSKA OBALA  putnička agencija,turizam,trgovina,društvo s ograničenom odgovornošću, OIB 71825740604</item>
    </izvorni_sadrzaj>
    <derivirana_varijabla naziv="DomainObject.Predmet.ProtuStrankaListFormatedOIB_1">
      <item>DALMATINSKA OBALA  putnička agencija,turizam,trgovina,društvo s ograničenom odgovornošću, OIB 71825740604</item>
    </derivirana_varijabla>
  </DomainObject.Predmet.ProtuStrankaListFormatedOIB>
  <DomainObject.Predmet.ProtuStrankaListFormatedWithAdress>
    <izvorni_sadrzaj>
      <item>DALMATINSKA OBALA  putnička agencija,turizam,trgovina,društvo s ograničenom odgovornošću, Ante Starčevića 32, 21300 Makarska</item>
    </izvorni_sadrzaj>
    <derivirana_varijabla naziv="DomainObject.Predmet.ProtuStrankaListFormatedWithAdress_1">
      <item>DALMATINSKA OBALA  putnička agencija,turizam,trgovina,društvo s ograničenom odgovornošću, Ante Starčevića 32, 21300 Makarska</item>
    </derivirana_varijabla>
  </DomainObject.Predmet.ProtuStrankaListFormatedWithAdress>
  <DomainObject.Predmet.ProtuStrankaListFormatedWithAdressOIB>
    <izvorni_sadrzaj>
      <item>DALMATINSKA OBALA  putnička agencija,turizam,trgovina,društvo s ograničenom odgovornošću, OIB 71825740604, Ante Starčevića 32, 21300 Makarska</item>
    </izvorni_sadrzaj>
    <derivirana_varijabla naziv="DomainObject.Predmet.ProtuStrankaListFormatedWithAdressOIB_1">
      <item>DALMATINSKA OBALA  putnička agencija,turizam,trgovina,društvo s ograničenom odgovornošću, OIB 71825740604, Ante Starčevića 32, 21300 Makarska</item>
    </derivirana_varijabla>
  </DomainObject.Predmet.ProtuStrankaListFormatedWithAdressOIB>
  <DomainObject.Predmet.ProtuStrankaListNazivFormated>
    <izvorni_sadrzaj>
      <item>DALMATINSKA OBALA  putnička agencija,turizam,trgovina,društvo s ograničenom odgovornošću</item>
    </izvorni_sadrzaj>
    <derivirana_varijabla naziv="DomainObject.Predmet.ProtuStrankaListNazivFormated_1">
      <item>DALMATINSKA OBALA  putnička agencija,turizam,trgovina,društvo s ograničenom odgovornošću</item>
    </derivirana_varijabla>
  </DomainObject.Predmet.ProtuStrankaListNazivFormated>
  <DomainObject.Predmet.ProtuStrankaListNazivFormatedOIB>
    <izvorni_sadrzaj>
      <item>DALMATINSKA OBALA  putnička agencija,turizam,trgovina,društvo s ograničenom odgovornošću, OIB 71825740604</item>
    </izvorni_sadrzaj>
    <derivirana_varijabla naziv="DomainObject.Predmet.ProtuStrankaListNazivFormatedOIB_1">
      <item>DALMATINSKA OBALA  putnička agencija,turizam,trgovina,društvo s ograničenom odgovornošću, OIB 71825740604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DALMATINSKA OBALA  putnička agencija,turizam,trgovina,društvo s ograničenom odgovornošću</izvorni_sadrzaj>
    <derivirana_varijabla naziv="DomainObject.Predmet.ProtustrankaIDrugi_1">DALMATINSKA OBALA  putnička agencija,turizam,trgovina,društvo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DALMATINSKA OBALA  putnička agencija,turizam,trgovina,društvo s ograničenom odgovornošću, OIB 71825740604, Ante Starčevića 32, 21300 Makarska</izvorni_sadrzaj>
    <derivirana_varijabla naziv="DomainObject.Predmet.ProtustrankaIDrugiAdressOIB_1">DALMATINSKA OBALA  putnička agencija,turizam,trgovina,društvo s ograničenom odgovornošću, OIB 71825740604, Ante Starčevića 32,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DALMATINSKA OBALA  putnička agencija,turizam,trgovina,društvo s ograničenom odgovornošću</item>
      <item>FINANCIJSKA AGENCIJA, RC SPLIT</item>
    </izvorni_sadrzaj>
    <derivirana_varijabla naziv="DomainObject.Predmet.SudioniciListNaziv_1">
      <item>DALMATINSKA OBALA  putnička agencija,turizam,trgovina,društvo s ograničenom odgovornošću</item>
      <item>FINANCIJSKA AGENCIJA, RC SPLIT</item>
    </derivirana_varijabla>
  </DomainObject.Predmet.SudioniciListNaziv>
  <DomainObject.Predmet.SudioniciListAdressOIB>
    <izvorni_sadrzaj>
      <item>DALMATINSKA OBALA  putnička agencija,turizam,trgovina,društvo s ograničenom odgovornošću, OIB 71825740604, Ante Starčevića 32,21300 Makarska</item>
      <item>FINANCIJSKA AGENCIJA, RC SPLIT, OIB 85821130368, Mažuranićevo šetalište 24 b,21000 Split</item>
    </izvorni_sadrzaj>
    <derivirana_varijabla naziv="DomainObject.Predmet.SudioniciListAdressOIB_1">
      <item>DALMATINSKA OBALA  putnička agencija,turizam,trgovina,društvo s ograničenom odgovornošću, OIB 71825740604, Ante Starčevića 32,21300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71825740604</item>
      <item>, OIB 85821130368</item>
    </izvorni_sadrzaj>
    <derivirana_varijabla naziv="DomainObject.Predmet.SudioniciListNazivOIB_1">
      <item>, OIB 71825740604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39A4A8-BB36-41BE-9E23-66B6B70F9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1833</properties:Characters>
  <properties:Lines>37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2016-12-01T07:22:00Z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