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619e" w14:paraId="d53619e" w:rsidRDefault="00DF268A" w:rsidP="00DF268A" w:rsidR="00DF268A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  <w:r>
        <w:t>13 St-672/13-1</w:t>
      </w:r>
      <w:r w:rsidR="0080670C">
        <w:t>49</w:t>
      </w:r>
    </w:p>
    <w:p w:rsidRDefault="00DF268A" w:rsidP="00DF268A" w:rsidR="00DF268A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68A" w:rsidP="00DF268A" w:rsidR="00DF268A" w:rsidRPr="00D21A2C"/>
    <w:p w:rsidRDefault="00DF268A" w:rsidP="00DF268A" w:rsidR="00DF268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268A" w:rsidP="00987278" w:rsidR="00DF268A" w:rsidRPr="00686CF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268A" w:rsidP="00DF268A" w:rsidR="00DF268A" w:rsidRPr="003B4B51"/>
    <w:p w:rsidRDefault="00DF268A" w:rsidP="00DF268A" w:rsidR="00DF268A" w:rsidRPr="00DF268A">
      <w:pPr>
        <w:pStyle w:val="Naslov1"/>
        <w:rPr>
          <w:b w:val="false"/>
          <w:sz w:val="24"/>
        </w:rPr>
      </w:pPr>
      <w:r w:rsidRPr="00DF268A">
        <w:rPr>
          <w:b w:val="false"/>
          <w:sz w:val="24"/>
        </w:rPr>
        <w:t>Z A K L J U Č A K</w:t>
      </w:r>
    </w:p>
    <w:p w:rsidRDefault="00DF268A" w:rsidP="00DF268A" w:rsidR="00DF268A"/>
    <w:p w:rsidRDefault="00DF268A" w:rsidP="00DF268A" w:rsidR="00DF268A">
      <w:pPr>
        <w:jc w:val="center"/>
        <w:rPr>
          <w:b/>
        </w:rPr>
      </w:pPr>
    </w:p>
    <w:p w:rsidRDefault="00DF268A" w:rsidP="00DF268A" w:rsidR="00DF268A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dana </w:t>
      </w:r>
      <w:r w:rsidR="0080670C">
        <w:t xml:space="preserve">28. studenog 2017. </w:t>
      </w:r>
      <w:r>
        <w:t xml:space="preserve">                            </w:t>
      </w:r>
    </w:p>
    <w:p w:rsidRDefault="00DF268A" w:rsidP="00DF268A" w:rsidR="00DF268A">
      <w:pPr>
        <w:jc w:val="both"/>
      </w:pPr>
    </w:p>
    <w:p w:rsidRDefault="00DF268A" w:rsidP="00DF268A" w:rsidR="00DF268A" w:rsidRPr="003B4B51">
      <w:pPr>
        <w:jc w:val="both"/>
      </w:pPr>
    </w:p>
    <w:p w:rsidRDefault="00DF268A" w:rsidP="00DF268A" w:rsidR="00DF268A" w:rsidRPr="0044689B">
      <w:pPr>
        <w:jc w:val="center"/>
      </w:pPr>
      <w:r w:rsidRPr="0044689B">
        <w:t xml:space="preserve">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80670C" w:rsidP="0080670C" w:rsidR="0080670C" w:rsidRPr="0080670C">
      <w:pPr>
        <w:pStyle w:val="Odlomakpopisa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k</w:t>
      </w:r>
      <w:r w:rsidRPr="0080670C">
        <w:rPr>
          <w:color w:val="000000"/>
        </w:rPr>
        <w:t>č</w:t>
      </w:r>
      <w:r>
        <w:rPr>
          <w:color w:val="000000"/>
        </w:rPr>
        <w:t>.</w:t>
      </w:r>
      <w:r w:rsidRPr="0080670C">
        <w:rPr>
          <w:color w:val="000000"/>
        </w:rPr>
        <w:t>br. 413 zgrada i dvor P. Moslavina, površine 5016 m2,</w:t>
      </w:r>
    </w:p>
    <w:p w:rsidRDefault="0080670C" w:rsidP="0080670C" w:rsidR="0080670C" w:rsidRPr="0080670C">
      <w:pPr>
        <w:pStyle w:val="Odlomakpopisa"/>
        <w:ind w:left="1068"/>
        <w:rPr>
          <w:color w:val="000000"/>
        </w:rPr>
      </w:pPr>
      <w:r w:rsidRPr="0080670C">
        <w:rPr>
          <w:color w:val="000000"/>
        </w:rPr>
        <w:t>upisano u  zk.ul. 1251  k.o. Moslavina Podravska,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80670C">
        <w:t>Diba d.o.o. Suhopolje, Ulica kralja Tomislava 5, OIB 01813924397.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 sudu u Osijeku Z</w:t>
      </w:r>
      <w:r>
        <w:rPr>
          <w:bCs/>
        </w:rPr>
        <w:t>emljišno – knjižn</w:t>
      </w:r>
      <w:r w:rsidR="00DF268A">
        <w:rPr>
          <w:bCs/>
        </w:rPr>
        <w:t>i odjel Donji Mi</w:t>
      </w:r>
      <w:r w:rsidR="00D54BA0">
        <w:rPr>
          <w:bCs/>
        </w:rPr>
        <w:t xml:space="preserve">holjac  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80670C">
        <w:t>Diba d.o.o. Suhopolje, Ulica kralja Tomislava 5, OIB 01813924397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577445" w:rsidR="00577445">
      <w:pPr>
        <w:numPr>
          <w:ilvl w:val="0"/>
          <w:numId w:val="11"/>
        </w:numPr>
        <w:jc w:val="both"/>
      </w:pPr>
      <w:r>
        <w:t xml:space="preserve">uknjižbe prava zaloga </w:t>
      </w:r>
      <w:r w:rsidR="00D54BA0">
        <w:t xml:space="preserve"> </w:t>
      </w:r>
      <w:r w:rsidR="00AE642F">
        <w:t>u korist Brkanić-Nekić Zlatice iz Donjeg Miholjca, J. Kozarca 24, radi osiguranja novčane tražbine</w:t>
      </w:r>
      <w:r w:rsidR="00D54BA0">
        <w:t xml:space="preserve"> u iznosu od 147.435,86 kn s pripadajućom zakonskom zateznom kamatom po stopi koja se određuje za svako polugodište u visini eskontne stope HNB-a</w:t>
      </w:r>
      <w:r w:rsidR="00AE642F">
        <w:t xml:space="preserve"> koja je vrijedila zadnjeg dana polugod</w:t>
      </w:r>
      <w:r w:rsidR="00BE6813">
        <w:t>išta uvećano za 5%-tnih poena, t</w:t>
      </w:r>
      <w:r w:rsidR="00AE642F">
        <w:t>emeljem rješenja o osiguranju  Općinskog suda Donji Miholjac</w:t>
      </w:r>
      <w:r w:rsidR="00D54BA0">
        <w:t xml:space="preserve"> </w:t>
      </w:r>
      <w:r w:rsidR="00AE642F">
        <w:t xml:space="preserve"> broj Ovr-1348/12-2 od 19. prosinca 2012. godine</w:t>
      </w:r>
      <w:r w:rsidR="00BE6813">
        <w:t>, Z-2890/12,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>zabilježbe da ovršnost tražbine ima učinak da se ovrha smije provesti prema trećoj osobi koja je tu optereće</w:t>
      </w:r>
      <w:r w:rsidR="00AA5FEC">
        <w:t xml:space="preserve">nu nekretninu kasnije stekla, 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 xml:space="preserve">zabilježbe </w:t>
      </w:r>
      <w:r w:rsidR="00C31880">
        <w:t>rješenja o otvaranju stečajnog postupka nad dužnikom Poljoprivredna zadruga Viljevo u stečaju, temeljem rješenja Trgovačkog suda u Osijeku broj St-672/13-13 od 26. studenog 2013. godine, Z-2643/13,</w:t>
      </w:r>
    </w:p>
    <w:p w:rsidRDefault="00C31880" w:rsidP="00AA5FEC" w:rsidR="005F3850">
      <w:pPr>
        <w:numPr>
          <w:ilvl w:val="0"/>
          <w:numId w:val="11"/>
        </w:numPr>
        <w:jc w:val="both"/>
      </w:pPr>
      <w:r>
        <w:t>zabilježbe prodaje nekretnina temeljem rješenja Trgovačkog suda u Osijeku St-672/13-75 od 11. studenog 2015. godine, Z-1875/15,</w:t>
      </w:r>
    </w:p>
    <w:p w:rsidRDefault="00C31880" w:rsidP="00577445" w:rsidR="00C31880">
      <w:pPr>
        <w:numPr>
          <w:ilvl w:val="0"/>
          <w:numId w:val="11"/>
        </w:numPr>
        <w:jc w:val="both"/>
      </w:pPr>
      <w:r>
        <w:t>zabilježbe rješenja o dosudi nekretnina temeljem rješenja Trgovačkog suda u Osijeku St-672/13-</w:t>
      </w:r>
      <w:r w:rsidR="0099259F">
        <w:t>146 od 10.</w:t>
      </w:r>
      <w:r>
        <w:t xml:space="preserve"> listopada 201</w:t>
      </w:r>
      <w:r w:rsidR="0099259F">
        <w:t>7</w:t>
      </w:r>
      <w:r>
        <w:t>. godine, Z-2</w:t>
      </w:r>
      <w:r w:rsidR="0099259F">
        <w:t>5183/17.</w:t>
      </w:r>
    </w:p>
    <w:p w:rsidRDefault="005F3850" w:rsidP="00577445" w:rsidR="005F3850">
      <w:pPr>
        <w:jc w:val="both"/>
      </w:pPr>
    </w:p>
    <w:p w:rsidRDefault="0099259F" w:rsidP="00577445" w:rsidR="0099259F">
      <w:pPr>
        <w:jc w:val="both"/>
      </w:pPr>
    </w:p>
    <w:p w:rsidRDefault="00737C36" w:rsidP="0099259F" w:rsidR="00017B73" w:rsidRPr="0099259F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99259F" w:rsidP="0024274A" w:rsidR="0099259F">
      <w:pPr>
        <w:ind w:firstLine="708"/>
        <w:jc w:val="both"/>
        <w:rPr>
          <w:bCs/>
        </w:rPr>
      </w:pPr>
    </w:p>
    <w:p w:rsidRDefault="0099259F" w:rsidP="0024274A" w:rsidR="0099259F">
      <w:pPr>
        <w:ind w:firstLine="708"/>
        <w:jc w:val="both"/>
        <w:rPr>
          <w:bCs/>
        </w:rPr>
      </w:pPr>
    </w:p>
    <w:p w:rsidRDefault="000B3FAC" w:rsidP="0024274A" w:rsidR="0099259F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C31880">
        <w:rPr>
          <w:bCs/>
        </w:rPr>
        <w:t>672/13-1</w:t>
      </w:r>
      <w:r w:rsidR="0099259F">
        <w:rPr>
          <w:bCs/>
        </w:rPr>
        <w:t>46 od 30.</w:t>
      </w:r>
      <w:r w:rsidR="00C31880">
        <w:rPr>
          <w:bCs/>
        </w:rPr>
        <w:t xml:space="preserve"> listopada 201</w:t>
      </w:r>
      <w:r w:rsidR="0099259F">
        <w:rPr>
          <w:bCs/>
        </w:rPr>
        <w:t>7</w:t>
      </w:r>
      <w:r w:rsidR="00D44406">
        <w:rPr>
          <w:bCs/>
        </w:rPr>
        <w:t xml:space="preserve">. </w:t>
      </w:r>
      <w:r w:rsidR="001C16CA">
        <w:rPr>
          <w:bCs/>
        </w:rPr>
        <w:t>godine</w:t>
      </w:r>
      <w:r w:rsidR="0024274A">
        <w:rPr>
          <w:bCs/>
        </w:rPr>
        <w:t xml:space="preserve">, koje rješenje </w:t>
      </w:r>
    </w:p>
    <w:p w:rsidRDefault="00987278" w:rsidP="00987278" w:rsidR="00987278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987278" w:rsidP="00987278" w:rsidR="00987278">
      <w:pPr>
        <w:jc w:val="right"/>
        <w:rPr>
          <w:rStyle w:val="Naglaeno"/>
        </w:rPr>
      </w:pPr>
      <w:r>
        <w:rPr>
          <w:rStyle w:val="Naglaeno"/>
        </w:rPr>
        <w:t xml:space="preserve">         </w:t>
      </w:r>
      <w:r>
        <w:t>13 St-672/13-149</w:t>
      </w:r>
    </w:p>
    <w:p w:rsidRDefault="00987278" w:rsidP="00987278" w:rsidR="00987278">
      <w:pPr>
        <w:jc w:val="both"/>
        <w:rPr>
          <w:bCs/>
        </w:rPr>
      </w:pPr>
    </w:p>
    <w:p w:rsidRDefault="00987278" w:rsidP="00987278" w:rsidR="00987278">
      <w:pPr>
        <w:jc w:val="both"/>
        <w:rPr>
          <w:bCs/>
        </w:rPr>
      </w:pPr>
    </w:p>
    <w:p w:rsidRDefault="00987278" w:rsidP="00987278" w:rsidR="00987278">
      <w:pPr>
        <w:jc w:val="both"/>
        <w:rPr>
          <w:bCs/>
        </w:rPr>
      </w:pPr>
    </w:p>
    <w:p w:rsidRDefault="0024274A" w:rsidP="00987278" w:rsidR="00F33EA0">
      <w:pPr>
        <w:jc w:val="both"/>
        <w:rPr>
          <w:bCs/>
        </w:rPr>
      </w:pPr>
      <w:r>
        <w:rPr>
          <w:bCs/>
        </w:rPr>
        <w:t>je postalo pravomoćno</w:t>
      </w:r>
      <w:r w:rsidR="00C31880">
        <w:rPr>
          <w:bCs/>
        </w:rPr>
        <w:t xml:space="preserve"> 1</w:t>
      </w:r>
      <w:r w:rsidR="0099259F">
        <w:rPr>
          <w:bCs/>
        </w:rPr>
        <w:t>6. studenog 2017</w:t>
      </w:r>
      <w:r w:rsidR="00C31880">
        <w:rPr>
          <w:bCs/>
        </w:rPr>
        <w:t>.</w:t>
      </w:r>
      <w:r w:rsidR="00D44406">
        <w:rPr>
          <w:bCs/>
        </w:rPr>
        <w:t xml:space="preserve"> </w:t>
      </w:r>
      <w:r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>
        <w:rPr>
          <w:bCs/>
        </w:rPr>
        <w:t>nekretnin</w:t>
      </w:r>
      <w:r w:rsidR="00245DF2">
        <w:rPr>
          <w:bCs/>
        </w:rPr>
        <w:t>e</w:t>
      </w:r>
      <w:r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987278" w:rsidR="00245DF2">
      <w:pPr>
        <w:jc w:val="center"/>
        <w:rPr>
          <w:bCs/>
        </w:rPr>
      </w:pPr>
      <w:r w:rsidRPr="008E1DE2">
        <w:rPr>
          <w:bCs/>
        </w:rPr>
        <w:t>U Osijeku</w:t>
      </w:r>
      <w:r w:rsidR="0099259F">
        <w:rPr>
          <w:bCs/>
        </w:rPr>
        <w:t xml:space="preserve"> 28. studeni 2017.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99259F" w:rsidP="00737C36" w:rsidR="0099259F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99259F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99259F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5F3850">
        <w:rPr>
          <w:bCs/>
        </w:rPr>
        <w:t xml:space="preserve"> Jozo Pavičić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5F3850">
        <w:rPr>
          <w:bCs/>
        </w:rPr>
        <w:t xml:space="preserve">- </w:t>
      </w:r>
      <w:r w:rsidR="0099259F">
        <w:t>Diba d.o.o. Suhopolje, Ulica kralja Tomislava 5</w:t>
      </w:r>
    </w:p>
    <w:p w:rsidRDefault="001C16CA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>Općinski sud u Osijeku</w:t>
      </w:r>
      <w:r w:rsidR="005F3850">
        <w:rPr>
          <w:bCs/>
        </w:rPr>
        <w:t>, zk odjel Donji Miholjac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99259F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</w:t>
      </w:r>
      <w:r w:rsidR="005F3850">
        <w:rPr>
          <w:bCs/>
        </w:rPr>
        <w:t xml:space="preserve">. </w:t>
      </w:r>
      <w:r>
        <w:rPr>
          <w:bCs/>
        </w:rPr>
        <w:t>14/12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07F1D2F"/>
    <w:multiLevelType w:val="hybridMultilevel"/>
    <w:tmpl w:val="6A62D3C0"/>
    <w:lvl w:tplc="03E85B2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10"/>
  </w:num>
  <w:num w:numId="8">
    <w:abstractNumId w:val="13"/>
  </w:num>
  <w:num w:numId="9">
    <w:abstractNumId w:val="14"/>
  </w:num>
  <w:num w:numId="10">
    <w:abstractNumId w:val="11"/>
  </w:num>
  <w:num w:numId="11">
    <w:abstractNumId w:val="15"/>
  </w:num>
  <w:num w:numId="12">
    <w:abstractNumId w:val="4"/>
  </w:num>
  <w:num w:numId="13">
    <w:abstractNumId w:val="0"/>
  </w:num>
  <w:num w:numId="14">
    <w:abstractNumId w:val="12"/>
  </w:num>
  <w:num w:numId="15">
    <w:abstractNumId w:val="5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72093"/>
    <w:rsid w:val="001C16CA"/>
    <w:rsid w:val="002017E2"/>
    <w:rsid w:val="002317C8"/>
    <w:rsid w:val="0024274A"/>
    <w:rsid w:val="00245DF2"/>
    <w:rsid w:val="00265772"/>
    <w:rsid w:val="00355826"/>
    <w:rsid w:val="00361F8A"/>
    <w:rsid w:val="003B2E11"/>
    <w:rsid w:val="004A7D56"/>
    <w:rsid w:val="004F2FCA"/>
    <w:rsid w:val="00577445"/>
    <w:rsid w:val="005B20C9"/>
    <w:rsid w:val="005F3850"/>
    <w:rsid w:val="00651914"/>
    <w:rsid w:val="00657546"/>
    <w:rsid w:val="006A2A48"/>
    <w:rsid w:val="006C16C6"/>
    <w:rsid w:val="00737C36"/>
    <w:rsid w:val="00741229"/>
    <w:rsid w:val="007F34AF"/>
    <w:rsid w:val="0080670C"/>
    <w:rsid w:val="0084279D"/>
    <w:rsid w:val="00843085"/>
    <w:rsid w:val="00883F44"/>
    <w:rsid w:val="008C58E0"/>
    <w:rsid w:val="008E1DE2"/>
    <w:rsid w:val="00916DFE"/>
    <w:rsid w:val="00987278"/>
    <w:rsid w:val="0099259F"/>
    <w:rsid w:val="009C1B13"/>
    <w:rsid w:val="009D7E86"/>
    <w:rsid w:val="00AA5FEC"/>
    <w:rsid w:val="00AE642F"/>
    <w:rsid w:val="00B34F15"/>
    <w:rsid w:val="00BE6813"/>
    <w:rsid w:val="00C067DF"/>
    <w:rsid w:val="00C31880"/>
    <w:rsid w:val="00C87B21"/>
    <w:rsid w:val="00D0152D"/>
    <w:rsid w:val="00D177CC"/>
    <w:rsid w:val="00D367C1"/>
    <w:rsid w:val="00D44406"/>
    <w:rsid w:val="00D54BA0"/>
    <w:rsid w:val="00DA20C0"/>
    <w:rsid w:val="00DD53EC"/>
    <w:rsid w:val="00DF268A"/>
    <w:rsid w:val="00E0071D"/>
    <w:rsid w:val="00E27B75"/>
    <w:rsid w:val="00E420C8"/>
    <w:rsid w:val="00E915C3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2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20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20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0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0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2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20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20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0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0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3DA03-CF11-4709-BF2A-5603B0BAA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2267</properties:Characters>
  <properties:Lines>78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2017-11-28T08:14:00Z</dcterms:created>
  <dc:creator>Herman Jadranka</dc:creator>
  <cp:lastModifiedBy>Maja Kocijan</cp:lastModifiedBy>
  <cp:lastPrinted>2017-11-28T08:14:00Z</cp:lastPrinted>
  <dcterms:modified xmlns:xsi="http://www.w3.org/2001/XMLSchema-instance" xsi:type="dcterms:W3CDTF">2017-11-28T08:33:00Z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