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908d8" w14:paraId="85908d8" w:rsidRDefault="00712843" w:rsidP="00712843" w:rsidR="00712843" w:rsidRPr="0062529D">
      <w:pPr>
        <w:jc w:val="right"/>
        <w15:collapsed w:val="false"/>
      </w:pPr>
      <w:bookmarkStart w:name="_GoBack" w:id="0"/>
      <w:bookmarkEnd w:id="0"/>
      <w:r>
        <w:t>Poslovni broj</w:t>
      </w:r>
      <w:r w:rsidRPr="0062529D">
        <w:t xml:space="preserve"> 1 St-</w:t>
      </w:r>
      <w:r w:rsidR="00661EAB">
        <w:t>748/2016</w:t>
      </w:r>
      <w:r>
        <w:t>-</w:t>
      </w:r>
      <w:r w:rsidR="000743A9">
        <w:t>1</w:t>
      </w:r>
      <w:r w:rsidR="00737B51">
        <w:t>25</w:t>
      </w:r>
    </w:p>
    <w:p w:rsidRDefault="00272916" w:rsidP="00272916" w:rsidR="00272916" w:rsidRPr="001D58C0"/>
    <w:p w:rsidRDefault="00272916" w:rsidP="00272916" w:rsidR="00272916" w:rsidRPr="001D58C0"/>
    <w:p w:rsidRDefault="00272916" w:rsidP="00272916" w:rsidR="00272916" w:rsidRPr="001D58C0"/>
    <w:p w:rsidRDefault="00272916" w:rsidP="00272916" w:rsidR="00272916" w:rsidRPr="001D58C0"/>
    <w:p w:rsidRDefault="00712843" w:rsidP="00712843" w:rsidR="00712843" w:rsidRPr="000C3CA4">
      <w:pPr>
        <w:ind w:right="6378" w:left="284"/>
        <w:jc w:val="center"/>
      </w:pPr>
      <w:r>
        <w:t>Republika H</w:t>
      </w:r>
      <w:r w:rsidRPr="000C3CA4">
        <w:t>rvatska</w:t>
      </w:r>
    </w:p>
    <w:p w:rsidRDefault="00712843" w:rsidP="00712843" w:rsidR="00712843" w:rsidRPr="000C3CA4">
      <w:pPr>
        <w:ind w:right="6378" w:left="284"/>
        <w:jc w:val="center"/>
      </w:pPr>
      <w:r>
        <w:t>Trgovački sud u Zadru</w:t>
      </w:r>
    </w:p>
    <w:p w:rsidRDefault="00712843" w:rsidP="00712843" w:rsidR="00712843">
      <w:pPr>
        <w:ind w:right="6378" w:left="284"/>
        <w:jc w:val="center"/>
      </w:pPr>
      <w:r>
        <w:t>Dr. Franje Tuđmana 35</w:t>
      </w:r>
    </w:p>
    <w:p w:rsidRDefault="00712843" w:rsidP="00712843" w:rsidR="00712843">
      <w:pPr>
        <w:ind w:right="6378" w:left="284"/>
        <w:jc w:val="center"/>
      </w:pPr>
      <w:r>
        <w:t>23 000 Zadar</w:t>
      </w:r>
    </w:p>
    <w:p w:rsidRDefault="00272916" w:rsidP="00272916" w:rsidR="00272916" w:rsidRPr="001D58C0">
      <w:pPr>
        <w:jc w:val="center"/>
      </w:pPr>
    </w:p>
    <w:p w:rsidRDefault="00272916" w:rsidP="00272916" w:rsidR="00272916" w:rsidRPr="001D58C0">
      <w:pPr>
        <w:jc w:val="center"/>
      </w:pPr>
      <w:r w:rsidRPr="001D58C0">
        <w:t>U   I M E   R E P U B L I K E   H R V A T S K E</w:t>
      </w:r>
    </w:p>
    <w:p w:rsidRDefault="00272916" w:rsidP="00272916" w:rsidR="00272916" w:rsidRPr="001D58C0"/>
    <w:p w:rsidRDefault="00272916" w:rsidP="00272916" w:rsidR="00272916" w:rsidRPr="001D58C0">
      <w:pPr>
        <w:jc w:val="center"/>
      </w:pPr>
      <w:r w:rsidRPr="001D58C0">
        <w:t>Z A K L J U Č A K</w:t>
      </w:r>
    </w:p>
    <w:p w:rsidRDefault="00272916" w:rsidP="00272916" w:rsidR="00272916" w:rsidRPr="001D58C0">
      <w:pPr>
        <w:jc w:val="center"/>
      </w:pPr>
    </w:p>
    <w:p w:rsidRDefault="00272916" w:rsidP="00272916" w:rsidR="00272916" w:rsidRPr="001D58C0">
      <w:pPr>
        <w:jc w:val="both"/>
      </w:pPr>
    </w:p>
    <w:p w:rsidRDefault="00272916" w:rsidP="00272916" w:rsidR="00272916" w:rsidRPr="001D58C0">
      <w:pPr>
        <w:ind w:firstLine="708"/>
        <w:jc w:val="both"/>
      </w:pPr>
      <w:r w:rsidRPr="001D58C0">
        <w:t xml:space="preserve">Trgovački sud u Zadru u ime Republike Hrvatske, OIB: 39670464653, po sucu ovog suda Ardeni Bajlo, u stečajnom postupku nad stečajnim dužnikom </w:t>
      </w:r>
      <w:r w:rsidR="00661EAB" w:rsidRPr="00A86CD3">
        <w:t>AUTOCENTAR ALEKSIĆ d.o.o. u stečaju, sa sjedištem u Šibenik, Zapadna magistrala 1g, OIB: 39122863426</w:t>
      </w:r>
      <w:r w:rsidRPr="001D58C0">
        <w:t xml:space="preserve">, zastupano po stečajnoj upraviteljici </w:t>
      </w:r>
      <w:r w:rsidR="00661EAB">
        <w:t>Ivi Petanjek</w:t>
      </w:r>
      <w:r w:rsidRPr="001D58C0">
        <w:t xml:space="preserve">, </w:t>
      </w:r>
      <w:r w:rsidR="00E05D4B">
        <w:t>19</w:t>
      </w:r>
      <w:r w:rsidR="00712843">
        <w:t xml:space="preserve">. </w:t>
      </w:r>
      <w:r w:rsidR="00E05D4B">
        <w:t>studenog</w:t>
      </w:r>
      <w:r w:rsidR="00712843">
        <w:t xml:space="preserve"> 2018</w:t>
      </w:r>
      <w:r w:rsidRPr="001D58C0">
        <w:t>.,</w:t>
      </w:r>
    </w:p>
    <w:p w:rsidRDefault="00272916" w:rsidP="00272916" w:rsidR="00272916" w:rsidRPr="001D58C0">
      <w:pPr>
        <w:jc w:val="both"/>
      </w:pPr>
    </w:p>
    <w:p w:rsidRDefault="00272916" w:rsidP="00272916" w:rsidR="00272916" w:rsidRPr="001D58C0">
      <w:pPr>
        <w:jc w:val="center"/>
      </w:pPr>
      <w:r w:rsidRPr="001D58C0">
        <w:t>z a k l j u č i o    j e</w:t>
      </w:r>
    </w:p>
    <w:p w:rsidRDefault="00272916" w:rsidP="00272916" w:rsidR="00272916" w:rsidRPr="001D58C0">
      <w:pPr>
        <w:pStyle w:val="Tijeloteksta"/>
        <w:rPr>
          <w:szCs w:val="24"/>
        </w:rPr>
      </w:pPr>
    </w:p>
    <w:p w:rsidRDefault="007E6A37" w:rsidP="00712843" w:rsidR="00712843">
      <w:pPr>
        <w:spacing w:after="200"/>
        <w:jc w:val="both"/>
      </w:pPr>
      <w:r>
        <w:t>I</w:t>
      </w:r>
      <w:r>
        <w:tab/>
      </w:r>
      <w:r w:rsidR="00712843">
        <w:t>Nalaže se Financijskoj agenciji da ponuditeljima:</w:t>
      </w:r>
    </w:p>
    <w:p w:rsidRDefault="00661EAB" w:rsidP="00712843" w:rsidR="00712843">
      <w:pPr>
        <w:pStyle w:val="Odlomakpopisa"/>
        <w:numPr>
          <w:ilvl w:val="0"/>
          <w:numId w:val="4"/>
        </w:numPr>
        <w:spacing w:after="200"/>
        <w:jc w:val="both"/>
      </w:pPr>
      <w:r>
        <w:t>JOSO DIČAK</w:t>
      </w:r>
      <w:r w:rsidR="00712843">
        <w:t xml:space="preserve">, </w:t>
      </w:r>
      <w:r>
        <w:t>Kralja Zvonimira 24</w:t>
      </w:r>
      <w:r w:rsidR="00712843">
        <w:t xml:space="preserve">, </w:t>
      </w:r>
      <w:r>
        <w:t>22320</w:t>
      </w:r>
      <w:r w:rsidR="00712843">
        <w:t xml:space="preserve"> </w:t>
      </w:r>
      <w:r>
        <w:t>Drniš</w:t>
      </w:r>
      <w:r w:rsidR="00712843">
        <w:t xml:space="preserve">, OIB: </w:t>
      </w:r>
      <w:r>
        <w:t>34427788585</w:t>
      </w:r>
      <w:r w:rsidR="00712843">
        <w:t>, IBAN: HR</w:t>
      </w:r>
      <w:r>
        <w:t>9423300033200820792</w:t>
      </w:r>
      <w:r w:rsidR="00712843">
        <w:t>,</w:t>
      </w:r>
    </w:p>
    <w:p w:rsidRDefault="00661EAB" w:rsidP="00031693" w:rsidR="00031693">
      <w:pPr>
        <w:spacing w:after="200"/>
        <w:ind w:left="720"/>
        <w:jc w:val="both"/>
      </w:pPr>
      <w:r>
        <w:t>čija ponuda</w:t>
      </w:r>
      <w:r w:rsidR="00031693" w:rsidRPr="002633C2">
        <w:t xml:space="preserve"> ni</w:t>
      </w:r>
      <w:r>
        <w:t>je prihvaćena</w:t>
      </w:r>
      <w:r w:rsidR="00031693" w:rsidRPr="002633C2">
        <w:t xml:space="preserve"> vrati uplaćenu jamčevinu.</w:t>
      </w:r>
    </w:p>
    <w:p w:rsidRDefault="00712843" w:rsidP="00712843" w:rsidR="00712843" w:rsidRPr="006E2E98">
      <w:pPr>
        <w:jc w:val="center"/>
      </w:pPr>
      <w:r w:rsidRPr="006E2E98">
        <w:t>Obrazloženje</w:t>
      </w:r>
    </w:p>
    <w:p w:rsidRDefault="00712843" w:rsidP="00712843" w:rsidR="00712843" w:rsidRPr="006E2E98">
      <w:pPr>
        <w:jc w:val="center"/>
      </w:pPr>
    </w:p>
    <w:p w:rsidRDefault="00712843" w:rsidP="00712843" w:rsidR="00712843" w:rsidRPr="006E2E98">
      <w:pPr>
        <w:jc w:val="both"/>
      </w:pPr>
      <w:r w:rsidRPr="006E2E98">
        <w:tab/>
        <w:t xml:space="preserve">Financijska agencija je dostavila ovome sudu </w:t>
      </w:r>
      <w:r w:rsidR="00536857">
        <w:t>9</w:t>
      </w:r>
      <w:r>
        <w:t xml:space="preserve">. </w:t>
      </w:r>
      <w:r w:rsidR="00661EAB">
        <w:t>kolovoza</w:t>
      </w:r>
      <w:r w:rsidR="00536857">
        <w:t xml:space="preserve"> 2018</w:t>
      </w:r>
      <w:r w:rsidRPr="006E2E98">
        <w:t xml:space="preserve">. izvještaj o provedenoj elektroničkoj javnoj dražbi (identifikator nadmetanja </w:t>
      </w:r>
      <w:r w:rsidR="00661EAB">
        <w:t>8594</w:t>
      </w:r>
      <w:r w:rsidRPr="006E2E98">
        <w:t>)</w:t>
      </w:r>
      <w:r w:rsidR="00661EAB">
        <w:t xml:space="preserve"> </w:t>
      </w:r>
      <w:r w:rsidRPr="006E2E98">
        <w:t xml:space="preserve">od </w:t>
      </w:r>
      <w:r w:rsidR="00661EAB">
        <w:t>8</w:t>
      </w:r>
      <w:r>
        <w:t xml:space="preserve">. </w:t>
      </w:r>
      <w:r w:rsidR="00661EAB">
        <w:t>kolovoza</w:t>
      </w:r>
      <w:r w:rsidR="00536857">
        <w:t xml:space="preserve"> 2018., Klasa: O/110-10/17</w:t>
      </w:r>
      <w:r w:rsidRPr="006E2E98">
        <w:t>-01/</w:t>
      </w:r>
      <w:r w:rsidR="00661EAB">
        <w:t>1139, Ur. br.: 07-01</w:t>
      </w:r>
      <w:r w:rsidRPr="006E2E98">
        <w:t>-1</w:t>
      </w:r>
      <w:r w:rsidR="00536857">
        <w:t>8</w:t>
      </w:r>
      <w:r w:rsidRPr="006E2E98">
        <w:t>-</w:t>
      </w:r>
      <w:r w:rsidR="00661EAB">
        <w:t>3</w:t>
      </w:r>
      <w:r w:rsidR="00536857">
        <w:t>9</w:t>
      </w:r>
      <w:r w:rsidRPr="006E2E98">
        <w:t>, kojim</w:t>
      </w:r>
      <w:r>
        <w:t xml:space="preserve"> je obavijestila sud da je </w:t>
      </w:r>
      <w:r w:rsidRPr="006E2E98">
        <w:t xml:space="preserve">nadmetanje završeno </w:t>
      </w:r>
      <w:r w:rsidR="00661EAB">
        <w:t>7</w:t>
      </w:r>
      <w:r>
        <w:t xml:space="preserve">. </w:t>
      </w:r>
      <w:r w:rsidR="00661EAB">
        <w:t>kolovoza</w:t>
      </w:r>
      <w:r w:rsidR="00536857">
        <w:t xml:space="preserve"> 2018</w:t>
      </w:r>
      <w:r w:rsidRPr="006E2E98">
        <w:t xml:space="preserve">. i da je najvišu ponudu na elektroničkoj javnoj </w:t>
      </w:r>
      <w:r w:rsidR="00536857">
        <w:t>dražbi za kupnju iste dao</w:t>
      </w:r>
      <w:r w:rsidRPr="006E2E98">
        <w:t xml:space="preserve"> </w:t>
      </w:r>
      <w:r w:rsidR="00661EAB">
        <w:t>NENO NEKRETNINE</w:t>
      </w:r>
      <w:r w:rsidR="00661EAB" w:rsidRPr="00B423E4">
        <w:t xml:space="preserve"> </w:t>
      </w:r>
      <w:r w:rsidR="00661EAB">
        <w:t>j.</w:t>
      </w:r>
      <w:r w:rsidR="00661EAB" w:rsidRPr="00B423E4">
        <w:t xml:space="preserve">d.o.o., </w:t>
      </w:r>
      <w:r w:rsidR="00661EAB">
        <w:t>21000</w:t>
      </w:r>
      <w:r w:rsidR="00661EAB" w:rsidRPr="00B423E4">
        <w:t xml:space="preserve"> </w:t>
      </w:r>
      <w:r w:rsidR="00661EAB">
        <w:t>Split</w:t>
      </w:r>
      <w:r w:rsidR="00661EAB" w:rsidRPr="00B423E4">
        <w:t xml:space="preserve">, </w:t>
      </w:r>
      <w:r w:rsidR="00661EAB">
        <w:t>Doverska 1</w:t>
      </w:r>
      <w:r w:rsidR="00661EAB" w:rsidRPr="00B423E4">
        <w:t xml:space="preserve">, OIB: </w:t>
      </w:r>
      <w:r w:rsidR="00661EAB">
        <w:t>24476108716</w:t>
      </w:r>
      <w:r>
        <w:t>,</w:t>
      </w:r>
      <w:r w:rsidRPr="006E2E98">
        <w:t xml:space="preserve"> u iznosu od </w:t>
      </w:r>
      <w:r w:rsidR="00536857">
        <w:t>1</w:t>
      </w:r>
      <w:r w:rsidR="00661EAB">
        <w:t>35</w:t>
      </w:r>
      <w:r>
        <w:t>.</w:t>
      </w:r>
      <w:r w:rsidR="00661EAB">
        <w:t>234</w:t>
      </w:r>
      <w:r>
        <w:t>,</w:t>
      </w:r>
      <w:r w:rsidR="00661EAB">
        <w:t>87</w:t>
      </w:r>
      <w:r w:rsidRPr="006E2E98">
        <w:t xml:space="preserve"> kn, čija je ponuda valjana.</w:t>
      </w:r>
    </w:p>
    <w:p w:rsidRDefault="00712843" w:rsidP="00712843" w:rsidR="00712843" w:rsidRPr="006E2E98">
      <w:pPr>
        <w:ind w:firstLine="708"/>
        <w:jc w:val="both"/>
      </w:pPr>
      <w:r>
        <w:t xml:space="preserve">Kako je </w:t>
      </w:r>
      <w:r w:rsidRPr="00303625">
        <w:t xml:space="preserve">Pravilnikom o načinu i postupku provedbe prodaje nekretnina i pokretnina u ovršnom postupku (Narodne novine 156/14) i to čl. 13. st. 3. propisano je da će FINA uplatitelju </w:t>
      </w:r>
      <w:r>
        <w:t xml:space="preserve">jamčevine koji nije uspio u nadmetanju </w:t>
      </w:r>
      <w:r w:rsidRPr="00303625">
        <w:t xml:space="preserve">istu vratiti po primitku naloga nadležnog tijela za takvo postupanje, </w:t>
      </w:r>
      <w:r>
        <w:t xml:space="preserve">to je odlučeno kao u </w:t>
      </w:r>
      <w:r w:rsidR="00536857">
        <w:t xml:space="preserve">izreci </w:t>
      </w:r>
      <w:r>
        <w:t xml:space="preserve">ovog </w:t>
      </w:r>
      <w:r w:rsidR="00536857">
        <w:t>zaključka</w:t>
      </w:r>
      <w:r>
        <w:t xml:space="preserve">. </w:t>
      </w:r>
      <w:r w:rsidR="007E6A37">
        <w:t>Nadalje, obzirom da je iznos prethodno uplaćene jamčevine veći od zadnje najviše valjane ponude, odlučeno je kao u točci II. ovog zaključka.</w:t>
      </w:r>
    </w:p>
    <w:p w:rsidRDefault="00712843" w:rsidP="00712843" w:rsidR="00712843" w:rsidRPr="006E2E98">
      <w:pPr>
        <w:pStyle w:val="Tijeloteksta2"/>
      </w:pPr>
      <w:r w:rsidRPr="006E2E98">
        <w:tab/>
        <w:t>Stoga je odlučeno kao u izreci.</w:t>
      </w:r>
    </w:p>
    <w:p w:rsidRDefault="001D58C0" w:rsidP="001D58C0" w:rsidR="001D58C0" w:rsidRPr="001D58C0">
      <w:pPr>
        <w:jc w:val="both"/>
      </w:pPr>
    </w:p>
    <w:p w:rsidRDefault="001D58C0" w:rsidP="007E0EE0" w:rsidR="001D58C0" w:rsidRPr="007E0EE0">
      <w:pPr>
        <w:jc w:val="center"/>
      </w:pPr>
      <w:r w:rsidRPr="007E0EE0">
        <w:t xml:space="preserve">U </w:t>
      </w:r>
      <w:r w:rsidR="00712843">
        <w:t xml:space="preserve">Zadru </w:t>
      </w:r>
      <w:r w:rsidR="00E05D4B">
        <w:t>19</w:t>
      </w:r>
      <w:r w:rsidR="00712843">
        <w:t xml:space="preserve">. </w:t>
      </w:r>
      <w:r w:rsidR="00E05D4B">
        <w:t>studenog</w:t>
      </w:r>
      <w:r w:rsidR="00712843">
        <w:t xml:space="preserve"> 2018.</w:t>
      </w:r>
    </w:p>
    <w:p w:rsidRDefault="001D58C0" w:rsidP="001D58C0" w:rsidR="001D58C0" w:rsidRPr="001D58C0"/>
    <w:p w:rsidRDefault="00451D8A" w:rsidP="006F1ED7" w:rsidR="006F1ED7">
      <w:r>
        <w:t>Za točnost otpravka – ovlašteni službenik</w:t>
      </w:r>
      <w:r>
        <w:tab/>
      </w:r>
      <w:r w:rsidR="00536857">
        <w:tab/>
      </w:r>
      <w:r w:rsidR="00536857">
        <w:tab/>
      </w:r>
      <w:r w:rsidR="00536857">
        <w:tab/>
      </w:r>
      <w:r w:rsidR="00536857">
        <w:tab/>
      </w:r>
      <w:r w:rsidR="006F1ED7">
        <w:t>Sutkinja</w:t>
      </w:r>
    </w:p>
    <w:p w:rsidRDefault="00451D8A" w:rsidP="006F1ED7" w:rsidR="006F1ED7">
      <w:r>
        <w:t>Ante Rubelj</w:t>
      </w:r>
      <w:r w:rsidR="006F1ED7">
        <w:tab/>
      </w:r>
      <w:r w:rsidR="006F1ED7">
        <w:tab/>
      </w:r>
      <w:r w:rsidR="006F1ED7">
        <w:tab/>
      </w:r>
      <w:r w:rsidR="006F1ED7">
        <w:tab/>
      </w:r>
      <w:r w:rsidR="006F1ED7">
        <w:tab/>
      </w:r>
      <w:r w:rsidR="006F1ED7">
        <w:tab/>
      </w:r>
      <w:r w:rsidR="006F1ED7">
        <w:tab/>
      </w:r>
      <w:r w:rsidR="00536857">
        <w:tab/>
      </w:r>
      <w:r w:rsidR="00536857">
        <w:tab/>
        <w:t>Ardena Bajlo</w:t>
      </w:r>
      <w:r>
        <w:t>, v.r.</w:t>
      </w:r>
    </w:p>
    <w:p w:rsidRDefault="00712843" w:rsidP="00712843" w:rsidR="00712843" w:rsidRPr="00712843">
      <w:pPr>
        <w:jc w:val="right"/>
      </w:pPr>
    </w:p>
    <w:p w:rsidRDefault="001D58C0" w:rsidP="001D58C0" w:rsidR="001D58C0" w:rsidRPr="001D58C0">
      <w:pPr>
        <w:rPr>
          <w:b/>
        </w:rPr>
      </w:pPr>
    </w:p>
    <w:p w:rsidRDefault="00536857" w:rsidP="001D58C0" w:rsidR="001D58C0" w:rsidRPr="00712843">
      <w:r>
        <w:t>Pouka o pravnom lijeku:</w:t>
      </w:r>
    </w:p>
    <w:p w:rsidRDefault="001D58C0" w:rsidP="001D58C0" w:rsidR="001D58C0" w:rsidRPr="001D58C0">
      <w:r w:rsidRPr="001D58C0">
        <w:t xml:space="preserve">Protiv ovog zaključka nije dopušteno je izjaviti žalbu. </w:t>
      </w:r>
    </w:p>
    <w:p w:rsidRDefault="001D58C0" w:rsidP="001D58C0" w:rsidR="001D58C0" w:rsidRPr="001D58C0">
      <w:pPr>
        <w:rPr>
          <w:b/>
        </w:rPr>
      </w:pPr>
    </w:p>
    <w:p w:rsidRDefault="001D58C0" w:rsidP="001D58C0" w:rsidR="001D58C0" w:rsidRPr="001D58C0">
      <w:pPr>
        <w:rPr>
          <w:b/>
        </w:rPr>
      </w:pPr>
    </w:p>
    <w:p w:rsidRDefault="007E0EE0" w:rsidP="001D58C0" w:rsidR="001D58C0" w:rsidRPr="00712843">
      <w:r w:rsidRPr="00712843">
        <w:t>DNA</w:t>
      </w:r>
      <w:r w:rsidR="001D58C0" w:rsidRPr="00712843">
        <w:t>:</w:t>
      </w:r>
    </w:p>
    <w:p w:rsidRDefault="001D58C0" w:rsidP="001D58C0" w:rsidR="001D58C0">
      <w:r w:rsidRPr="001D58C0">
        <w:t>- Financijska agencija RC Split,  putem e oglasne ploče,</w:t>
      </w:r>
    </w:p>
    <w:p w:rsidRDefault="00712843" w:rsidP="001D58C0" w:rsidR="00712843">
      <w:r>
        <w:t>- e-Oglasna ploča</w:t>
      </w:r>
    </w:p>
    <w:p w:rsidRDefault="00712843" w:rsidP="001D58C0" w:rsidR="00712843" w:rsidRPr="001D58C0">
      <w:r>
        <w:t>- u spis</w:t>
      </w:r>
    </w:p>
    <w:p w:rsidRDefault="001E203A" w:rsidP="001D58C0" w:rsidR="001E203A" w:rsidRPr="001D58C0">
      <w:pPr>
        <w:pStyle w:val="Tijeloteksta"/>
        <w:ind w:firstLine="708"/>
        <w:rPr>
          <w:szCs w:val="24"/>
        </w:rPr>
      </w:pPr>
    </w:p>
    <w:sectPr w:rsidR="001E203A" w:rsidRPr="001D58C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3AF52C2"/>
    <w:multiLevelType w:val="hybridMultilevel"/>
    <w:tmpl w:val="C41032C4"/>
    <w:lvl w:tplc="D34223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D36CF2"/>
    <w:multiLevelType w:val="hybridMultilevel"/>
    <w:tmpl w:val="8104E4D8"/>
    <w:lvl w:tplc="4A9C9F16" w:ilvl="0">
      <w:numFmt w:val="bullet"/>
      <w:lvlText w:val="-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31ED1AEC"/>
    <w:multiLevelType w:val="hybridMultilevel"/>
    <w:tmpl w:val="E9A27B0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2916"/>
    <w:rsid w:val="00031693"/>
    <w:rsid w:val="000743A9"/>
    <w:rsid w:val="00131772"/>
    <w:rsid w:val="001D58C0"/>
    <w:rsid w:val="001E203A"/>
    <w:rsid w:val="002275DA"/>
    <w:rsid w:val="00272916"/>
    <w:rsid w:val="00451D8A"/>
    <w:rsid w:val="004F1E12"/>
    <w:rsid w:val="00536857"/>
    <w:rsid w:val="00661EAB"/>
    <w:rsid w:val="006B4A1A"/>
    <w:rsid w:val="006F1ED7"/>
    <w:rsid w:val="006F72AB"/>
    <w:rsid w:val="00712843"/>
    <w:rsid w:val="00737B51"/>
    <w:rsid w:val="007C2541"/>
    <w:rsid w:val="007E0EE0"/>
    <w:rsid w:val="007E6A37"/>
    <w:rsid w:val="008F580E"/>
    <w:rsid w:val="00AB6D8D"/>
    <w:rsid w:val="00E05D4B"/>
    <w:rsid w:val="00E80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291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2916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2916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272916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27291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272916"/>
    <w:rPr>
      <w:rFonts w:cs="Times New Roman" w:eastAsia="Times New Roman" w:hAnsi="Times New Roman" w:ascii="Times New Roman"/>
      <w:sz w:val="24"/>
      <w:szCs w:val="20"/>
      <w:lang w:eastAsia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71284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712843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51D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1D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1D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1D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1D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291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2916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2916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272916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27291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272916"/>
    <w:rPr>
      <w:rFonts w:ascii="Times New Roman" w:cs="Times New Roman" w:eastAsia="Times New Roman" w:hAnsi="Times New Roman"/>
      <w:sz w:val="24"/>
      <w:szCs w:val="20"/>
      <w:lang w:eastAsia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71284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712843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51D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1D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1D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1D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1D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2018.</izvorni_sadrzaj>
    <derivirana_varijabla naziv="DomainObject.DatumDonosenjaOdluke_1">19.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748</izvorni_sadrzaj>
    <derivirana_varijabla naziv="DomainObject.Predmet.Broj_1">748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St-748/2016</izvorni_sadrzaj>
    <derivirana_varijabla naziv="DomainObject.Predmet.OznakaBroj_1">St-748/2016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spisa na VTS 30.03.17.</izvorni_sadrzaj>
    <derivirana_varijabla naziv="DomainObject.Predmet.PrimjedbaSuca_1">Kopija spisa na VTS 30.03.17.</derivirana_varijabla>
  </DomainObject.Predmet.PrimjedbaSuca>
  <DomainObject.Predmet.ProtustrankaFormated>
    <izvorni_sadrzaj>  AUTO CENTAR ALEKSIĆ d.o.o. za trgovinu i usluge</izvorni_sadrzaj>
    <derivirana_varijabla naziv="DomainObject.Predmet.ProtustrankaFormated_1">  AUTO CENTAR ALEKSIĆ d.o.o. za trgovinu i usluge</derivirana_varijabla>
  </DomainObject.Predmet.ProtustrankaFormated>
  <DomainObject.Predmet.ProtustrankaFormatedOIB>
    <izvorni_sadrzaj>  AUTO CENTAR ALEKSIĆ d.o.o. za trgovinu i usluge, OIB 39122863426</izvorni_sadrzaj>
    <derivirana_varijabla naziv="DomainObject.Predmet.ProtustrankaFormatedOIB_1">  AUTO CENTAR ALEKSIĆ d.o.o. za trgovinu i usluge, OIB 39122863426</derivirana_varijabla>
  </DomainObject.Predmet.ProtustrankaFormatedOIB>
  <DomainObject.Predmet.ProtustrankaFormatedWithAdress>
    <izvorni_sadrzaj> AUTO CENTAR ALEKSIĆ d.o.o. za trgovinu i usluge, Zapadna Magistrala 1G , 22000 Šibenik</izvorni_sadrzaj>
    <derivirana_varijabla naziv="DomainObject.Predmet.ProtustrankaFormatedWithAdress_1"> AUTO CENTAR ALEKSIĆ d.o.o. za trgovinu i usluge, Zapadna Magistrala 1G , 22000 Šibenik</derivirana_varijabla>
  </DomainObject.Predmet.ProtustrankaFormatedWithAdress>
  <DomainObject.Predmet.ProtustrankaFormatedWithAdressOIB>
    <izvorni_sadrzaj> AUTO CENTAR ALEKSIĆ d.o.o. za trgovinu i usluge, OIB 39122863426, Zapadna Magistrala 1G , 22000 Šibenik</izvorni_sadrzaj>
    <derivirana_varijabla naziv="DomainObject.Predmet.ProtustrankaFormatedWithAdressOIB_1"> AUTO CENTAR ALEKSIĆ d.o.o. za trgovinu i usluge, OIB 39122863426, Zapadna Magistrala 1G , 22000 Šibenik</derivirana_varijabla>
  </DomainObject.Predmet.ProtustrankaFormatedWithAdressOIB>
  <DomainObject.Predmet.ProtustrankaWithAdress>
    <izvorni_sadrzaj>AUTO CENTAR ALEKSIĆ d.o.o. za trgovinu i usluge Zapadna Magistrala 1G , 22000 Šibenik</izvorni_sadrzaj>
    <derivirana_varijabla naziv="DomainObject.Predmet.ProtustrankaWithAdress_1">AUTO CENTAR ALEKSIĆ d.o.o. za trgovinu i usluge Zapadna Magistrala 1G , 22000 Šibenik</derivirana_varijabla>
  </DomainObject.Predmet.ProtustrankaWithAdress>
  <DomainObject.Predmet.ProtustrankaWithAdressOIB>
    <izvorni_sadrzaj>AUTO CENTAR ALEKSIĆ d.o.o. za trgovinu i usluge, OIB 39122863426, Zapadna Magistrala 1G , 22000 Šibenik</izvorni_sadrzaj>
    <derivirana_varijabla naziv="DomainObject.Predmet.ProtustrankaWithAdressOIB_1">AUTO CENTAR ALEKSIĆ d.o.o. za trgovinu i usluge, OIB 39122863426, Zapadna Magistrala 1G , 22000 Šibenik</derivirana_varijabla>
  </DomainObject.Predmet.ProtustrankaWithAdressOIB>
  <DomainObject.Predmet.ProtustrankaNazivFormated>
    <izvorni_sadrzaj>AUTO CENTAR ALEKSIĆ d.o.o. za trgovinu i usluge</izvorni_sadrzaj>
    <derivirana_varijabla naziv="DomainObject.Predmet.ProtustrankaNazivFormated_1">AUTO CENTAR ALEKSIĆ d.o.o. za trgovinu i usluge</derivirana_varijabla>
  </DomainObject.Predmet.ProtustrankaNazivFormated>
  <DomainObject.Predmet.ProtustrankaNazivFormatedOIB>
    <izvorni_sadrzaj>AUTO CENTAR ALEKSIĆ d.o.o. za trgovinu i usluge, OIB 39122863426</izvorni_sadrzaj>
    <derivirana_varijabla naziv="DomainObject.Predmet.ProtustrankaNazivFormatedOIB_1">AUTO CENTAR ALEKSIĆ d.o.o. za trgovinu i usluge, OIB 39122863426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HP - Hrvatska pošta d.d.; DINARKA, trgovina, proizvodnja i usluge, dioničko društvo u stečaju; TRIGLAV OSIGURANJE d. d.; UNI RENT d.o.o. za trgovinu, turizam i iznajmljivanje automobila; GRAD SPLIT; HRVATSKO DRUŠTVO SKLADATELJA; HEP - Opskrba d.o.o. za opskrbu potrošača električnom, toplinskom energijom i plinom; Hrvatska radiotelevizija</izvorni_sadrzaj>
    <derivirana_varijabla naziv="DomainObject.Predmet.StrankaFormated_1">  FINA - Podružnica Šibenik; HP - Hrvatska pošta d.d.; DINARKA, trgovina, proizvodnja i usluge, dioničko društvo u stečaju; TRIGLAV OSIGURANJE d. d.; UNI RENT d.o.o. za trgovinu, turizam i iznajmljivanje automobila; GRAD SPLIT; HRVATSKO DRUŠTVO SKLADATELJA; HEP - Opskrba d.o.o. za opskrbu potrošača električnom, toplinskom energijom i plinom; Hrvatska radiotelevizija</derivirana_varijabla>
  </DomainObject.Predmet.StrankaFormated>
  <DomainObject.Predmet.StrankaFormatedOIB>
    <izvorni_sadrzaj>  FINA - Podružnica Šibenik, OIB 85821130368; HP - Hrvatska pošta d.d., OIB 87311810356; DINARKA, trgovina, proizvodnja i usluge, dioničko društvo u stečaju, OIB 54512717061; TRIGLAV OSIGURANJE d. d., OIB 29743547503; UNI RENT d.o.o. za trgovinu, turizam i iznajmljivanje automobila, OIB 95263983283; GRAD SPLIT, OIB 78755598868; HRVATSKO DRUŠTVO SKLADATELJA, OIB 56668956985; HEP - Opskrba d.o.o. za opskrbu potrošača električnom, toplinskom energijom i plinom, OIB 63073332379; Hrvatska radiotelevizija, OIB 68419124305</izvorni_sadrzaj>
    <derivirana_varijabla naziv="DomainObject.Predmet.StrankaFormatedOIB_1">  FINA - Podružnica Šibenik, OIB 85821130368; HP - Hrvatska pošta d.d., OIB 87311810356; DINARKA, trgovina, proizvodnja i usluge, dioničko društvo u stečaju, OIB 54512717061; TRIGLAV OSIGURANJE d. d., OIB 29743547503; UNI RENT d.o.o. za trgovinu, turizam i iznajmljivanje automobila, OIB 95263983283; GRAD SPLIT, OIB 78755598868; HRVATSKO DRUŠTVO SKLADATELJA, OIB 56668956985; HEP - Opskrba d.o.o. za opskrbu potrošača električnom, toplinskom energijom i plinom, OIB 63073332379; Hrvatska radiotelevizija, OIB 68419124305</derivirana_varijabla>
  </DomainObject.Predmet.StrankaFormatedOIB>
  <DomainObject.Predmet.StrankaFormatedWithAdress>
    <izvorni_sadrzaj> FINA - Podružnica Šibenik, Perivoj L. Marune 1, 22000 Šibenik; HP - Hrvatska pošta d.d., Jurišićeva 13, 10000 Zagreb; DINARKA, trgovina, proizvodnja i usluge, dioničko društvo u stečaju, Trg Ante Starčevića 1, 22300 Knin; TRIGLAV OSIGURANJE d. d., Antuna Heinza 4 , 10000 Zagreb; UNI RENT d.o.o. za trgovinu, turizam i iznajmljivanje automobila, Put Gospe Stomorije 2, 21217 Kaštel Stari; GRAD SPLIT, Obala kneza Branimira 17, 21000 Split; HRVATSKO DRUŠTVO SKLADATELJA, Berislavićeva 9, 10000 Zagreb; HEP - Opskrba d.o.o. za opskrbu potrošača električnom, toplinskom energijom i plinom, Ulica grada Vukovara 37, 10000 Zagreb; Hrvatska radiotelevizija, Prisavlje 3, 10000 Zagreb</izvorni_sadrzaj>
    <derivirana_varijabla naziv="DomainObject.Predmet.StrankaFormatedWithAdress_1"> FINA - Podružnica Šibenik, Perivoj L. Marune 1, 22000 Šibenik; HP - Hrvatska pošta d.d., Jurišićeva 13, 10000 Zagreb; DINARKA, trgovina, proizvodnja i usluge, dioničko društvo u stečaju, Trg Ante Starčevića 1, 22300 Knin; TRIGLAV OSIGURANJE d. d., Antuna Heinza 4 , 10000 Zagreb; UNI RENT d.o.o. za trgovinu, turizam i iznajmljivanje automobila, Put Gospe Stomorije 2, 21217 Kaštel Stari; GRAD SPLIT, Obala kneza Branimira 17, 21000 Split; HRVATSKO DRUŠTVO SKLADATELJA, Berislavićeva 9, 10000 Zagreb; HEP - Opskrba d.o.o. za opskrbu potrošača električnom, toplinskom energijom i plinom, Ulica grada Vukovara 37, 10000 Zagreb; Hrvatska radiotelevizija, Prisavlje 3, 10000 Zagreb</derivirana_varijabla>
  </DomainObject.Predmet.StrankaFormatedWithAdress>
  <DomainObject.Predmet.StrankaFormatedWithAdressOIB>
    <izvorni_sadrzaj> FINA - Podružnica Šibenik, OIB 85821130368, Perivoj L. Marune 1, 22000 Šibenik; HP - Hrvatska pošta d.d., OIB 87311810356, Jurišićeva 13, 10000 Zagreb; DINARKA, trgovina, proizvodnja i usluge, dioničko društvo u stečaju, OIB 54512717061, Trg Ante Starčevića 1, 22300 Knin; TRIGLAV OSIGURANJE d. d., OIB 29743547503, Antuna Heinza 4 , 10000 Zagreb; UNI RENT d.o.o. za trgovinu, turizam i iznajmljivanje automobila, OIB 95263983283, Put Gospe Stomorije 2, 21217 Kaštel Stari; GRAD SPLIT, OIB 78755598868, Obala kneza Branimira 17, 21000 Split; HRVATSKO DRUŠTVO SKLADATELJA, OIB 56668956985, Berislavićeva 9, 10000 Zagreb; HEP - Opskrba d.o.o. za opskrbu potrošača električnom, toplinskom energijom i plinom, OIB 63073332379, Ulica grada Vukovara 37, 10000 Zagreb; Hrvatska radiotelevizija, OIB 68419124305, Prisavlje 3, 10000 Zagreb</izvorni_sadrzaj>
    <derivirana_varijabla naziv="DomainObject.Predmet.StrankaFormatedWithAdressOIB_1"> FINA - Podružnica Šibenik, OIB 85821130368, Perivoj L. Marune 1, 22000 Šibenik; HP - Hrvatska pošta d.d., OIB 87311810356, Jurišićeva 13, 10000 Zagreb; DINARKA, trgovina, proizvodnja i usluge, dioničko društvo u stečaju, OIB 54512717061, Trg Ante Starčevića 1, 22300 Knin; TRIGLAV OSIGURANJE d. d., OIB 29743547503, Antuna Heinza 4 , 10000 Zagreb; UNI RENT d.o.o. za trgovinu, turizam i iznajmljivanje automobila, OIB 95263983283, Put Gospe Stomorije 2, 21217 Kaštel Stari; GRAD SPLIT, OIB 78755598868, Obala kneza Branimira 17, 21000 Split; HRVATSKO DRUŠTVO SKLADATELJA, OIB 56668956985, Berislavićeva 9, 10000 Zagreb; HEP - Opskrba d.o.o. za opskrbu potrošača električnom, toplinskom energijom i plinom, OIB 63073332379, Ulica grada Vukovara 37, 10000 Zagreb; Hrvatska radiotelevizija, OIB 68419124305, Prisavlje 3, 10000 Zagreb</derivirana_varijabla>
  </DomainObject.Predmet.StrankaFormatedWithAdressOIB>
  <DomainObject.Predmet.StrankaWithAdress>
    <izvorni_sadrzaj>FINA - Podružnica Šibenik Perivoj L. Marune 1,22000 Šibenik,HP - Hrvatska pošta d.d. Jurišićeva 13,10000 Zagreb,DINARKA, trgovina, proizvodnja i usluge, dioničko društvo u stečaju Trg Ante Starčevića 1,22300 Knin,TRIGLAV OSIGURANJE d. d. Antuna Heinza 4 ,10000 Zagreb,UNI RENT d.o.o. za trgovinu, turizam i iznajmljivanje automobila Put Gospe Stomorije 2,21217 Kaštel Stari,GRAD SPLIT Obala kneza Branimira 17,21000 Split,HRVATSKO DRUŠTVO SKLADATELJA Berislavićeva 9,10000 Zagreb,HEP - Opskrba d.o.o. za opskrbu potrošača električnom, toplinskom energijom i plinom Ulica grada Vukovara 37,10000 Zagreb,Hrvatska radiotelevizija Prisavlje 3,10000 Zagreb</izvorni_sadrzaj>
    <derivirana_varijabla naziv="DomainObject.Predmet.StrankaWithAdress_1">FINA - Podružnica Šibenik Perivoj L. Marune 1,22000 Šibenik,HP - Hrvatska pošta d.d. Jurišićeva 13,10000 Zagreb,DINARKA, trgovina, proizvodnja i usluge, dioničko društvo u stečaju Trg Ante Starčevića 1,22300 Knin,TRIGLAV OSIGURANJE d. d. Antuna Heinza 4 ,10000 Zagreb,UNI RENT d.o.o. za trgovinu, turizam i iznajmljivanje automobila Put Gospe Stomorije 2,21217 Kaštel Stari,GRAD SPLIT Obala kneza Branimira 17,21000 Split,HRVATSKO DRUŠTVO SKLADATELJA Berislavićeva 9,10000 Zagreb,HEP - Opskrba d.o.o. za opskrbu potrošača električnom, toplinskom energijom i plinom Ulica grada Vukovara 37,10000 Zagreb,Hrvatska radiotelevizija Prisavlje 3,10000 Zagreb</derivirana_varijabla>
  </DomainObject.Predmet.StrankaWithAdress>
  <DomainObject.Predmet.StrankaWithAdressOIB>
    <izvorni_sadrzaj>FINA - Podružnica Šibenik, OIB 85821130368, Perivoj L. Marune 1,22000 Šibenik,HP - Hrvatska pošta d.d., OIB 87311810356, Jurišićeva 13,10000 Zagreb,DINARKA, trgovina, proizvodnja i usluge, dioničko društvo u stečaju, OIB 54512717061, Trg Ante Starčevića 1,22300 Knin,TRIGLAV OSIGURANJE d. d., OIB 29743547503, Antuna Heinza 4 ,10000 Zagreb,UNI RENT d.o.o. za trgovinu, turizam i iznajmljivanje automobila, OIB 95263983283, Put Gospe Stomorije 2,21217 Kaštel Stari,GRAD SPLIT, OIB 78755598868, Obala kneza Branimira 17,21000 Split,HRVATSKO DRUŠTVO SKLADATELJA, OIB 56668956985, Berislavićeva 9,10000 Zagreb,HEP - Opskrba d.o.o. za opskrbu potrošača električnom, toplinskom energijom i plinom, OIB 63073332379, Ulica grada Vukovara 37,10000 Zagreb,Hrvatska radiotelevizija, OIB 68419124305, Prisavlje 3,10000 Zagreb</izvorni_sadrzaj>
    <derivirana_varijabla naziv="DomainObject.Predmet.StrankaWithAdressOIB_1">FINA - Podružnica Šibenik, OIB 85821130368, Perivoj L. Marune 1,22000 Šibenik,HP - Hrvatska pošta d.d., OIB 87311810356, Jurišićeva 13,10000 Zagreb,DINARKA, trgovina, proizvodnja i usluge, dioničko društvo u stečaju, OIB 54512717061, Trg Ante Starčevića 1,22300 Knin,TRIGLAV OSIGURANJE d. d., OIB 29743547503, Antuna Heinza 4 ,10000 Zagreb,UNI RENT d.o.o. za trgovinu, turizam i iznajmljivanje automobila, OIB 95263983283, Put Gospe Stomorije 2,21217 Kaštel Stari,GRAD SPLIT, OIB 78755598868, Obala kneza Branimira 17,21000 Split,HRVATSKO DRUŠTVO SKLADATELJA, OIB 56668956985, Berislavićeva 9,10000 Zagreb,HEP - Opskrba d.o.o. za opskrbu potrošača električnom, toplinskom energijom i plinom, OIB 63073332379, Ulica grada Vukovara 37,10000 Zagreb,Hrvatska radiotelevizija, OIB 68419124305, Prisavlje 3,10000 Zagreb</derivirana_varijabla>
  </DomainObject.Predmet.StrankaWithAdressOIB>
  <DomainObject.Predmet.StrankaNazivFormated>
    <izvorni_sadrzaj>FINA - Podružnica Šibenik,HP - Hrvatska pošta d.d.,DINARKA, trgovina, proizvodnja i usluge, dioničko društvo u stečaju,TRIGLAV OSIGURANJE d. d.,UNI RENT d.o.o. za trgovinu, turizam i iznajmljivanje automobila,GRAD SPLIT,HRVATSKO DRUŠTVO SKLADATELJA,HEP - Opskrba d.o.o. za opskrbu potrošača električnom, toplinskom energijom i plinom,Hrvatska radiotelevizija</izvorni_sadrzaj>
    <derivirana_varijabla naziv="DomainObject.Predmet.StrankaNazivFormated_1">FINA - Podružnica Šibenik,HP - Hrvatska pošta d.d.,DINARKA, trgovina, proizvodnja i usluge, dioničko društvo u stečaju,TRIGLAV OSIGURANJE d. d.,UNI RENT d.o.o. za trgovinu, turizam i iznajmljivanje automobila,GRAD SPLIT,HRVATSKO DRUŠTVO SKLADATELJA,HEP - Opskrba d.o.o. za opskrbu potrošača električnom, toplinskom energijom i plinom,Hrvatska radiotelevizija</derivirana_varijabla>
  </DomainObject.Predmet.StrankaNazivFormated>
  <DomainObject.Predmet.StrankaNazivFormatedOIB>
    <izvorni_sadrzaj>FINA - Podružnica Šibenik, OIB 85821130368,HP - Hrvatska pošta d.d., OIB 87311810356,DINARKA, trgovina, proizvodnja i usluge, dioničko društvo u stečaju, OIB 54512717061,TRIGLAV OSIGURANJE d. d., OIB 29743547503,UNI RENT d.o.o. za trgovinu, turizam i iznajmljivanje automobila, OIB 95263983283,GRAD SPLIT, OIB 78755598868,HRVATSKO DRUŠTVO SKLADATELJA, OIB 56668956985,HEP - Opskrba d.o.o. za opskrbu potrošača električnom, toplinskom energijom i plinom, OIB 63073332379,Hrvatska radiotelevizija, OIB 68419124305</izvorni_sadrzaj>
    <derivirana_varijabla naziv="DomainObject.Predmet.StrankaNazivFormatedOIB_1">FINA - Podružnica Šibenik, OIB 85821130368,HP - Hrvatska pošta d.d., OIB 87311810356,DINARKA, trgovina, proizvodnja i usluge, dioničko društvo u stečaju, OIB 54512717061,TRIGLAV OSIGURANJE d. d., OIB 29743547503,UNI RENT d.o.o. za trgovinu, turizam i iznajmljivanje automobila, OIB 95263983283,GRAD SPLIT, OIB 78755598868,HRVATSKO DRUŠTVO SKLADATELJA, OIB 56668956985,HEP - Opskrba d.o.o. za opskrbu potrošača električnom, toplinskom energijom i plinom, OIB 63073332379,Hrvatska radiotelevizija, OIB 68419124305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HP - Hrvatska pošta d.d.</item>
      <item>DINARKA, trgovina, proizvodnja i usluge, dioničko društvo u stečaju</item>
      <item>TRIGLAV OSIGURANJE d. d.</item>
      <item>UNI RENT d.o.o. za trgovinu, turizam i iznajmljivanje automobila</item>
      <item>GRAD SPLIT</item>
      <item>HRVATSKO DRUŠTVO SKLADATELJA</item>
      <item>HEP - Opskrba d.o.o. za opskrbu potrošača električnom, toplinskom energijom i plinom</item>
      <item>Hrvatska radiotelevizija</item>
    </izvorni_sadrzaj>
    <derivirana_varijabla naziv="DomainObject.Predmet.StrankaListFormated_1">
      <item>FINA - Podružnica Šibenik</item>
      <item>HP - Hrvatska pošta d.d.</item>
      <item>DINARKA, trgovina, proizvodnja i usluge, dioničko društvo u stečaju</item>
      <item>TRIGLAV OSIGURANJE d. d.</item>
      <item>UNI RENT d.o.o. za trgovinu, turizam i iznajmljivanje automobila</item>
      <item>GRAD SPLIT</item>
      <item>HRVATSKO DRUŠTVO SKLADATELJA</item>
      <item>HEP - Opskrba d.o.o. za opskrbu potrošača električnom, toplinskom energijom i plinom</item>
      <item>Hrvatska radiotelevizija</item>
    </derivirana_varijabla>
  </DomainObject.Predmet.StrankaListFormated>
  <DomainObject.Predmet.StrankaListFormatedOIB>
    <izvorni_sadrzaj>
      <item>FINA - Podružnica Šibenik, OIB 85821130368</item>
      <item>HP - Hrvatska pošta d.d., OIB 87311810356</item>
      <item>DINARKA, trgovina, proizvodnja i usluge, dioničko društvo u stečaju, OIB 54512717061</item>
      <item>TRIGLAV OSIGURANJE d. d., OIB 29743547503</item>
      <item>UNI RENT d.o.o. za trgovinu, turizam i iznajmljivanje automobila, OIB 95263983283</item>
      <item>GRAD SPLIT, OIB 78755598868</item>
      <item>HRVATSKO DRUŠTVO SKLADATELJA, OIB 56668956985</item>
      <item>HEP - Opskrba d.o.o. za opskrbu potrošača električnom, toplinskom energijom i plinom, OIB 63073332379</item>
      <item>Hrvatska radiotelevizija, OIB 68419124305</item>
    </izvorni_sadrzaj>
    <derivirana_varijabla naziv="DomainObject.Predmet.StrankaListFormatedOIB_1">
      <item>FINA - Podružnica Šibenik, OIB 85821130368</item>
      <item>HP - Hrvatska pošta d.d., OIB 87311810356</item>
      <item>DINARKA, trgovina, proizvodnja i usluge, dioničko društvo u stečaju, OIB 54512717061</item>
      <item>TRIGLAV OSIGURANJE d. d., OIB 29743547503</item>
      <item>UNI RENT d.o.o. za trgovinu, turizam i iznajmljivanje automobila, OIB 95263983283</item>
      <item>GRAD SPLIT, OIB 78755598868</item>
      <item>HRVATSKO DRUŠTVO SKLADATELJA, OIB 56668956985</item>
      <item>HEP - Opskrba d.o.o. za opskrbu potrošača električnom, toplinskom energijom i plinom, OIB 63073332379</item>
      <item>Hrvatska radiotelevizija, OIB 68419124305</item>
    </derivirana_varijabla>
  </DomainObject.Predmet.StrankaListFormatedOIB>
  <DomainObject.Predmet.StrankaListFormatedWithAdress>
    <izvorni_sadrzaj>
      <item>FINA - Podružnica Šibenik, Perivoj L. Marune 1, 22000 Šibenik</item>
      <item>HP - Hrvatska pošta d.d., Jurišićeva 13, 10000 Zagreb</item>
      <item>DINARKA, trgovina, proizvodnja i usluge, dioničko društvo u stečaju, Trg Ante Starčevića 1, 22300 Knin</item>
      <item>TRIGLAV OSIGURANJE d. d., Antuna Heinza 4 , 10000 Zagreb</item>
      <item>UNI RENT d.o.o. za trgovinu, turizam i iznajmljivanje automobila, Put Gospe Stomorije 2, 21217 Kaštel Stari</item>
      <item>GRAD SPLIT, Obala kneza Branimira 17, 21000 Split</item>
      <item>HRVATSKO DRUŠTVO SKLADATELJA, Berislavićeva 9, 10000 Zagreb</item>
      <item>HEP - Opskrba d.o.o. za opskrbu potrošača električnom, toplinskom energijom i plinom, Ulica grada Vukovara 37, 10000 Zagreb</item>
      <item>Hrvatska radiotelevizija, Prisavlje 3, 10000 Zagreb</item>
    </izvorni_sadrzaj>
    <derivirana_varijabla naziv="DomainObject.Predmet.StrankaListFormatedWithAdress_1">
      <item>FINA - Podružnica Šibenik, Perivoj L. Marune 1, 22000 Šibenik</item>
      <item>HP - Hrvatska pošta d.d., Jurišićeva 13, 10000 Zagreb</item>
      <item>DINARKA, trgovina, proizvodnja i usluge, dioničko društvo u stečaju, Trg Ante Starčevića 1, 22300 Knin</item>
      <item>TRIGLAV OSIGURANJE d. d., Antuna Heinza 4 , 10000 Zagreb</item>
      <item>UNI RENT d.o.o. za trgovinu, turizam i iznajmljivanje automobila, Put Gospe Stomorije 2, 21217 Kaštel Stari</item>
      <item>GRAD SPLIT, Obala kneza Branimira 17, 21000 Split</item>
      <item>HRVATSKO DRUŠTVO SKLADATELJA, Berislavićeva 9, 10000 Zagreb</item>
      <item>HEP - Opskrba d.o.o. za opskrbu potrošača električnom, toplinskom energijom i plinom, Ulica grada Vukovara 37, 10000 Zagreb</item>
      <item>Hrvatska radiotelevizija, Prisavlje 3, 10000 Zagreb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HP - Hrvatska pošta d.d., OIB 87311810356, Jurišićeva 13, 10000 Zagreb</item>
      <item>DINARKA, trgovina, proizvodnja i usluge, dioničko društvo u stečaju, OIB 54512717061, Trg Ante Starčevića 1, 22300 Knin</item>
      <item>TRIGLAV OSIGURANJE d. d., OIB 29743547503, Antuna Heinza 4 , 10000 Zagreb</item>
      <item>UNI RENT d.o.o. za trgovinu, turizam i iznajmljivanje automobila, OIB 95263983283, Put Gospe Stomorije 2, 21217 Kaštel Stari</item>
      <item>GRAD SPLIT, OIB 78755598868, Obala kneza Branimira 17, 21000 Split</item>
      <item>HRVATSKO DRUŠTVO SKLADATELJA, OIB 56668956985, Berislavićeva 9, 10000 Zagreb</item>
      <item>HEP - Opskrba d.o.o. za opskrbu potrošača električnom, toplinskom energijom i plinom, OIB 63073332379, Ulica grada Vukovara 37, 10000 Zagreb</item>
      <item>Hrvatska radiotelevizija, OIB 68419124305, Prisavlje 3, 10000 Zagreb</item>
    </izvorni_sadrzaj>
    <derivirana_varijabla naziv="DomainObject.Predmet.StrankaListFormatedWithAdressOIB_1">
      <item>FINA - Podružnica Šibenik, OIB 85821130368, Perivoj L. Marune 1, 22000 Šibenik</item>
      <item>HP - Hrvatska pošta d.d., OIB 87311810356, Jurišićeva 13, 10000 Zagreb</item>
      <item>DINARKA, trgovina, proizvodnja i usluge, dioničko društvo u stečaju, OIB 54512717061, Trg Ante Starčevića 1, 22300 Knin</item>
      <item>TRIGLAV OSIGURANJE d. d., OIB 29743547503, Antuna Heinza 4 , 10000 Zagreb</item>
      <item>UNI RENT d.o.o. za trgovinu, turizam i iznajmljivanje automobila, OIB 95263983283, Put Gospe Stomorije 2, 21217 Kaštel Stari</item>
      <item>GRAD SPLIT, OIB 78755598868, Obala kneza Branimira 17, 21000 Split</item>
      <item>HRVATSKO DRUŠTVO SKLADATELJA, OIB 56668956985, Berislavićeva 9, 10000 Zagreb</item>
      <item>HEP - Opskrba d.o.o. za opskrbu potrošača električnom, toplinskom energijom i plinom, OIB 63073332379, Ulica grada Vukovara 37, 10000 Zagreb</item>
      <item>Hrvatska radiotelevizija, OIB 68419124305, Prisavlje 3, 10000 Zagreb</item>
    </derivirana_varijabla>
  </DomainObject.Predmet.StrankaListFormatedWithAdressOIB>
  <DomainObject.Predmet.StrankaListNazivFormated>
    <izvorni_sadrzaj>
      <item>FINA - Podružnica Šibenik</item>
      <item>HP - Hrvatska pošta d.d.</item>
      <item>DINARKA, trgovina, proizvodnja i usluge, dioničko društvo u stečaju</item>
      <item>TRIGLAV OSIGURANJE d. d.</item>
      <item>UNI RENT d.o.o. za trgovinu, turizam i iznajmljivanje automobila</item>
      <item>GRAD SPLIT</item>
      <item>HRVATSKO DRUŠTVO SKLADATELJA</item>
      <item>HEP - Opskrba d.o.o. za opskrbu potrošača električnom, toplinskom energijom i plinom</item>
      <item>Hrvatska radiotelevizija</item>
    </izvorni_sadrzaj>
    <derivirana_varijabla naziv="DomainObject.Predmet.StrankaListNazivFormated_1">
      <item>FINA - Podružnica Šibenik</item>
      <item>HP - Hrvatska pošta d.d.</item>
      <item>DINARKA, trgovina, proizvodnja i usluge, dioničko društvo u stečaju</item>
      <item>TRIGLAV OSIGURANJE d. d.</item>
      <item>UNI RENT d.o.o. za trgovinu, turizam i iznajmljivanje automobila</item>
      <item>GRAD SPLIT</item>
      <item>HRVATSKO DRUŠTVO SKLADATELJA</item>
      <item>HEP - Opskrba d.o.o. za opskrbu potrošača električnom, toplinskom energijom i plinom</item>
      <item>Hrvatska radiotelevizija</item>
    </derivirana_varijabla>
  </DomainObject.Predmet.StrankaListNazivFormated>
  <DomainObject.Predmet.StrankaListNazivFormatedOIB>
    <izvorni_sadrzaj>
      <item>FINA - Podružnica Šibenik, OIB 85821130368</item>
      <item>HP - Hrvatska pošta d.d., OIB 87311810356</item>
      <item>DINARKA, trgovina, proizvodnja i usluge, dioničko društvo u stečaju, OIB 54512717061</item>
      <item>TRIGLAV OSIGURANJE d. d., OIB 29743547503</item>
      <item>UNI RENT d.o.o. za trgovinu, turizam i iznajmljivanje automobila, OIB 95263983283</item>
      <item>GRAD SPLIT, OIB 78755598868</item>
      <item>HRVATSKO DRUŠTVO SKLADATELJA, OIB 56668956985</item>
      <item>HEP - Opskrba d.o.o. za opskrbu potrošača električnom, toplinskom energijom i plinom, OIB 63073332379</item>
      <item>Hrvatska radiotelevizija, OIB 68419124305</item>
    </izvorni_sadrzaj>
    <derivirana_varijabla naziv="DomainObject.Predmet.StrankaListNazivFormatedOIB_1">
      <item>FINA - Podružnica Šibenik, OIB 85821130368</item>
      <item>HP - Hrvatska pošta d.d., OIB 87311810356</item>
      <item>DINARKA, trgovina, proizvodnja i usluge, dioničko društvo u stečaju, OIB 54512717061</item>
      <item>TRIGLAV OSIGURANJE d. d., OIB 29743547503</item>
      <item>UNI RENT d.o.o. za trgovinu, turizam i iznajmljivanje automobila, OIB 95263983283</item>
      <item>GRAD SPLIT, OIB 78755598868</item>
      <item>HRVATSKO DRUŠTVO SKLADATELJA, OIB 56668956985</item>
      <item>HEP - Opskrba d.o.o. za opskrbu potrošača električnom, toplinskom energijom i plinom, OIB 63073332379</item>
      <item>Hrvatska radiotelevizija, OIB 68419124305</item>
    </derivirana_varijabla>
  </DomainObject.Predmet.StrankaListNazivFormatedOIB>
  <DomainObject.Predmet.ProtuStrankaListFormated>
    <izvorni_sadrzaj>
      <item>AUTO CENTAR ALEKSIĆ d.o.o. za trgovinu i usluge</item>
    </izvorni_sadrzaj>
    <derivirana_varijabla naziv="DomainObject.Predmet.ProtuStrankaListFormated_1">
      <item>AUTO CENTAR ALEKSIĆ d.o.o. za trgovinu i usluge</item>
    </derivirana_varijabla>
  </DomainObject.Predmet.ProtuStrankaListFormated>
  <DomainObject.Predmet.ProtuStrankaListFormatedOIB>
    <izvorni_sadrzaj>
      <item>AUTO CENTAR ALEKSIĆ d.o.o. za trgovinu i usluge, OIB 39122863426</item>
    </izvorni_sadrzaj>
    <derivirana_varijabla naziv="DomainObject.Predmet.ProtuStrankaListFormatedOIB_1">
      <item>AUTO CENTAR ALEKSIĆ d.o.o. za trgovinu i usluge, OIB 39122863426</item>
    </derivirana_varijabla>
  </DomainObject.Predmet.ProtuStrankaListFormatedOIB>
  <DomainObject.Predmet.ProtuStrankaListFormatedWithAdress>
    <izvorni_sadrzaj>
      <item>AUTO CENTAR ALEKSIĆ d.o.o. za trgovinu i usluge, Zapadna Magistrala 1G , 22000 Šibenik</item>
    </izvorni_sadrzaj>
    <derivirana_varijabla naziv="DomainObject.Predmet.ProtuStrankaListFormatedWithAdress_1">
      <item>AUTO CENTAR ALEKSIĆ d.o.o. za trgovinu i usluge, Zapadna Magistrala 1G , 22000 Šibenik</item>
    </derivirana_varijabla>
  </DomainObject.Predmet.ProtuStrankaListFormatedWithAdress>
  <DomainObject.Predmet.ProtuStrankaListFormatedWithAdressOIB>
    <izvorni_sadrzaj>
      <item>AUTO CENTAR ALEKSIĆ d.o.o. za trgovinu i usluge, OIB 39122863426, Zapadna Magistrala 1G , 22000 Šibenik</item>
    </izvorni_sadrzaj>
    <derivirana_varijabla naziv="DomainObject.Predmet.ProtuStrankaListFormatedWithAdressOIB_1">
      <item>AUTO CENTAR ALEKSIĆ d.o.o. za trgovinu i usluge, OIB 39122863426, Zapadna Magistrala 1G , 22000 Šibenik</item>
    </derivirana_varijabla>
  </DomainObject.Predmet.ProtuStrankaListFormatedWithAdressOIB>
  <DomainObject.Predmet.ProtuStrankaListNazivFormated>
    <izvorni_sadrzaj>
      <item>AUTO CENTAR ALEKSIĆ d.o.o. za trgovinu i usluge</item>
    </izvorni_sadrzaj>
    <derivirana_varijabla naziv="DomainObject.Predmet.ProtuStrankaListNazivFormated_1">
      <item>AUTO CENTAR ALEKSIĆ d.o.o. za trgovinu i usluge</item>
    </derivirana_varijabla>
  </DomainObject.Predmet.ProtuStrankaListNazivFormated>
  <DomainObject.Predmet.ProtuStrankaListNazivFormatedOIB>
    <izvorni_sadrzaj>
      <item>AUTO CENTAR ALEKSIĆ d.o.o. za trgovinu i usluge, OIB 39122863426</item>
    </izvorni_sadrzaj>
    <derivirana_varijabla naziv="DomainObject.Predmet.ProtuStrankaListNazivFormatedOIB_1">
      <item>AUTO CENTAR ALEKSIĆ d.o.o. za trgovinu i usluge, OIB 39122863426</item>
    </derivirana_varijabla>
  </DomainObject.Predmet.ProtuStrankaListNazivFormatedOIB>
  <DomainObject.Predmet.OstaliListFormated>
    <izvorni_sadrzaj>
      <item>Mate Aleksić</item>
    </izvorni_sadrzaj>
    <derivirana_varijabla naziv="DomainObject.Predmet.OstaliListFormated_1">
      <item>Mate Aleksić</item>
    </derivirana_varijabla>
  </DomainObject.Predmet.OstaliListFormated>
  <DomainObject.Predmet.OstaliListFormatedOIB>
    <izvorni_sadrzaj>
      <item>Mate Aleksić, OIB 63659118181</item>
    </izvorni_sadrzaj>
    <derivirana_varijabla naziv="DomainObject.Predmet.OstaliListFormatedOIB_1">
      <item>Mate Aleksić, OIB 63659118181</item>
    </derivirana_varijabla>
  </DomainObject.Predmet.OstaliListFormatedOIB>
  <DomainObject.Predmet.OstaliListFormatedWithAdress>
    <izvorni_sadrzaj>
      <item>Mate Aleksić, Ante Lasan Kabalera 53, 22211 Vodice</item>
    </izvorni_sadrzaj>
    <derivirana_varijabla naziv="DomainObject.Predmet.OstaliListFormatedWithAdress_1">
      <item>Mate Aleksić, Ante Lasan Kabalera 53, 22211 Vodice</item>
    </derivirana_varijabla>
  </DomainObject.Predmet.OstaliListFormatedWithAdress>
  <DomainObject.Predmet.OstaliListFormatedWithAdressOIB>
    <izvorni_sadrzaj>
      <item>Mate Aleksić, OIB 63659118181, Ante Lasan Kabalera 53, 22211 Vodice</item>
    </izvorni_sadrzaj>
    <derivirana_varijabla naziv="DomainObject.Predmet.OstaliListFormatedWithAdressOIB_1">
      <item>Mate Aleksić, OIB 63659118181, Ante Lasan Kabalera 53, 22211 Vodice</item>
    </derivirana_varijabla>
  </DomainObject.Predmet.OstaliListFormatedWithAdressOIB>
  <DomainObject.Predmet.OstaliListNazivFormated>
    <izvorni_sadrzaj>
      <item>Mate Aleksić</item>
    </izvorni_sadrzaj>
    <derivirana_varijabla naziv="DomainObject.Predmet.OstaliListNazivFormated_1">
      <item>Mate Aleksić</item>
    </derivirana_varijabla>
  </DomainObject.Predmet.OstaliListNazivFormated>
  <DomainObject.Predmet.OstaliListNazivFormatedOIB>
    <izvorni_sadrzaj>
      <item>Mate Aleksić, OIB 63659118181</item>
    </izvorni_sadrzaj>
    <derivirana_varijabla naziv="DomainObject.Predmet.OstaliListNazivFormatedOIB_1">
      <item>Mate Aleksić, OIB 63659118181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2018.</izvorni_sadrzaj>
    <derivirana_varijabla naziv="DomainObject.Datum_1">23.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AUTO CENTAR ALEKSIĆ d.o.o. za trgovinu i usluge</izvorni_sadrzaj>
    <derivirana_varijabla naziv="DomainObject.Predmet.ProtustrankaIDrugi_1">AUTO CENTAR ALEKSIĆ d.o.o. za trgovinu i usluge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AUTO CENTAR ALEKSIĆ d.o.o. za trgovinu i usluge, OIB 39122863426, Zapadna Magistrala 1G , 22000 Šibenik</izvorni_sadrzaj>
    <derivirana_varijabla naziv="DomainObject.Predmet.ProtustrankaIDrugiAdressOIB_1">AUTO CENTAR ALEKSIĆ d.o.o. za trgovinu i usluge, OIB 39122863426, Zapadna Magistrala 1G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AUTO CENTAR ALEKSIĆ d.o.o. za trgovinu i usluge</item>
      <item>Mate Aleksić</item>
      <item>HP - Hrvatska pošta d.d.</item>
      <item>DINARKA, trgovina, proizvodnja i usluge, dioničko društvo u stečaju</item>
      <item>TRIGLAV OSIGURANJE d. d.</item>
      <item>UNI RENT d.o.o. za trgovinu, turizam i iznajmljivanje automobila</item>
      <item>GRAD SPLIT</item>
      <item>HRVATSKO DRUŠTVO SKLADATELJA</item>
      <item>HEP - Opskrba d.o.o. za opskrbu potrošača električnom, toplinskom energijom i plinom</item>
      <item>Hrvatska radiotelevizija</item>
    </izvorni_sadrzaj>
    <derivirana_varijabla naziv="DomainObject.Predmet.SudioniciListNaziv_1">
      <item>FINA - Podružnica Šibenik</item>
      <item>AUTO CENTAR ALEKSIĆ d.o.o. za trgovinu i usluge</item>
      <item>Mate Aleksić</item>
      <item>HP - Hrvatska pošta d.d.</item>
      <item>DINARKA, trgovina, proizvodnja i usluge, dioničko društvo u stečaju</item>
      <item>TRIGLAV OSIGURANJE d. d.</item>
      <item>UNI RENT d.o.o. za trgovinu, turizam i iznajmljivanje automobila</item>
      <item>GRAD SPLIT</item>
      <item>HRVATSKO DRUŠTVO SKLADATELJA</item>
      <item>HEP - Opskrba d.o.o. za opskrbu potrošača električnom, toplinskom energijom i plinom</item>
      <item>Hrvatska radiotelevizija</item>
    </derivirana_varijabla>
  </DomainObject.Predmet.SudioniciListNaziv>
  <DomainObject.Predmet.SudioniciListAdressOIB>
    <izvorni_sadrzaj>
      <item>FINA - Podružnica Šibenik, OIB 85821130368, Perivoj L. Marune 1,22000 Šibenik</item>
      <item>AUTO CENTAR ALEKSIĆ d.o.o. za trgovinu i usluge, OIB 39122863426, Zapadna Magistrala 1G ,22000 Šibenik</item>
      <item>Mate Aleksić, OIB 63659118181, Ante Lasan Kabalera 53,22211 Vodice</item>
      <item>HP - Hrvatska pošta d.d., OIB 87311810356, Jurišićeva 13,10000 Zagreb</item>
      <item>DINARKA, trgovina, proizvodnja i usluge, dioničko društvo u stečaju, OIB 54512717061, Trg Ante Starčevića 1,22300 Knin</item>
      <item>TRIGLAV OSIGURANJE d. d., OIB 29743547503, Antuna Heinza 4 ,10000 Zagreb</item>
      <item>UNI RENT d.o.o. za trgovinu, turizam i iznajmljivanje automobila, OIB 95263983283, Put Gospe Stomorije 2,21217 Kaštel Stari</item>
      <item>GRAD SPLIT, OIB 78755598868, Obala kneza Branimira 17,21000 Split</item>
      <item>HRVATSKO DRUŠTVO SKLADATELJA, OIB 56668956985, Berislavićeva 9,10000 Zagreb</item>
      <item>HEP - Opskrba d.o.o. za opskrbu potrošača električnom, toplinskom energijom i plinom, OIB 63073332379, Ulica grada Vukovara 37,10000 Zagreb</item>
      <item>Hrvatska radiotelevizija, OIB 68419124305, Prisavlje 3,10000 Zagreb</item>
    </izvorni_sadrzaj>
    <derivirana_varijabla naziv="DomainObject.Predmet.SudioniciListAdressOIB_1">
      <item>FINA - Podružnica Šibenik, OIB 85821130368, Perivoj L. Marune 1,22000 Šibenik</item>
      <item>AUTO CENTAR ALEKSIĆ d.o.o. za trgovinu i usluge, OIB 39122863426, Zapadna Magistrala 1G ,22000 Šibenik</item>
      <item>Mate Aleksić, OIB 63659118181, Ante Lasan Kabalera 53,22211 Vodice</item>
      <item>HP - Hrvatska pošta d.d., OIB 87311810356, Jurišićeva 13,10000 Zagreb</item>
      <item>DINARKA, trgovina, proizvodnja i usluge, dioničko društvo u stečaju, OIB 54512717061, Trg Ante Starčevića 1,22300 Knin</item>
      <item>TRIGLAV OSIGURANJE d. d., OIB 29743547503, Antuna Heinza 4 ,10000 Zagreb</item>
      <item>UNI RENT d.o.o. za trgovinu, turizam i iznajmljivanje automobila, OIB 95263983283, Put Gospe Stomorije 2,21217 Kaštel Stari</item>
      <item>GRAD SPLIT, OIB 78755598868, Obala kneza Branimira 17,21000 Split</item>
      <item>HRVATSKO DRUŠTVO SKLADATELJA, OIB 56668956985, Berislavićeva 9,10000 Zagreb</item>
      <item>HEP - Opskrba d.o.o. za opskrbu potrošača električnom, toplinskom energijom i plinom, OIB 63073332379, Ulica grada Vukovara 37,10000 Zagreb</item>
      <item>Hrvatska radiotelevizija, OIB 68419124305, Prisavlje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39122863426</item>
      <item>, OIB 63659118181</item>
      <item>, OIB 87311810356</item>
      <item>, OIB 54512717061</item>
      <item>, OIB 29743547503</item>
      <item>, OIB 95263983283</item>
      <item>, OIB 78755598868</item>
      <item>, OIB 56668956985</item>
      <item>, OIB 63073332379</item>
      <item>, OIB 68419124305</item>
    </izvorni_sadrzaj>
    <derivirana_varijabla naziv="DomainObject.Predmet.SudioniciListNazivOIB_1">
      <item>, OIB 85821130368</item>
      <item>, OIB 39122863426</item>
      <item>, OIB 63659118181</item>
      <item>, OIB 87311810356</item>
      <item>, OIB 54512717061</item>
      <item>, OIB 29743547503</item>
      <item>, OIB 95263983283</item>
      <item>, OIB 78755598868</item>
      <item>, OIB 56668956985</item>
      <item>, OIB 63073332379</item>
      <item>, OIB 68419124305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Petanjek, OIB 70764524701, Trg Ivana Kukuljevića 9 Zagreb</item>
    </izvorni_sadrzaj>
    <derivirana_varijabla naziv="DomainObject.Predmet.StecajniUpraviteljiListAddressOIB_1">
      <item>Iva Petanjek, OIB 70764524701, Trg Ivana Kukuljevića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veljače 2018.</izvorni_sadrzaj>
    <derivirana_varijabla naziv="DomainObject.Predmet.DatumZadnjeOdrzaneSudskeRadnje_1">26. veljače 2018.</derivirana_varijabla>
  </DomainObject.Predmet.DatumZadnjeOdrzaneSudskeRadnje>
  <DomainObject.PredzadnjaOdlukaIzPredmeta.DatumDonosenjaOdluke>
    <izvorni_sadrzaj>19. studenog 2018.</izvorni_sadrzaj>
    <derivirana_varijabla naziv="DomainObject.PredzadnjaOdlukaIzPredmeta.DatumDonosenjaOdluke_1">19. studenog 2018.</derivirana_varijabla>
  </DomainObject.PredzadnjaOdlukaIzPredmeta.DatumDonosenjaOdluke>
  <DomainObject.PredzadnjaOdlukaIzPredmeta.Oznaka>
    <izvorni_sadrzaj>St-748/2016-124</izvorni_sadrzaj>
    <derivirana_varijabla naziv="DomainObject.PredzadnjaOdlukaIzPredmeta.Oznaka_1">St-748/2016-124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325</properties:Words>
  <properties:Characters>1657</properties:Characters>
  <properties:Lines>56</properties:Lines>
  <properties:Paragraphs>25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2018-10-12T06:21:00Z</dcterms:created>
  <dc:creator>Martina Kalmeta</dc:creator>
  <cp:lastModifiedBy>Ante Rubelj</cp:lastModifiedBy>
  <dcterms:modified xmlns:xsi="http://www.w3.org/2001/XMLSchema-instance" xsi:type="dcterms:W3CDTF">2018-11-23T14:14:00Z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(St-748-16-AUTO CENTAR ALEKSIĆ - vraćanje jamčevine zaključak.docx)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