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08a7" w14:paraId="e4b08a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A34C5B">
        <w:rPr>
          <w:rFonts w:cs="Times New Roman" w:hAnsi="Times New Roman" w:ascii="Times New Roman"/>
          <w:sz w:val="24"/>
        </w:rPr>
        <w:t>3521/16-6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157BF7" w:rsidRPr="00ED2D0B">
        <w:t>AQUA CVETKO d.o.o.</w:t>
      </w:r>
      <w:r w:rsidR="00157BF7">
        <w:t xml:space="preserve"> Zagreb, Bersečka 20 MBS: </w:t>
      </w:r>
      <w:r w:rsidR="00157BF7" w:rsidRPr="00ED2D0B">
        <w:t>080615012</w:t>
      </w:r>
      <w:r w:rsidR="00157BF7">
        <w:t xml:space="preserve"> OIB:</w:t>
      </w:r>
      <w:r w:rsidR="00157BF7" w:rsidRPr="00ED2D0B">
        <w:t xml:space="preserve"> 74487439968</w:t>
      </w:r>
      <w:r w:rsidR="00157BF7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157BF7" w:rsidRPr="00ED2D0B">
        <w:t>AQUA CVETKO d.o.o.</w:t>
      </w:r>
      <w:r w:rsidR="00157BF7">
        <w:t xml:space="preserve"> Zagreb, Bersečka 20 MBS: </w:t>
      </w:r>
      <w:r w:rsidR="00157BF7" w:rsidRPr="00ED2D0B">
        <w:t>080615012</w:t>
      </w:r>
      <w:r w:rsidR="00157BF7">
        <w:t xml:space="preserve"> OIB:</w:t>
      </w:r>
      <w:r w:rsidR="00157BF7" w:rsidRPr="00ED2D0B">
        <w:t xml:space="preserve"> 74487439968</w:t>
      </w:r>
      <w:r w:rsidR="00157BF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57BF7">
        <w:rPr>
          <w:bCs/>
        </w:rPr>
        <w:t>3521</w:t>
      </w:r>
      <w:r w:rsidR="007C01FA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157BF7">
        <w:t>8. travnja</w:t>
      </w:r>
      <w:r w:rsidR="007C01FA">
        <w:t xml:space="preserve"> 2016.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157BF7" w:rsidRPr="00ED2D0B">
        <w:t>AQUA CVETKO d.o.o.</w:t>
      </w:r>
      <w:r w:rsidR="00157BF7">
        <w:t xml:space="preserve"> Zagreb, Bersečka 20 MBS: </w:t>
      </w:r>
      <w:r w:rsidR="00157BF7" w:rsidRPr="00ED2D0B">
        <w:t>080615012</w:t>
      </w:r>
      <w:r w:rsidR="00157BF7">
        <w:t xml:space="preserve"> OIB:</w:t>
      </w:r>
      <w:r w:rsidR="00157BF7" w:rsidRPr="00ED2D0B">
        <w:t xml:space="preserve"> 74487439968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57BF7">
        <w:rPr>
          <w:bCs/>
        </w:rPr>
        <w:t>18</w:t>
      </w:r>
      <w:r w:rsidR="007C01FA">
        <w:rPr>
          <w:bCs/>
        </w:rPr>
        <w:t>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E1C9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E1C94" w:rsidR="00AE1C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E1C94" w:rsidP="00AE1C94" w:rsidR="00AE1C9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E1C9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E1C9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C9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57BF7">
      <w:rPr>
        <w:noProof w:val="false"/>
      </w:rPr>
      <w:t>3521/16-6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15645C"/>
    <w:rsid w:val="00157BF7"/>
    <w:rsid w:val="00186E48"/>
    <w:rsid w:val="001C6B43"/>
    <w:rsid w:val="0023403D"/>
    <w:rsid w:val="00262E7F"/>
    <w:rsid w:val="00276BA4"/>
    <w:rsid w:val="002805A1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4F09EF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01FA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72B1E"/>
    <w:rsid w:val="009C7064"/>
    <w:rsid w:val="009D2730"/>
    <w:rsid w:val="009D32CF"/>
    <w:rsid w:val="00A05225"/>
    <w:rsid w:val="00A17B49"/>
    <w:rsid w:val="00A34C5B"/>
    <w:rsid w:val="00A45E4C"/>
    <w:rsid w:val="00A81191"/>
    <w:rsid w:val="00A93C76"/>
    <w:rsid w:val="00A97E67"/>
    <w:rsid w:val="00AD1D87"/>
    <w:rsid w:val="00AE1C94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DF4408"/>
    <w:rsid w:val="00E91CA5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0E8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C9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C9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3521</izvorni_sadrzaj>
    <derivirana_varijabla naziv="DomainObject.Predmet.Broj_1">3521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St-3521/2016</izvorni_sadrzaj>
    <derivirana_varijabla naziv="DomainObject.Predmet.OznakaBroj_1">St-3521/2016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CVETKO d.o.o.</izvorni_sadrzaj>
    <derivirana_varijabla naziv="DomainObject.Predmet.ProtustrankaFormated_1">  AQUA CVETKO d.o.o.</derivirana_varijabla>
  </DomainObject.Predmet.ProtustrankaFormated>
  <DomainObject.Predmet.ProtustrankaFormatedOIB>
    <izvorni_sadrzaj>  AQUA CVETKO d.o.o., OIB 74487439968</izvorni_sadrzaj>
    <derivirana_varijabla naziv="DomainObject.Predmet.ProtustrankaFormatedOIB_1">  AQUA CVETKO d.o.o., OIB 74487439968</derivirana_varijabla>
  </DomainObject.Predmet.ProtustrankaFormatedOIB>
  <DomainObject.Predmet.ProtustrankaFormatedWithAdress>
    <izvorni_sadrzaj> AQUA CVETKO d.o.o., Bersečka 20, 10000 Zagreb</izvorni_sadrzaj>
    <derivirana_varijabla naziv="DomainObject.Predmet.ProtustrankaFormatedWithAdress_1"> AQUA CVETKO d.o.o., Bersečka 20, 10000 Zagreb</derivirana_varijabla>
  </DomainObject.Predmet.ProtustrankaFormatedWithAdress>
  <DomainObject.Predmet.ProtustrankaFormatedWithAdressOIB>
    <izvorni_sadrzaj> AQUA CVETKO d.o.o., OIB 74487439968, Bersečka 20, 10000 Zagreb</izvorni_sadrzaj>
    <derivirana_varijabla naziv="DomainObject.Predmet.ProtustrankaFormatedWithAdressOIB_1"> AQUA CVETKO d.o.o., OIB 74487439968, Bersečka 20, 10000 Zagreb</derivirana_varijabla>
  </DomainObject.Predmet.ProtustrankaFormatedWithAdressOIB>
  <DomainObject.Predmet.ProtustrankaWithAdress>
    <izvorni_sadrzaj>AQUA CVETKO d.o.o. Bersečka 20, 10000 Zagreb</izvorni_sadrzaj>
    <derivirana_varijabla naziv="DomainObject.Predmet.ProtustrankaWithAdress_1">AQUA CVETKO d.o.o. Bersečka 20, 10000 Zagreb</derivirana_varijabla>
  </DomainObject.Predmet.ProtustrankaWithAdress>
  <DomainObject.Predmet.ProtustrankaWithAdressOIB>
    <izvorni_sadrzaj>AQUA CVETKO d.o.o., OIB 74487439968, Bersečka 20, 10000 Zagreb</izvorni_sadrzaj>
    <derivirana_varijabla naziv="DomainObject.Predmet.ProtustrankaWithAdressOIB_1">AQUA CVETKO d.o.o., OIB 74487439968, Bersečka 20, 10000 Zagreb</derivirana_varijabla>
  </DomainObject.Predmet.ProtustrankaWithAdressOIB>
  <DomainObject.Predmet.ProtustrankaNazivFormated>
    <izvorni_sadrzaj>AQUA CVETKO d.o.o.</izvorni_sadrzaj>
    <derivirana_varijabla naziv="DomainObject.Predmet.ProtustrankaNazivFormated_1">AQUA CVETKO d.o.o.</derivirana_varijabla>
  </DomainObject.Predmet.ProtustrankaNazivFormated>
  <DomainObject.Predmet.ProtustrankaNazivFormatedOIB>
    <izvorni_sadrzaj>AQUA CVETKO d.o.o., OIB 74487439968</izvorni_sadrzaj>
    <derivirana_varijabla naziv="DomainObject.Predmet.ProtustrankaNazivFormatedOIB_1">AQUA CVETKO d.o.o., OIB 74487439968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CVETKO d.o.o.</item>
    </izvorni_sadrzaj>
    <derivirana_varijabla naziv="DomainObject.Predmet.ProtuStrankaListFormated_1">
      <item>AQUA CVETKO d.o.o.</item>
    </derivirana_varijabla>
  </DomainObject.Predmet.ProtuStrankaListFormated>
  <DomainObject.Predmet.ProtuStrankaListFormatedOIB>
    <izvorni_sadrzaj>
      <item>AQUA CVETKO d.o.o., OIB 74487439968</item>
    </izvorni_sadrzaj>
    <derivirana_varijabla naziv="DomainObject.Predmet.ProtuStrankaListFormatedOIB_1">
      <item>AQUA CVETKO d.o.o., OIB 74487439968</item>
    </derivirana_varijabla>
  </DomainObject.Predmet.ProtuStrankaListFormatedOIB>
  <DomainObject.Predmet.ProtuStrankaListFormatedWithAdress>
    <izvorni_sadrzaj>
      <item>AQUA CVETKO d.o.o., Bersečka 20, 10000 Zagreb</item>
    </izvorni_sadrzaj>
    <derivirana_varijabla naziv="DomainObject.Predmet.ProtuStrankaListFormatedWithAdress_1">
      <item>AQUA CVETKO d.o.o., Bersečka 20, 10000 Zagreb</item>
    </derivirana_varijabla>
  </DomainObject.Predmet.ProtuStrankaListFormatedWithAdress>
  <DomainObject.Predmet.ProtuStrankaListFormatedWithAdressOIB>
    <izvorni_sadrzaj>
      <item>AQUA CVETKO d.o.o., OIB 74487439968, Bersečka 20, 10000 Zagreb</item>
    </izvorni_sadrzaj>
    <derivirana_varijabla naziv="DomainObject.Predmet.ProtuStrankaListFormatedWithAdressOIB_1">
      <item>AQUA CVETKO d.o.o., OIB 74487439968, Bersečka 20, 10000 Zagreb</item>
    </derivirana_varijabla>
  </DomainObject.Predmet.ProtuStrankaListFormatedWithAdressOIB>
  <DomainObject.Predmet.ProtuStrankaListNazivFormated>
    <izvorni_sadrzaj>
      <item>AQUA CVETKO d.o.o.</item>
    </izvorni_sadrzaj>
    <derivirana_varijabla naziv="DomainObject.Predmet.ProtuStrankaListNazivFormated_1">
      <item>AQUA CVETKO d.o.o.</item>
    </derivirana_varijabla>
  </DomainObject.Predmet.ProtuStrankaListNazivFormated>
  <DomainObject.Predmet.ProtuStrankaListNazivFormatedOIB>
    <izvorni_sadrzaj>
      <item>AQUA CVETKO d.o.o., OIB 74487439968</item>
    </izvorni_sadrzaj>
    <derivirana_varijabla naziv="DomainObject.Predmet.ProtuStrankaListNazivFormatedOIB_1">
      <item>AQUA CVETKO d.o.o., OIB 74487439968</item>
    </derivirana_varijabla>
  </DomainObject.Predmet.ProtuStrankaListNazivFormatedOIB>
  <DomainObject.Predmet.OstaliListFormated>
    <izvorni_sadrzaj>
      <item>Marijan Cvetko</item>
    </izvorni_sadrzaj>
    <derivirana_varijabla naziv="DomainObject.Predmet.OstaliListFormated_1">
      <item>Marijan Cvetko</item>
    </derivirana_varijabla>
  </DomainObject.Predmet.OstaliListFormated>
  <DomainObject.Predmet.OstaliListFormatedOIB>
    <izvorni_sadrzaj>
      <item>Marijan Cvetko, OIB 08058817131</item>
    </izvorni_sadrzaj>
    <derivirana_varijabla naziv="DomainObject.Predmet.OstaliListFormatedOIB_1">
      <item>Marijan Cvetko, OIB 08058817131</item>
    </derivirana_varijabla>
  </DomainObject.Predmet.OstaliListFormatedOIB>
  <DomainObject.Predmet.OstaliListFormatedWithAdress>
    <izvorni_sadrzaj>
      <item>Marijan Cvetko, Bersečka 20, 10000 Zagreb</item>
    </izvorni_sadrzaj>
    <derivirana_varijabla naziv="DomainObject.Predmet.OstaliListFormatedWithAdress_1">
      <item>Marijan Cvetko, Bersečka 20, 10000 Zagreb</item>
    </derivirana_varijabla>
  </DomainObject.Predmet.OstaliListFormatedWithAdress>
  <DomainObject.Predmet.OstaliListFormatedWithAdressOIB>
    <izvorni_sadrzaj>
      <item>Marijan Cvetko, OIB 08058817131, Bersečka 20, 10000 Zagreb</item>
    </izvorni_sadrzaj>
    <derivirana_varijabla naziv="DomainObject.Predmet.OstaliListFormatedWithAdressOIB_1">
      <item>Marijan Cvetko, OIB 08058817131, Bersečka 20, 10000 Zagreb</item>
    </derivirana_varijabla>
  </DomainObject.Predmet.OstaliListFormatedWithAdressOIB>
  <DomainObject.Predmet.OstaliListNazivFormated>
    <izvorni_sadrzaj>
      <item>Marijan Cvetko</item>
    </izvorni_sadrzaj>
    <derivirana_varijabla naziv="DomainObject.Predmet.OstaliListNazivFormated_1">
      <item>Marijan Cvetko</item>
    </derivirana_varijabla>
  </DomainObject.Predmet.OstaliListNazivFormated>
  <DomainObject.Predmet.OstaliListNazivFormatedOIB>
    <izvorni_sadrzaj>
      <item>Marijan Cvetko, OIB 08058817131</item>
    </izvorni_sadrzaj>
    <derivirana_varijabla naziv="DomainObject.Predmet.OstaliListNazivFormatedOIB_1">
      <item>Marijan Cvetko, OIB 08058817131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CVETKO d.o.o.</izvorni_sadrzaj>
    <derivirana_varijabla naziv="DomainObject.Predmet.ProtustrankaIDrugi_1">AQUA CVETKO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 CVETKO d.o.o., OIB 74487439968, Bersečka 20, 10000 Zagreb</izvorni_sadrzaj>
    <derivirana_varijabla naziv="DomainObject.Predmet.ProtustrankaIDrugiAdressOIB_1">AQUA CVETKO d.o.o., OIB 74487439968, Bersečka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CVETKO d.o.o.</item>
      <item>Marijan Cvetko</item>
    </izvorni_sadrzaj>
    <derivirana_varijabla naziv="DomainObject.Predmet.SudioniciListNaziv_1">
      <item>FINA Regionalni centar Zagreb</item>
      <item>AQUA CVETKO d.o.o.</item>
      <item>Marijan Cvetko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</izvorni_sadrzaj>
    <derivirana_varijabla naziv="DomainObject.Predmet.SudioniciListAdressOIB_1">
      <item>FINA Regionalni centar Zagreb, OIB 85821130368, Trg svibanjskih žrtava 1995. br. 1,10000 Zagreb</item>
      <item>AQUA CVETKO d.o.o., OIB 74487439968, Bersečka 20,10000 Zagreb</item>
      <item>Marijan Cvetko, OIB 08058817131, Bersečka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74487439968</item>
      <item>, OIB 08058817131</item>
    </izvorni_sadrzaj>
    <derivirana_varijabla naziv="DomainObject.Predmet.SudioniciListNazivOIB_1">
      <item>, OIB 85821130368</item>
      <item>, OIB 74487439968</item>
      <item>, OIB 08058817131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2729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2016-07-29T11:31:00Z</dcterms:created>
  <dc:creator>Vinka Mihalinčić</dc:creator>
  <cp:lastModifiedBy>Vinka Mihalinčić</cp:lastModifiedBy>
  <cp:lastPrinted>2016-07-29T09:45:00Z</cp:lastPrinted>
  <dcterms:modified xmlns:xsi="http://www.w3.org/2001/XMLSchema-instance" xsi:type="dcterms:W3CDTF">2016-08-30T07:56:00Z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