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172" w14:paraId="6bee17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St-2141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ZA PROMICANJE KLAPA I KLAPSKE PJESME "NA KLAPSKI NAČIN", Zagreb, Medvedgradska 48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72570620564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302E" w:rsidRP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PROMICANJE KLAPA I KLAPSKE PJESME "NA KLAPSKI NAČIN", Zagreb, Medvedgradska 48, OIB: 72570620564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302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B7BD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649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Dušanka Ivančević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49E4">
        <w:rPr>
          <w:rFonts w:cs="Times New Roman" w:eastAsia="Times New Roman" w:hAnsi="Times New Roman" w:ascii="Times New Roman"/>
          <w:sz w:val="24"/>
          <w:szCs w:val="24"/>
          <w:lang w:eastAsia="hr-HR"/>
        </w:rPr>
        <w:t>B. Bernardija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649E4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302E" w:rsidRPr="004B302E">
        <w:rPr>
          <w:rFonts w:cs="Times New Roman" w:hAnsi="Times New Roman" w:ascii="Times New Roman"/>
          <w:sz w:val="24"/>
          <w:szCs w:val="24"/>
        </w:rPr>
        <w:t>UDRUGA ZA PROMICANJE KLAPA I KLAPSKE PJESME "NA KLAPSKI NAČIN", Zagreb, Medvedgradska 48, OIB: 72570620564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94C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894C7C">
        <w:rPr>
          <w:rFonts w:cs="Times New Roman" w:eastAsia="Times New Roman" w:hAnsi="Times New Roman" w:ascii="Times New Roman"/>
          <w:sz w:val="24"/>
          <w:szCs w:val="20"/>
          <w:lang w:eastAsia="hr-HR"/>
        </w:rPr>
        <w:t>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23FE0">
        <w:rPr>
          <w:rFonts w:cs="Times New Roman" w:eastAsia="Times New Roman" w:hAnsi="Times New Roman" w:ascii="Times New Roman"/>
          <w:sz w:val="24"/>
          <w:szCs w:val="20"/>
          <w:lang w:eastAsia="hr-HR"/>
        </w:rPr>
        <w:t>5.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876" w:rsidP="00BA36F5" w:rsidR="00836876">
      <w:pPr>
        <w:spacing w:lineRule="auto" w:line="240" w:after="0"/>
      </w:pPr>
      <w:r>
        <w:separator/>
      </w:r>
    </w:p>
  </w:endnote>
  <w:endnote w:id="0" w:type="continuationSeparator">
    <w:p w:rsidRDefault="00836876" w:rsidP="00BA36F5" w:rsidR="008368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876" w:rsidP="00BA36F5" w:rsidR="00836876">
      <w:pPr>
        <w:spacing w:lineRule="auto" w:line="240" w:after="0"/>
      </w:pPr>
      <w:r>
        <w:separator/>
      </w:r>
    </w:p>
  </w:footnote>
  <w:footnote w:id="0" w:type="continuationSeparator">
    <w:p w:rsidRDefault="00836876" w:rsidP="00BA36F5" w:rsidR="008368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00DA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23FE0">
      <w:rPr>
        <w:rFonts w:cs="Times New Roman" w:hAnsi="Times New Roman" w:ascii="Times New Roman"/>
        <w:sz w:val="24"/>
        <w:szCs w:val="24"/>
      </w:rPr>
      <w:tab/>
      <w:t>24. St-2141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2521A"/>
    <w:rsid w:val="00054FF8"/>
    <w:rsid w:val="00057292"/>
    <w:rsid w:val="0009234E"/>
    <w:rsid w:val="000E223B"/>
    <w:rsid w:val="000F3A15"/>
    <w:rsid w:val="000F55D7"/>
    <w:rsid w:val="00102FA9"/>
    <w:rsid w:val="001051CA"/>
    <w:rsid w:val="001100EB"/>
    <w:rsid w:val="0012132B"/>
    <w:rsid w:val="001238C6"/>
    <w:rsid w:val="00131324"/>
    <w:rsid w:val="00150C62"/>
    <w:rsid w:val="001638DA"/>
    <w:rsid w:val="0017646E"/>
    <w:rsid w:val="001B6BD3"/>
    <w:rsid w:val="001D5C09"/>
    <w:rsid w:val="00200E0F"/>
    <w:rsid w:val="00213172"/>
    <w:rsid w:val="00242907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568EC"/>
    <w:rsid w:val="00393011"/>
    <w:rsid w:val="003A1F20"/>
    <w:rsid w:val="003C0253"/>
    <w:rsid w:val="003D22E6"/>
    <w:rsid w:val="003F2428"/>
    <w:rsid w:val="004379C1"/>
    <w:rsid w:val="004649E4"/>
    <w:rsid w:val="004670C2"/>
    <w:rsid w:val="00490029"/>
    <w:rsid w:val="004962A5"/>
    <w:rsid w:val="004A1A51"/>
    <w:rsid w:val="004B302E"/>
    <w:rsid w:val="004B55D8"/>
    <w:rsid w:val="004B7BD3"/>
    <w:rsid w:val="004B7D7E"/>
    <w:rsid w:val="004E6B36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36876"/>
    <w:rsid w:val="00851F31"/>
    <w:rsid w:val="00872421"/>
    <w:rsid w:val="00874DE0"/>
    <w:rsid w:val="0087661D"/>
    <w:rsid w:val="00894C7C"/>
    <w:rsid w:val="008C2F53"/>
    <w:rsid w:val="008D776D"/>
    <w:rsid w:val="00912C77"/>
    <w:rsid w:val="00915B22"/>
    <w:rsid w:val="009341C9"/>
    <w:rsid w:val="00971484"/>
    <w:rsid w:val="0097369F"/>
    <w:rsid w:val="0097744B"/>
    <w:rsid w:val="009C7AE2"/>
    <w:rsid w:val="009D1BD2"/>
    <w:rsid w:val="009F4F5F"/>
    <w:rsid w:val="009F7260"/>
    <w:rsid w:val="00A0254D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00DAA"/>
    <w:rsid w:val="00B14478"/>
    <w:rsid w:val="00B228D8"/>
    <w:rsid w:val="00B31021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9725D"/>
    <w:rsid w:val="00DA028F"/>
    <w:rsid w:val="00DA38AC"/>
    <w:rsid w:val="00DC1676"/>
    <w:rsid w:val="00DE5400"/>
    <w:rsid w:val="00DE71BE"/>
    <w:rsid w:val="00E01338"/>
    <w:rsid w:val="00E23FE0"/>
    <w:rsid w:val="00E3781F"/>
    <w:rsid w:val="00E41D92"/>
    <w:rsid w:val="00E649C2"/>
    <w:rsid w:val="00E737E4"/>
    <w:rsid w:val="00E848FE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86E3F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00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D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00DA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00D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00D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00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00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00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00D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2141</izvorni_sadrzaj>
    <derivirana_varijabla naziv="DomainObject.Predmet.Broj_1">2141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St-2141/2015</izvorni_sadrzaj>
    <derivirana_varijabla naziv="DomainObject.Predmet.OznakaBroj_1">St-2141/2015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klapa i klapske pjesme NA KLAPSKI NAČIN</izvorni_sadrzaj>
    <derivirana_varijabla naziv="DomainObject.Predmet.ProtustrankaFormated_1">  Udruga za promicanje klapa i klapske pjesme NA KLAPSKI NAČIN</derivirana_varijabla>
  </DomainObject.Predmet.ProtustrankaFormated>
  <DomainObject.Predmet.ProtustrankaFormatedOIB>
    <izvorni_sadrzaj>  Udruga za promicanje klapa i klapske pjesme NA KLAPSKI NAČIN, OIB 72570620564</izvorni_sadrzaj>
    <derivirana_varijabla naziv="DomainObject.Predmet.ProtustrankaFormatedOIB_1">  Udruga za promicanje klapa i klapske pjesme NA KLAPSKI NAČIN, OIB 72570620564</derivirana_varijabla>
  </DomainObject.Predmet.ProtustrankaFormatedOIB>
  <DomainObject.Predmet.ProtustrankaFormatedWithAdress>
    <izvorni_sadrzaj> Udruga za promicanje klapa i klapske pjesme NA KLAPSKI NAČIN, Medvedgradska 48, 10000 Zagreb</izvorni_sadrzaj>
    <derivirana_varijabla naziv="DomainObject.Predmet.ProtustrankaFormatedWithAdress_1"> Udruga za promicanje klapa i klapske pjesme NA KLAPSKI NAČIN, Medvedgradska 48, 10000 Zagreb</derivirana_varijabla>
  </DomainObject.Predmet.ProtustrankaFormatedWithAdress>
  <DomainObject.Predmet.ProtustrankaFormatedWithAdressOIB>
    <izvorni_sadrzaj> Udruga za promicanje klapa i klapske pjesme NA KLAPSKI NAČIN, OIB 72570620564, Medvedgradska 48, 10000 Zagreb</izvorni_sadrzaj>
    <derivirana_varijabla naziv="DomainObject.Predmet.ProtustrankaFormatedWithAdressOIB_1"> Udruga za promicanje klapa i klapske pjesme NA KLAPSKI NAČIN, OIB 72570620564, Medvedgradska 48, 10000 Zagreb</derivirana_varijabla>
  </DomainObject.Predmet.ProtustrankaFormatedWithAdressOIB>
  <DomainObject.Predmet.ProtustrankaWithAdress>
    <izvorni_sadrzaj>Udruga za promicanje klapa i klapske pjesme NA KLAPSKI NAČIN Medvedgradska 48, 10000 Zagreb</izvorni_sadrzaj>
    <derivirana_varijabla naziv="DomainObject.Predmet.ProtustrankaWithAdress_1">Udruga za promicanje klapa i klapske pjesme NA KLAPSKI NAČIN Medvedgradska 48, 10000 Zagreb</derivirana_varijabla>
  </DomainObject.Predmet.ProtustrankaWithAdress>
  <DomainObject.Predmet.ProtustrankaWithAdressOIB>
    <izvorni_sadrzaj>Udruga za promicanje klapa i klapske pjesme NA KLAPSKI NAČIN, OIB 72570620564, Medvedgradska 48, 10000 Zagreb</izvorni_sadrzaj>
    <derivirana_varijabla naziv="DomainObject.Predmet.ProtustrankaWithAdressOIB_1">Udruga za promicanje klapa i klapske pjesme NA KLAPSKI NAČIN, OIB 72570620564, Medvedgradska 48, 10000 Zagreb</derivirana_varijabla>
  </DomainObject.Predmet.ProtustrankaWithAdressOIB>
  <DomainObject.Predmet.ProtustrankaNazivFormated>
    <izvorni_sadrzaj>Udruga za promicanje klapa i klapske pjesme NA KLAPSKI NAČIN</izvorni_sadrzaj>
    <derivirana_varijabla naziv="DomainObject.Predmet.ProtustrankaNazivFormated_1">Udruga za promicanje klapa i klapske pjesme NA KLAPSKI NAČIN</derivirana_varijabla>
  </DomainObject.Predmet.ProtustrankaNazivFormated>
  <DomainObject.Predmet.ProtustrankaNazivFormatedOIB>
    <izvorni_sadrzaj>Udruga za promicanje klapa i klapske pjesme NA KLAPSKI NAČIN, OIB 72570620564</izvorni_sadrzaj>
    <derivirana_varijabla naziv="DomainObject.Predmet.ProtustrankaNazivFormatedOIB_1">Udruga za promicanje klapa i klapske pjesme NA KLAPSKI NAČIN, OIB 72570620564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klapa i klapske pjesme NA KLAPSKI NAČIN</item>
    </izvorni_sadrzaj>
    <derivirana_varijabla naziv="DomainObject.Predmet.ProtuStrankaListFormated_1">
      <item>Udruga za promicanje klapa i klapske pjesme NA KLAPSKI NAČIN</item>
    </derivirana_varijabla>
  </DomainObject.Predmet.ProtuStrankaListFormated>
  <DomainObject.Predmet.ProtuStrankaListFormatedOIB>
    <izvorni_sadrzaj>
      <item>Udruga za promicanje klapa i klapske pjesme NA KLAPSKI NAČIN, OIB 72570620564</item>
    </izvorni_sadrzaj>
    <derivirana_varijabla naziv="DomainObject.Predmet.ProtuStrankaListFormatedOIB_1">
      <item>Udruga za promicanje klapa i klapske pjesme NA KLAPSKI NAČIN, OIB 72570620564</item>
    </derivirana_varijabla>
  </DomainObject.Predmet.ProtuStrankaListFormatedOIB>
  <DomainObject.Predmet.ProtuStrankaListFormatedWithAdress>
    <izvorni_sadrzaj>
      <item>Udruga za promicanje klapa i klapske pjesme NA KLAPSKI NAČIN, Medvedgradska 48, 10000 Zagreb</item>
    </izvorni_sadrzaj>
    <derivirana_varijabla naziv="DomainObject.Predmet.ProtuStrankaListFormatedWithAdress_1">
      <item>Udruga za promicanje klapa i klapske pjesme NA KLAPSKI NAČIN, Medvedgradska 48, 10000 Zagreb</item>
    </derivirana_varijabla>
  </DomainObject.Predmet.ProtuStrankaListFormatedWithAdress>
  <DomainObject.Predmet.ProtuStrankaListFormatedWithAdressOIB>
    <izvorni_sadrzaj>
      <item>Udruga za promicanje klapa i klapske pjesme NA KLAPSKI NAČIN, OIB 72570620564, Medvedgradska 48, 10000 Zagreb</item>
    </izvorni_sadrzaj>
    <derivirana_varijabla naziv="DomainObject.Predmet.ProtuStrankaListFormatedWithAdressOIB_1">
      <item>Udruga za promicanje klapa i klapske pjesme NA KLAPSKI NAČIN, OIB 72570620564, Medvedgradska 48, 10000 Zagreb</item>
    </derivirana_varijabla>
  </DomainObject.Predmet.ProtuStrankaListFormatedWithAdressOIB>
  <DomainObject.Predmet.ProtuStrankaListNazivFormated>
    <izvorni_sadrzaj>
      <item>Udruga za promicanje klapa i klapske pjesme NA KLAPSKI NAČIN</item>
    </izvorni_sadrzaj>
    <derivirana_varijabla naziv="DomainObject.Predmet.ProtuStrankaListNazivFormated_1">
      <item>Udruga za promicanje klapa i klapske pjesme NA KLAPSKI NAČIN</item>
    </derivirana_varijabla>
  </DomainObject.Predmet.ProtuStrankaListNazivFormated>
  <DomainObject.Predmet.ProtuStrankaListNazivFormatedOIB>
    <izvorni_sadrzaj>
      <item>Udruga za promicanje klapa i klapske pjesme NA KLAPSKI NAČIN, OIB 72570620564</item>
    </izvorni_sadrzaj>
    <derivirana_varijabla naziv="DomainObject.Predmet.ProtuStrankaListNazivFormatedOIB_1">
      <item>Udruga za promicanje klapa i klapske pjesme NA KLAPSKI NAČIN, OIB 72570620564</item>
    </derivirana_varijabla>
  </DomainObject.Predmet.ProtuStrankaListNazivFormatedOIB>
  <DomainObject.Predmet.OstaliListFormated>
    <izvorni_sadrzaj>
      <item>Duško Srijemac</item>
    </izvorni_sadrzaj>
    <derivirana_varijabla naziv="DomainObject.Predmet.OstaliListFormated_1">
      <item>Duško Srijemac</item>
    </derivirana_varijabla>
  </DomainObject.Predmet.OstaliListFormated>
  <DomainObject.Predmet.OstaliListFormatedOIB>
    <izvorni_sadrzaj>
      <item>Duško Srijemac</item>
    </izvorni_sadrzaj>
    <derivirana_varijabla naziv="DomainObject.Predmet.OstaliListFormatedOIB_1">
      <item>Duško Srijemac</item>
    </derivirana_varijabla>
  </DomainObject.Predmet.OstaliListFormatedOIB>
  <DomainObject.Predmet.OstaliListFormatedWithAdress>
    <izvorni_sadrzaj>
      <item>Duško Srijemac</item>
    </izvorni_sadrzaj>
    <derivirana_varijabla naziv="DomainObject.Predmet.OstaliListFormatedWithAdress_1">
      <item>Duško Srijemac</item>
    </derivirana_varijabla>
  </DomainObject.Predmet.OstaliListFormatedWithAdress>
  <DomainObject.Predmet.OstaliListFormatedWithAdressOIB>
    <izvorni_sadrzaj>
      <item>Duško Srijemac</item>
    </izvorni_sadrzaj>
    <derivirana_varijabla naziv="DomainObject.Predmet.OstaliListFormatedWithAdressOIB_1">
      <item>Duško Srijemac</item>
    </derivirana_varijabla>
  </DomainObject.Predmet.OstaliListFormatedWithAdressOIB>
  <DomainObject.Predmet.OstaliListNazivFormated>
    <izvorni_sadrzaj>
      <item>Duško Srijemac</item>
    </izvorni_sadrzaj>
    <derivirana_varijabla naziv="DomainObject.Predmet.OstaliListNazivFormated_1">
      <item>Duško Srijemac</item>
    </derivirana_varijabla>
  </DomainObject.Predmet.OstaliListNazivFormated>
  <DomainObject.Predmet.OstaliListNazivFormatedOIB>
    <izvorni_sadrzaj>
      <item>Duško Srijemac</item>
    </izvorni_sadrzaj>
    <derivirana_varijabla naziv="DomainObject.Predmet.OstaliListNazivFormatedOIB_1">
      <item>Duško Srijemac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klapa i klapske pjesme NA KLAPSKI NAČIN</izvorni_sadrzaj>
    <derivirana_varijabla naziv="DomainObject.Predmet.ProtustrankaIDrugi_1">Udruga za promicanje klapa i klapske pjesme NA KLAPSKI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klapa i klapske pjesme NA KLAPSKI NAČIN, OIB 72570620564, Medvedgradska 48, 10000 Zagreb</izvorni_sadrzaj>
    <derivirana_varijabla naziv="DomainObject.Predmet.ProtustrankaIDrugiAdressOIB_1">Udruga za promicanje klapa i klapske pjesme NA KLAPSKI NAČIN, OIB 72570620564, Medvedgradska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klapa i klapske pjesme NA KLAPSKI NAČIN</item>
      <item>Duško Srijemac</item>
    </izvorni_sadrzaj>
    <derivirana_varijabla naziv="DomainObject.Predmet.SudioniciListNaziv_1">
      <item>FINA Regionalni centar Zagreb</item>
      <item>Udruga za promicanje klapa i klapske pjesme NA KLAPSKI NAČIN</item>
      <item>Duško Srijemac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klapa i klapske pjesme NA KLAPSKI NAČIN, OIB 72570620564, Medvedgradska 48,10000 Zagreb</item>
      <item>Duško Srijemac</item>
    </izvorni_sadrzaj>
    <derivirana_varijabla naziv="DomainObject.Predmet.SudioniciListAdressOIB_1">
      <item>FINA Regionalni centar Zagreb, OIB 85821130368, Trg svibanjskih žrtava 1995. 1,10000 Zagreb</item>
      <item>Udruga za promicanje klapa i klapske pjesme NA KLAPSKI NAČIN, OIB 72570620564, Medvedgradska 48,10000 Zagreb</item>
      <item>Duško Srijemac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72570620564</item>
      <item>, OIB null</item>
    </izvorni_sadrzaj>
    <derivirana_varijabla naziv="DomainObject.Predmet.SudioniciListNazivOIB_1">
      <item>, OIB 85821130368</item>
      <item>, OIB 72570620564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2837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2016-09-05T08:22:00Z</dcterms:created>
  <dc:creator>Ivan Turčić</dc:creator>
  <cp:lastModifiedBy>Lovro Tomičić</cp:lastModifiedBy>
  <dcterms:modified xmlns:xsi="http://www.w3.org/2001/XMLSchema-instance" xsi:type="dcterms:W3CDTF">2016-09-05T08:29:00Z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