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6af8" w14:paraId="cfb6af8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EC6F96" w:rsidP="00EC6F96" w:rsidR="00EC6F96">
      <w:pPr>
        <w:tabs>
          <w:tab w:pos="180" w:val="left"/>
          <w:tab w:pos="4251" w:val="center"/>
        </w:tabs>
        <w:jc w:val="right"/>
      </w:pPr>
    </w:p>
    <w:p w:rsidRDefault="00EC6F96" w:rsidP="00EC6F96" w:rsidR="00EC6F96">
      <w:pPr>
        <w:tabs>
          <w:tab w:pos="180" w:val="left"/>
          <w:tab w:pos="4251" w:val="center"/>
        </w:tabs>
        <w:jc w:val="right"/>
      </w:pPr>
      <w:proofErr w:type="spellStart"/>
      <w:r w:rsidRPr="00F95A43">
        <w:t>40</w:t>
      </w:r>
      <w:proofErr w:type="spellEnd"/>
      <w:r w:rsidRPr="00F95A43">
        <w:t>. St-</w:t>
      </w:r>
      <w:proofErr w:type="spellStart"/>
      <w:r w:rsidR="00D4265F">
        <w:t>5909</w:t>
      </w:r>
      <w:proofErr w:type="spellEnd"/>
      <w:r w:rsidR="00D4265F">
        <w:t>/</w:t>
      </w:r>
      <w:proofErr w:type="spellStart"/>
      <w:r w:rsidR="00D4265F">
        <w:t>16</w:t>
      </w:r>
      <w:proofErr w:type="spellEnd"/>
    </w:p>
    <w:p w:rsidRDefault="00EC6F96" w:rsidP="00EC6F96" w:rsidR="00EC6F96" w:rsidRPr="00F95A43">
      <w:pPr>
        <w:tabs>
          <w:tab w:pos="180" w:val="left"/>
          <w:tab w:pos="4251" w:val="center"/>
        </w:tabs>
        <w:jc w:val="right"/>
      </w:pPr>
    </w:p>
    <w:p w:rsidRDefault="00EC6F96" w:rsidP="00EC6F96" w:rsidR="00EC6F96" w:rsidRPr="00F95A43">
      <w:pPr>
        <w:tabs>
          <w:tab w:pos="180" w:val="left"/>
          <w:tab w:pos="4251" w:val="center"/>
        </w:tabs>
        <w:jc w:val="center"/>
      </w:pPr>
      <w:r w:rsidRPr="00F95A43">
        <w:t>R E P U B L I K A  H R V A T S K A</w:t>
      </w:r>
    </w:p>
    <w:p w:rsidRDefault="00EC6F96" w:rsidP="00EC6F96" w:rsidR="00EC6F96" w:rsidRPr="00F95A43">
      <w:pPr>
        <w:ind w:firstLine="660" w:left="2880"/>
      </w:pPr>
      <w:r w:rsidRPr="00F95A43">
        <w:t>R J E Š E NJ E</w:t>
      </w:r>
    </w:p>
    <w:p w:rsidRDefault="00EC6F96" w:rsidP="00EC6F96" w:rsidR="00EC6F96" w:rsidRPr="00F95A43">
      <w:pPr>
        <w:jc w:val="center"/>
        <w:rPr>
          <w:b/>
        </w:rPr>
      </w:pPr>
    </w:p>
    <w:p w:rsidRDefault="00EC6F96" w:rsidP="00EC6F96" w:rsidR="00EC6F96" w:rsidRPr="00F95A43">
      <w:pPr>
        <w:jc w:val="both"/>
      </w:pPr>
      <w:r w:rsidRPr="00F95A43">
        <w:tab/>
        <w:t xml:space="preserve">Trgovački sud u Zagrebu, po sucu tog suda Anti Galiću, u stečajnom postupku nad Stečajnom masom iza stečajnog dužnika </w:t>
      </w:r>
      <w:proofErr w:type="spellStart"/>
      <w:r w:rsidRPr="00F95A43">
        <w:t>ROYAL</w:t>
      </w:r>
      <w:proofErr w:type="spellEnd"/>
      <w:r w:rsidRPr="00F95A43">
        <w:t xml:space="preserve"> d.o.o., u stečaju, Karlovac, Perivoj Slobode </w:t>
      </w:r>
      <w:proofErr w:type="spellStart"/>
      <w:r w:rsidRPr="00F95A43">
        <w:t>13</w:t>
      </w:r>
      <w:proofErr w:type="spellEnd"/>
      <w:r w:rsidRPr="00F95A43">
        <w:t>., (</w:t>
      </w:r>
      <w:proofErr w:type="spellStart"/>
      <w:r w:rsidRPr="00F95A43">
        <w:t>OIB</w:t>
      </w:r>
      <w:proofErr w:type="spellEnd"/>
      <w:r w:rsidRPr="00F95A43">
        <w:t>:</w:t>
      </w:r>
      <w:proofErr w:type="spellStart"/>
      <w:r w:rsidRPr="00F95A43">
        <w:t>65939370666</w:t>
      </w:r>
      <w:proofErr w:type="spellEnd"/>
      <w:r w:rsidRPr="00F95A43">
        <w:t xml:space="preserve">),  dana </w:t>
      </w:r>
      <w:proofErr w:type="spellStart"/>
      <w:r>
        <w:t>23.studenog</w:t>
      </w:r>
      <w:proofErr w:type="spellEnd"/>
      <w:r>
        <w:t xml:space="preserve"> </w:t>
      </w:r>
      <w:r w:rsidRPr="00F95A43">
        <w:t xml:space="preserve"> </w:t>
      </w:r>
      <w:proofErr w:type="spellStart"/>
      <w:r w:rsidRPr="00F95A43">
        <w:t>2016</w:t>
      </w:r>
      <w:proofErr w:type="spellEnd"/>
      <w:r w:rsidRPr="00F95A43">
        <w:t xml:space="preserve">.  </w:t>
      </w:r>
    </w:p>
    <w:p w:rsidRDefault="00755136" w:rsidP="00755136" w:rsidR="00755136" w:rsidRPr="002519C3">
      <w:pPr>
        <w:jc w:val="both"/>
        <w:rPr>
          <w:b/>
          <w:sz w:val="40"/>
          <w:szCs w:val="40"/>
        </w:rPr>
      </w:pPr>
    </w:p>
    <w:p w:rsidRDefault="00755136" w:rsidP="00755136" w:rsidR="00755136" w:rsidRPr="005F543A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  j e</w:t>
      </w:r>
    </w:p>
    <w:p w:rsidRDefault="00755136" w:rsidP="00755136" w:rsidR="00755136" w:rsidRPr="0007677D">
      <w:pPr>
        <w:jc w:val="both"/>
      </w:pPr>
    </w:p>
    <w:p w:rsidRDefault="008505D8" w:rsidP="002A7D29" w:rsidR="005D1E68">
      <w:pPr>
        <w:ind w:firstLine="708"/>
        <w:jc w:val="both"/>
      </w:pPr>
      <w:r>
        <w:t xml:space="preserve">Temeljem članka  </w:t>
      </w:r>
      <w:proofErr w:type="spellStart"/>
      <w:r>
        <w:t>91</w:t>
      </w:r>
      <w:proofErr w:type="spellEnd"/>
      <w:r>
        <w:t>. stavak 3. Stečajnog zakona (N.N.br.71/</w:t>
      </w:r>
      <w:proofErr w:type="spellStart"/>
      <w:r>
        <w:t>15</w:t>
      </w:r>
      <w:proofErr w:type="spellEnd"/>
      <w:r>
        <w:t>) p</w:t>
      </w:r>
      <w:r w:rsidR="00135FA9">
        <w:t>oziva se stečajni upravitelj</w:t>
      </w:r>
      <w:r w:rsidR="00135FA9" w:rsidRPr="00135FA9">
        <w:t xml:space="preserve"> </w:t>
      </w:r>
      <w:r w:rsidR="00EC6F96">
        <w:t xml:space="preserve">Ivan Prpić iz Zagreba, </w:t>
      </w:r>
      <w:proofErr w:type="spellStart"/>
      <w:r w:rsidR="00EC6F96">
        <w:t>Hruševečka</w:t>
      </w:r>
      <w:proofErr w:type="spellEnd"/>
      <w:r w:rsidR="00EC6F96">
        <w:t xml:space="preserve"> ulica </w:t>
      </w:r>
      <w:proofErr w:type="spellStart"/>
      <w:r w:rsidR="00EC6F96">
        <w:t>22</w:t>
      </w:r>
      <w:proofErr w:type="spellEnd"/>
      <w:r w:rsidR="00B313AC">
        <w:t xml:space="preserve">, </w:t>
      </w:r>
      <w:r w:rsidR="00135FA9">
        <w:t xml:space="preserve">u roku od osama dana, pisano se očitovati o razlozima </w:t>
      </w:r>
      <w:r w:rsidR="007E3131">
        <w:t xml:space="preserve">propuštanja </w:t>
      </w:r>
      <w:r w:rsidR="00306228">
        <w:t xml:space="preserve">izrade </w:t>
      </w:r>
      <w:r w:rsidR="0091291D">
        <w:t xml:space="preserve">i dostave sudu </w:t>
      </w:r>
      <w:r w:rsidR="002A7D29">
        <w:t xml:space="preserve">izvješća o gospodarskom položaju dužnika i njegovim uzrocima (članak </w:t>
      </w:r>
      <w:proofErr w:type="spellStart"/>
      <w:r w:rsidR="002A7D29">
        <w:t>227</w:t>
      </w:r>
      <w:proofErr w:type="spellEnd"/>
      <w:r w:rsidR="002A7D29">
        <w:t xml:space="preserve">. stavak 1. </w:t>
      </w:r>
      <w:proofErr w:type="spellStart"/>
      <w:r w:rsidR="002A7D29">
        <w:t>SZ</w:t>
      </w:r>
      <w:proofErr w:type="spellEnd"/>
      <w:r w:rsidR="002A7D29">
        <w:t>-a)</w:t>
      </w:r>
    </w:p>
    <w:p w:rsidRDefault="005D1E68" w:rsidP="005D1E68" w:rsidR="005D1E68">
      <w:pPr>
        <w:ind w:firstLine="555"/>
        <w:jc w:val="both"/>
      </w:pPr>
    </w:p>
    <w:p w:rsidRDefault="002A7D29" w:rsidP="005D1E68" w:rsidR="002A7D29" w:rsidRPr="001D5467">
      <w:pPr>
        <w:ind w:firstLine="555"/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proofErr w:type="spellStart"/>
      <w:r w:rsidR="002F62A9">
        <w:t>2</w:t>
      </w:r>
      <w:r w:rsidR="002A7D29">
        <w:t>3</w:t>
      </w:r>
      <w:r w:rsidR="002F62A9">
        <w:t>.studenog</w:t>
      </w:r>
      <w:proofErr w:type="spellEnd"/>
      <w:r w:rsidR="002F62A9">
        <w:t xml:space="preserve"> </w:t>
      </w:r>
      <w:r w:rsidRPr="001D5467">
        <w:t xml:space="preserve"> </w:t>
      </w:r>
      <w:proofErr w:type="spellStart"/>
      <w:r w:rsidRPr="001D5467">
        <w:t>201</w:t>
      </w:r>
      <w:r w:rsidR="00D4265F">
        <w:t>6</w:t>
      </w:r>
      <w:proofErr w:type="spellEnd"/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D4265F">
        <w:t>v.r.</w:t>
      </w:r>
    </w:p>
    <w:p w:rsidRDefault="002300E7" w:rsidP="002300E7" w:rsidR="002300E7">
      <w:pPr>
        <w:jc w:val="both"/>
      </w:pPr>
      <w:r>
        <w:t xml:space="preserve">Uputa o pravnom lijeku: </w:t>
      </w:r>
    </w:p>
    <w:p w:rsidRDefault="007108DB" w:rsidP="007108DB" w:rsidR="007108DB">
      <w:pPr>
        <w:jc w:val="both"/>
      </w:pPr>
      <w:r>
        <w:t xml:space="preserve">Protiv zaključka žalba nije dopuštena (članak </w:t>
      </w:r>
      <w:proofErr w:type="spellStart"/>
      <w:r>
        <w:t>19</w:t>
      </w:r>
      <w:proofErr w:type="spellEnd"/>
      <w:r>
        <w:t xml:space="preserve">. stavak 7. </w:t>
      </w:r>
      <w:proofErr w:type="spellStart"/>
      <w:r>
        <w:t>SZ</w:t>
      </w:r>
      <w:proofErr w:type="spellEnd"/>
      <w:r>
        <w:t>-a)</w:t>
      </w:r>
    </w:p>
    <w:p w:rsidRDefault="007108DB" w:rsidP="007108DB" w:rsidR="007108DB">
      <w:pPr>
        <w:tabs>
          <w:tab w:pos="720" w:val="left"/>
        </w:tabs>
        <w:jc w:val="both"/>
      </w:pPr>
    </w:p>
    <w:p w:rsidRDefault="00D4265F" w:rsidP="00422EE0" w:rsidR="00D4265F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4265F" w:rsidP="00422EE0" w:rsidR="00D4265F">
      <w:pPr>
        <w:jc w:val="both"/>
      </w:pPr>
      <w:r>
        <w:t xml:space="preserve">               Valentina Delač</w:t>
      </w:r>
    </w:p>
    <w:p w:rsidRDefault="007108DB" w:rsidP="00D4265F" w:rsidR="007108DB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</w:pPr>
      <w:r>
        <w:t xml:space="preserve"> </w:t>
      </w:r>
    </w:p>
    <w:sectPr w:rsidSect="001D2443" w:rsidR="007108D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D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proofErr w:type="spellStart"/>
    <w:r w:rsidR="000C4ABF">
      <w:t>40</w:t>
    </w:r>
    <w:proofErr w:type="spellEnd"/>
    <w:r w:rsidR="000C4ABF">
      <w:t>- St-</w:t>
    </w:r>
    <w:proofErr w:type="spellStart"/>
    <w:r w:rsidR="00814AC6">
      <w:t>689</w:t>
    </w:r>
    <w:proofErr w:type="spellEnd"/>
    <w:r w:rsidR="00814AC6">
      <w:t>/</w:t>
    </w:r>
    <w:proofErr w:type="spellStart"/>
    <w:r w:rsidR="00814AC6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1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2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3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8"/>
  </w:num>
  <w:num w:numId="22">
    <w:abstractNumId w:val="22"/>
  </w:num>
  <w:num w:numId="23">
    <w:abstractNumId w:val="6"/>
  </w:num>
  <w:num w:numId="24">
    <w:abstractNumId w:val="21"/>
  </w:num>
  <w:num w:numId="25">
    <w:abstractNumId w:val="3"/>
  </w:num>
  <w:num w:numId="26">
    <w:abstractNumId w:val="20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2C77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5320"/>
    <w:rsid w:val="000A71F9"/>
    <w:rsid w:val="000A759B"/>
    <w:rsid w:val="000C3DA1"/>
    <w:rsid w:val="000C4ABF"/>
    <w:rsid w:val="000D6E67"/>
    <w:rsid w:val="000E3FC7"/>
    <w:rsid w:val="000F1435"/>
    <w:rsid w:val="000F6BA9"/>
    <w:rsid w:val="00113FB2"/>
    <w:rsid w:val="001154E0"/>
    <w:rsid w:val="00121C3F"/>
    <w:rsid w:val="001257A8"/>
    <w:rsid w:val="00131C65"/>
    <w:rsid w:val="00135FA9"/>
    <w:rsid w:val="001360D7"/>
    <w:rsid w:val="001374E6"/>
    <w:rsid w:val="00140E3E"/>
    <w:rsid w:val="00140EE7"/>
    <w:rsid w:val="0014308F"/>
    <w:rsid w:val="001439E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2740"/>
    <w:rsid w:val="00184B02"/>
    <w:rsid w:val="00197C2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5D5D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00E7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A7D29"/>
    <w:rsid w:val="002C152A"/>
    <w:rsid w:val="002C2053"/>
    <w:rsid w:val="002C4336"/>
    <w:rsid w:val="002C4DED"/>
    <w:rsid w:val="002C7BD0"/>
    <w:rsid w:val="002D231A"/>
    <w:rsid w:val="002D5187"/>
    <w:rsid w:val="002D5A8B"/>
    <w:rsid w:val="002E0389"/>
    <w:rsid w:val="002E2F61"/>
    <w:rsid w:val="002E4FF0"/>
    <w:rsid w:val="002F62A9"/>
    <w:rsid w:val="00300E97"/>
    <w:rsid w:val="00300EBC"/>
    <w:rsid w:val="0030121C"/>
    <w:rsid w:val="003022D4"/>
    <w:rsid w:val="00306228"/>
    <w:rsid w:val="003123B5"/>
    <w:rsid w:val="003128FB"/>
    <w:rsid w:val="003134BC"/>
    <w:rsid w:val="003151F4"/>
    <w:rsid w:val="003162CC"/>
    <w:rsid w:val="00316A81"/>
    <w:rsid w:val="00317F97"/>
    <w:rsid w:val="00322A46"/>
    <w:rsid w:val="00324E98"/>
    <w:rsid w:val="00325023"/>
    <w:rsid w:val="00325C88"/>
    <w:rsid w:val="00327774"/>
    <w:rsid w:val="00330C56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82AF2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0EE1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505F"/>
    <w:rsid w:val="00473E07"/>
    <w:rsid w:val="00491AB1"/>
    <w:rsid w:val="004A0F64"/>
    <w:rsid w:val="004B1542"/>
    <w:rsid w:val="004B33CC"/>
    <w:rsid w:val="004B406D"/>
    <w:rsid w:val="004C2F1D"/>
    <w:rsid w:val="004D7324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6B3D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3DC8"/>
    <w:rsid w:val="005E5830"/>
    <w:rsid w:val="005E7F15"/>
    <w:rsid w:val="005F170A"/>
    <w:rsid w:val="005F2A4A"/>
    <w:rsid w:val="005F3E59"/>
    <w:rsid w:val="005F4336"/>
    <w:rsid w:val="005F512B"/>
    <w:rsid w:val="005F5711"/>
    <w:rsid w:val="005F57D0"/>
    <w:rsid w:val="00600394"/>
    <w:rsid w:val="0060143F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51199"/>
    <w:rsid w:val="006776F8"/>
    <w:rsid w:val="00682EEA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2A38"/>
    <w:rsid w:val="006B337A"/>
    <w:rsid w:val="006C0093"/>
    <w:rsid w:val="006C116B"/>
    <w:rsid w:val="006D32DE"/>
    <w:rsid w:val="006E5536"/>
    <w:rsid w:val="00704515"/>
    <w:rsid w:val="0070616F"/>
    <w:rsid w:val="007108DB"/>
    <w:rsid w:val="00712029"/>
    <w:rsid w:val="0071416B"/>
    <w:rsid w:val="00715C0A"/>
    <w:rsid w:val="0072164D"/>
    <w:rsid w:val="0072602F"/>
    <w:rsid w:val="00736C7E"/>
    <w:rsid w:val="007374C7"/>
    <w:rsid w:val="007429E3"/>
    <w:rsid w:val="00742B1B"/>
    <w:rsid w:val="00742E81"/>
    <w:rsid w:val="00743E06"/>
    <w:rsid w:val="00744F99"/>
    <w:rsid w:val="0074521D"/>
    <w:rsid w:val="0074744E"/>
    <w:rsid w:val="00755136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0619"/>
    <w:rsid w:val="007B4092"/>
    <w:rsid w:val="007C1EA6"/>
    <w:rsid w:val="007C2363"/>
    <w:rsid w:val="007C53CD"/>
    <w:rsid w:val="007C6B24"/>
    <w:rsid w:val="007D63FA"/>
    <w:rsid w:val="007E2111"/>
    <w:rsid w:val="007E313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4E40"/>
    <w:rsid w:val="00837717"/>
    <w:rsid w:val="00840614"/>
    <w:rsid w:val="00845AC4"/>
    <w:rsid w:val="008505D8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291D"/>
    <w:rsid w:val="00913D85"/>
    <w:rsid w:val="00913E5F"/>
    <w:rsid w:val="009228FC"/>
    <w:rsid w:val="00923126"/>
    <w:rsid w:val="00926858"/>
    <w:rsid w:val="00926B2C"/>
    <w:rsid w:val="00930916"/>
    <w:rsid w:val="00933AAD"/>
    <w:rsid w:val="009343D4"/>
    <w:rsid w:val="00937EE4"/>
    <w:rsid w:val="0094178A"/>
    <w:rsid w:val="009439CA"/>
    <w:rsid w:val="009446AA"/>
    <w:rsid w:val="00951852"/>
    <w:rsid w:val="00963CED"/>
    <w:rsid w:val="00982653"/>
    <w:rsid w:val="009852F9"/>
    <w:rsid w:val="009912A0"/>
    <w:rsid w:val="009923FA"/>
    <w:rsid w:val="009A70CD"/>
    <w:rsid w:val="009C00E6"/>
    <w:rsid w:val="009C04C5"/>
    <w:rsid w:val="009C1C3B"/>
    <w:rsid w:val="009C1CAB"/>
    <w:rsid w:val="009C1ED2"/>
    <w:rsid w:val="009C3965"/>
    <w:rsid w:val="009C6D30"/>
    <w:rsid w:val="009D0114"/>
    <w:rsid w:val="009D182B"/>
    <w:rsid w:val="009D5E2E"/>
    <w:rsid w:val="009E11C2"/>
    <w:rsid w:val="009F1319"/>
    <w:rsid w:val="009F1C15"/>
    <w:rsid w:val="009F475B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51771"/>
    <w:rsid w:val="00A577B2"/>
    <w:rsid w:val="00A6476C"/>
    <w:rsid w:val="00A65131"/>
    <w:rsid w:val="00A652A7"/>
    <w:rsid w:val="00A71764"/>
    <w:rsid w:val="00A808D7"/>
    <w:rsid w:val="00A9007C"/>
    <w:rsid w:val="00A9013A"/>
    <w:rsid w:val="00AA0DC9"/>
    <w:rsid w:val="00AB2BA4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313AC"/>
    <w:rsid w:val="00B402F7"/>
    <w:rsid w:val="00B415CA"/>
    <w:rsid w:val="00B4270B"/>
    <w:rsid w:val="00B42F73"/>
    <w:rsid w:val="00B445EC"/>
    <w:rsid w:val="00B465E2"/>
    <w:rsid w:val="00B5356F"/>
    <w:rsid w:val="00B53E58"/>
    <w:rsid w:val="00B55D77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C6EF1"/>
    <w:rsid w:val="00BD0A38"/>
    <w:rsid w:val="00BD55B6"/>
    <w:rsid w:val="00BE42B4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67D9F"/>
    <w:rsid w:val="00C766A4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5B8B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265F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3166"/>
    <w:rsid w:val="00E25F85"/>
    <w:rsid w:val="00E276A1"/>
    <w:rsid w:val="00E314B3"/>
    <w:rsid w:val="00E32F8B"/>
    <w:rsid w:val="00E63731"/>
    <w:rsid w:val="00E65690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C6F96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17B0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6AD1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12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F512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12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F512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09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5909</izvorni_sadrzaj>
    <derivirana_varijabla naziv="DomainObject.Predmet.Broj_1">5909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St-5909/2016</izvorni_sadrzaj>
    <derivirana_varijabla naziv="DomainObject.Predmet.OznakaBroj_1">St-5909/2016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ROYAL d.o.o. u stečaju</izvorni_sadrzaj>
    <derivirana_varijabla naziv="DomainObject.Predmet.ProtustrankaFormated_1">  Stečajna masa iza ROYAL d.o.o. u stečaju</derivirana_varijabla>
  </DomainObject.Predmet.ProtustrankaFormated>
  <DomainObject.Predmet.ProtustrankaFormatedOIB>
    <izvorni_sadrzaj>  Stečajna masa iza ROYAL d.o.o. u stečaju, OIB 79206097288</izvorni_sadrzaj>
    <derivirana_varijabla naziv="DomainObject.Predmet.ProtustrankaFormatedOIB_1">  Stečajna masa iza ROYAL d.o.o. u stečaju, OIB 79206097288</derivirana_varijabla>
  </DomainObject.Predmet.ProtustrankaFormatedOIB>
  <DomainObject.Predmet.ProtustrankaFormatedWithAdress>
    <izvorni_sadrzaj> Stečajna masa iza ROYAL d.o.o. u stečaju, Perivoj Slobode 13, 47000 Karlovac</izvorni_sadrzaj>
    <derivirana_varijabla naziv="DomainObject.Predmet.ProtustrankaFormatedWithAdress_1"> Stečajna masa iza ROYAL d.o.o. u stečaju, Perivoj Slobode 13, 47000 Karlovac</derivirana_varijabla>
  </DomainObject.Predmet.ProtustrankaFormatedWithAdress>
  <DomainObject.Predmet.ProtustrankaFormatedWithAdressOIB>
    <izvorni_sadrzaj> Stečajna masa iza ROYAL d.o.o. u stečaju, OIB 79206097288, Perivoj Slobode 13, 47000 Karlovac</izvorni_sadrzaj>
    <derivirana_varijabla naziv="DomainObject.Predmet.ProtustrankaFormatedWithAdressOIB_1"> Stečajna masa iza ROYAL d.o.o. u stečaju, OIB 79206097288, Perivoj Slobode 13, 47000 Karlovac</derivirana_varijabla>
  </DomainObject.Predmet.ProtustrankaFormatedWithAdressOIB>
  <DomainObject.Predmet.ProtustrankaWithAdress>
    <izvorni_sadrzaj>Stečajna masa iza ROYAL d.o.o. u stečaju Perivoj Slobode 13, 47000 Karlovac</izvorni_sadrzaj>
    <derivirana_varijabla naziv="DomainObject.Predmet.ProtustrankaWithAdress_1">Stečajna masa iza ROYAL d.o.o. u stečaju Perivoj Slobode 13, 47000 Karlovac</derivirana_varijabla>
  </DomainObject.Predmet.ProtustrankaWithAdress>
  <DomainObject.Predmet.ProtustrankaWithAdressOIB>
    <izvorni_sadrzaj>Stečajna masa iza ROYAL d.o.o. u stečaju, OIB 79206097288, Perivoj Slobode 13, 47000 Karlovac</izvorni_sadrzaj>
    <derivirana_varijabla naziv="DomainObject.Predmet.ProtustrankaWithAdressOIB_1">Stečajna masa iza ROYAL d.o.o. u stečaju, OIB 79206097288, Perivoj Slobode 13, 47000 Karlovac</derivirana_varijabla>
  </DomainObject.Predmet.ProtustrankaWithAdressOIB>
  <DomainObject.Predmet.ProtustrankaNazivFormated>
    <izvorni_sadrzaj>Stečajna masa iza ROYAL d.o.o. u stečaju</izvorni_sadrzaj>
    <derivirana_varijabla naziv="DomainObject.Predmet.ProtustrankaNazivFormated_1">Stečajna masa iza ROYAL d.o.o. u stečaju</derivirana_varijabla>
  </DomainObject.Predmet.ProtustrankaNazivFormated>
  <DomainObject.Predmet.ProtustrankaNazivFormatedOIB>
    <izvorni_sadrzaj>Stečajna masa iza ROYAL d.o.o. u stečaju, OIB 79206097288</izvorni_sadrzaj>
    <derivirana_varijabla naziv="DomainObject.Predmet.ProtustrankaNazivFormatedOIB_1">Stečajna masa iza ROYAL d.o.o. u stečaju, OIB 79206097288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ROYAL d.o.o. u stečaju</item>
    </izvorni_sadrzaj>
    <derivirana_varijabla naziv="DomainObject.Predmet.ProtuStrankaListFormated_1">
      <item>Stečajna masa iza ROYAL d.o.o. u stečaju</item>
    </derivirana_varijabla>
  </DomainObject.Predmet.ProtuStrankaListFormated>
  <DomainObject.Predmet.ProtuStrankaListFormatedOIB>
    <izvorni_sadrzaj>
      <item>Stečajna masa iza ROYAL d.o.o. u stečaju, OIB 79206097288</item>
    </izvorni_sadrzaj>
    <derivirana_varijabla naziv="DomainObject.Predmet.ProtuStrankaListFormatedOIB_1">
      <item>Stečajna masa iza ROYAL d.o.o. u stečaju, OIB 79206097288</item>
    </derivirana_varijabla>
  </DomainObject.Predmet.ProtuStrankaListFormatedOIB>
  <DomainObject.Predmet.ProtuStrankaListFormatedWithAdress>
    <izvorni_sadrzaj>
      <item>Stečajna masa iza ROYAL d.o.o. u stečaju, Perivoj Slobode 13, 47000 Karlovac</item>
    </izvorni_sadrzaj>
    <derivirana_varijabla naziv="DomainObject.Predmet.ProtuStrankaListFormatedWithAdress_1">
      <item>Stečajna masa iza ROYAL d.o.o. u stečaju, Perivoj Slobode 13, 47000 Karlovac</item>
    </derivirana_varijabla>
  </DomainObject.Predmet.ProtuStrankaListFormatedWithAdress>
  <DomainObject.Predmet.ProtuStrankaListFormatedWithAdressOIB>
    <izvorni_sadrzaj>
      <item>Stečajna masa iza ROYAL d.o.o. u stečaju, OIB 79206097288, Perivoj Slobode 13, 47000 Karlovac</item>
    </izvorni_sadrzaj>
    <derivirana_varijabla naziv="DomainObject.Predmet.ProtuStrankaListFormatedWithAdressOIB_1">
      <item>Stečajna masa iza ROYAL d.o.o. u stečaju, OIB 79206097288, Perivoj Slobode 13, 47000 Karlovac</item>
    </derivirana_varijabla>
  </DomainObject.Predmet.ProtuStrankaListFormatedWithAdressOIB>
  <DomainObject.Predmet.ProtuStrankaListNazivFormated>
    <izvorni_sadrzaj>
      <item>Stečajna masa iza ROYAL d.o.o. u stečaju</item>
    </izvorni_sadrzaj>
    <derivirana_varijabla naziv="DomainObject.Predmet.ProtuStrankaListNazivFormated_1">
      <item>Stečajna masa iza ROYAL d.o.o. u stečaju</item>
    </derivirana_varijabla>
  </DomainObject.Predmet.ProtuStrankaListNazivFormated>
  <DomainObject.Predmet.ProtuStrankaListNazivFormatedOIB>
    <izvorni_sadrzaj>
      <item>Stečajna masa iza ROYAL d.o.o. u stečaju, OIB 79206097288</item>
    </izvorni_sadrzaj>
    <derivirana_varijabla naziv="DomainObject.Predmet.ProtuStrankaListNazivFormatedOIB_1">
      <item>Stečajna masa iza ROYAL d.o.o. u stečaju, OIB 79206097288</item>
    </derivirana_varijabla>
  </DomainObject.Predmet.ProtuStrankaListNazivFormatedOIB>
  <DomainObject.Predmet.OstaliListFormated>
    <izvorni_sadrzaj>
      <item>Alirami Akiki</item>
    </izvorni_sadrzaj>
    <derivirana_varijabla naziv="DomainObject.Predmet.OstaliListFormated_1">
      <item>Alirami Akiki</item>
    </derivirana_varijabla>
  </DomainObject.Predmet.OstaliListFormated>
  <DomainObject.Predmet.OstaliListFormatedOIB>
    <izvorni_sadrzaj>
      <item>Alirami Akiki, OIB 93935976619</item>
    </izvorni_sadrzaj>
    <derivirana_varijabla naziv="DomainObject.Predmet.OstaliListFormatedOIB_1">
      <item>Alirami Akiki, OIB 93935976619</item>
    </derivirana_varijabla>
  </DomainObject.Predmet.OstaliListFormatedOIB>
  <DomainObject.Predmet.OstaliListFormatedWithAdress>
    <izvorni_sadrzaj>
      <item>Alirami Akiki, Dr.vladka Mačeka 14, 47000 Karlovac</item>
    </izvorni_sadrzaj>
    <derivirana_varijabla naziv="DomainObject.Predmet.OstaliListFormatedWithAdress_1">
      <item>Alirami Akiki, Dr.vladka Mačeka 14, 47000 Karlovac</item>
    </derivirana_varijabla>
  </DomainObject.Predmet.OstaliListFormatedWithAdress>
  <DomainObject.Predmet.OstaliListFormatedWithAdressOIB>
    <izvorni_sadrzaj>
      <item>Alirami Akiki, OIB 93935976619, Dr.vladka Mačeka 14, 47000 Karlovac</item>
    </izvorni_sadrzaj>
    <derivirana_varijabla naziv="DomainObject.Predmet.OstaliListFormatedWithAdressOIB_1">
      <item>Alirami Akiki, OIB 93935976619, Dr.vladka Mačeka 14, 47000 Karlovac</item>
    </derivirana_varijabla>
  </DomainObject.Predmet.OstaliListFormatedWithAdressOIB>
  <DomainObject.Predmet.OstaliListNazivFormated>
    <izvorni_sadrzaj>
      <item>Alirami Akiki</item>
    </izvorni_sadrzaj>
    <derivirana_varijabla naziv="DomainObject.Predmet.OstaliListNazivFormated_1">
      <item>Alirami Akiki</item>
    </derivirana_varijabla>
  </DomainObject.Predmet.OstaliListNazivFormated>
  <DomainObject.Predmet.OstaliListNazivFormatedOIB>
    <izvorni_sadrzaj>
      <item>Alirami Akiki, OIB 93935976619</item>
    </izvorni_sadrzaj>
    <derivirana_varijabla naziv="DomainObject.Predmet.OstaliListNazivFormatedOIB_1">
      <item>Alirami Akiki, OIB 93935976619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ROYAL d.o.o. u stečaju</izvorni_sadrzaj>
    <derivirana_varijabla naziv="DomainObject.Predmet.ProtustrankaIDrugi_1">Stečajna masa iza ROYAL d.o.o. u stečaju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Stečajna masa iza ROYAL d.o.o. u stečaju, OIB 79206097288, Perivoj Slobode 13, 47000 Karlovac</izvorni_sadrzaj>
    <derivirana_varijabla naziv="DomainObject.Predmet.ProtustrankaIDrugiAdressOIB_1">Stečajna masa iza ROYAL d.o.o. u stečaju, OIB 79206097288, Perivoj Slobode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ROYAL d.o.o. u stečaju</item>
      <item>FINA Regionalni centar Zagreb Podružnica Karlovac</item>
      <item>Alirami Akiki</item>
    </izvorni_sadrzaj>
    <derivirana_varijabla naziv="DomainObject.Predmet.SudioniciListNaziv_1">
      <item>Stečajna masa iza ROYAL d.o.o. u stečaju</item>
      <item>FINA Regionalni centar Zagreb Podružnica Karlovac</item>
      <item>Alirami Akiki</item>
    </derivirana_varijabla>
  </DomainObject.Predmet.SudioniciListNaziv>
  <DomainObject.Predmet.SudioniciListAdressOIB>
    <izvorni_sadrzaj>
      <item>Stečajna masa iza ROYAL d.o.o. u stečaju, OIB 79206097288, Perivoj Slobode 13,47000 Karlovac</item>
      <item>FINA Regionalni centar Zagreb Podružnica Karlovac, OIB 85821130368, Vitezovićeva 1,47000 Karlovac</item>
      <item>Alirami Akiki, OIB 93935976619, Dr.vladka Mačeka 14,47000 Karlovac</item>
    </izvorni_sadrzaj>
    <derivirana_varijabla naziv="DomainObject.Predmet.SudioniciListAdressOIB_1">
      <item>Stečajna masa iza ROYAL d.o.o. u stečaju, OIB 79206097288, Perivoj Slobode 13,47000 Karlovac</item>
      <item>FINA Regionalni centar Zagreb Podružnica Karlovac, OIB 85821130368, Vitezovićeva 1,47000 Karlovac</item>
      <item>Alirami Akiki, OIB 93935976619, Dr.vladka Mačeka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79206097288</item>
      <item>, OIB 85821130368</item>
      <item>, OIB 93935976619</item>
    </izvorni_sadrzaj>
    <derivirana_varijabla naziv="DomainObject.Predmet.SudioniciListNazivOIB_1">
      <item>, OIB 79206097288</item>
      <item>, OIB 85821130368</item>
      <item>, OIB 93935976619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F84CE-A5BF-4401-BBA8-30A0B9130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151</properties:Words>
  <properties:Characters>726</properties:Characters>
  <properties:Lines>32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2016-11-23T11:45:00Z</dcterms:created>
  <dc:creator>Korisnik</dc:creator>
  <cp:lastModifiedBy>Valentina Delač</cp:lastModifiedBy>
  <cp:lastPrinted>2016-11-23T11:45:00Z</cp:lastPrinted>
  <dcterms:modified xmlns:xsi="http://www.w3.org/2001/XMLSchema-instance" xsi:type="dcterms:W3CDTF">2016-11-23T11:46:00Z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